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9c54" w14:paraId="5e09c54" w:rsidRDefault="00FC1B2B" w:rsidP="000B2B4C" w:rsidR="00033E82">
      <w:pPr>
        <w:jc w:val="right"/>
        <w15:collapsed w:val="false"/>
      </w:pPr>
      <w:r w:rsidRPr="00F60AC7">
        <w:t>6 St-</w:t>
      </w:r>
      <w:r w:rsidR="002F49A2">
        <w:t>161/14-119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 w:rsidRPr="002F49A2">
      <w:pPr>
        <w:jc w:val="center"/>
      </w:pPr>
      <w:r w:rsidRPr="002F49A2">
        <w:t>R</w:t>
      </w:r>
      <w:r w:rsidR="002F49A2">
        <w:t xml:space="preserve"> </w:t>
      </w:r>
      <w:r w:rsidRPr="002F49A2">
        <w:t>E</w:t>
      </w:r>
      <w:r w:rsidR="002F49A2">
        <w:t xml:space="preserve"> </w:t>
      </w:r>
      <w:r w:rsidRPr="002F49A2">
        <w:t>P</w:t>
      </w:r>
      <w:r w:rsidR="002F49A2">
        <w:t xml:space="preserve"> </w:t>
      </w:r>
      <w:r w:rsidRPr="002F49A2">
        <w:t>U</w:t>
      </w:r>
      <w:r w:rsidR="002F49A2">
        <w:t xml:space="preserve"> </w:t>
      </w:r>
      <w:r w:rsidRPr="002F49A2">
        <w:t>B</w:t>
      </w:r>
      <w:r w:rsidR="002F49A2">
        <w:t xml:space="preserve"> </w:t>
      </w:r>
      <w:r w:rsidRPr="002F49A2">
        <w:t>L</w:t>
      </w:r>
      <w:r w:rsidR="002F49A2">
        <w:t xml:space="preserve"> </w:t>
      </w:r>
      <w:r w:rsidRPr="002F49A2">
        <w:t>I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 xml:space="preserve"> H</w:t>
      </w:r>
      <w:r w:rsidR="002F49A2">
        <w:t xml:space="preserve"> </w:t>
      </w:r>
      <w:r w:rsidRPr="002F49A2">
        <w:t>R</w:t>
      </w:r>
      <w:r w:rsidR="002F49A2">
        <w:t xml:space="preserve"> </w:t>
      </w:r>
      <w:r w:rsidRPr="002F49A2">
        <w:t>V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>T</w:t>
      </w:r>
      <w:r w:rsidR="002F49A2">
        <w:t xml:space="preserve"> </w:t>
      </w:r>
      <w:r w:rsidRPr="002F49A2">
        <w:t>S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</w:p>
    <w:p w:rsidRDefault="00674833" w:rsidP="00033E82" w:rsidR="00674833" w:rsidRPr="002F49A2">
      <w:pPr>
        <w:jc w:val="center"/>
      </w:pPr>
    </w:p>
    <w:p w:rsidRDefault="00033E82" w:rsidP="00033E82" w:rsidR="00033E82" w:rsidRPr="002F49A2">
      <w:pPr>
        <w:jc w:val="center"/>
      </w:pPr>
      <w:r w:rsidRPr="002F49A2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2F49A2">
        <w:t>13. prosinca</w:t>
      </w:r>
      <w:r w:rsidR="000D5018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055693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F49A2">
        <w:rPr>
          <w:b/>
          <w:bCs/>
        </w:rPr>
        <w:t>jedanaesta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2F49A2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2F49A2" w:rsidRPr="002F49A2">
        <w:rPr>
          <w:b/>
          <w:bCs/>
        </w:rPr>
        <w:t>2.776.598,08 kn</w:t>
      </w:r>
      <w:r w:rsidR="007A0B43" w:rsidRPr="002F49A2">
        <w:rPr>
          <w:b/>
          <w:bCs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2F49A2">
        <w:rPr>
          <w:b/>
          <w:bCs/>
        </w:rPr>
        <w:t>8. veljače</w:t>
      </w:r>
      <w:r>
        <w:rPr>
          <w:b/>
          <w:bCs/>
        </w:rPr>
        <w:t xml:space="preserve"> 201</w:t>
      </w:r>
      <w:r w:rsidR="002F49A2">
        <w:rPr>
          <w:b/>
          <w:bCs/>
        </w:rPr>
        <w:t>8</w:t>
      </w:r>
      <w:r>
        <w:rPr>
          <w:b/>
          <w:bCs/>
        </w:rPr>
        <w:t xml:space="preserve">. g. u </w:t>
      </w:r>
      <w:r w:rsidR="002F49A2">
        <w:rPr>
          <w:b/>
          <w:bCs/>
        </w:rPr>
        <w:t>10,15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2F49A2">
        <w:t>161/14-119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2F49A2">
        <w:t>161/14-119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2F49A2">
        <w:rPr>
          <w:bCs/>
        </w:rPr>
        <w:t>Na ročištu održanom dana 13. prosinca</w:t>
      </w:r>
      <w:r w:rsidR="00D638FF">
        <w:rPr>
          <w:bCs/>
        </w:rPr>
        <w:t xml:space="preserve"> 201</w:t>
      </w:r>
      <w:r w:rsidR="000D5018">
        <w:rPr>
          <w:bCs/>
        </w:rPr>
        <w:t>7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2F49A2">
        <w:t>13. prosinca</w:t>
      </w:r>
      <w:r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2F49A2">
        <w:t>8.2.2018.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CB7A3F" w:rsidR="000B2B4C" w:rsidRPr="00EF33B5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C51" w:rsidP="000B2B4C" w:rsidR="00E73C51">
      <w:r>
        <w:separator/>
      </w:r>
    </w:p>
  </w:endnote>
  <w:endnote w:id="0" w:type="continuationSeparator">
    <w:p w:rsidRDefault="00E73C51" w:rsidP="000B2B4C" w:rsidR="00E73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C51" w:rsidP="000B2B4C" w:rsidR="00E73C51">
      <w:r>
        <w:separator/>
      </w:r>
    </w:p>
  </w:footnote>
  <w:footnote w:id="0" w:type="continuationSeparator">
    <w:p w:rsidRDefault="00E73C51" w:rsidP="000B2B4C" w:rsidR="00E73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A3F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203014"/>
    <w:rsid w:val="002736F2"/>
    <w:rsid w:val="002C1B8A"/>
    <w:rsid w:val="002D34BF"/>
    <w:rsid w:val="002F49A2"/>
    <w:rsid w:val="003066FD"/>
    <w:rsid w:val="00342BB0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1725"/>
    <w:rsid w:val="00632A0A"/>
    <w:rsid w:val="00674833"/>
    <w:rsid w:val="006C646E"/>
    <w:rsid w:val="006F4AAF"/>
    <w:rsid w:val="0071168B"/>
    <w:rsid w:val="00713D75"/>
    <w:rsid w:val="00715EB1"/>
    <w:rsid w:val="007410CF"/>
    <w:rsid w:val="007A0B43"/>
    <w:rsid w:val="007C34A7"/>
    <w:rsid w:val="007E5FB8"/>
    <w:rsid w:val="00832B48"/>
    <w:rsid w:val="00847ED2"/>
    <w:rsid w:val="00856729"/>
    <w:rsid w:val="008721A8"/>
    <w:rsid w:val="008946D0"/>
    <w:rsid w:val="008C2146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157CD"/>
    <w:rsid w:val="00A15BB7"/>
    <w:rsid w:val="00A215F6"/>
    <w:rsid w:val="00A7111D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A614D"/>
    <w:rsid w:val="00BF0D07"/>
    <w:rsid w:val="00C20E0F"/>
    <w:rsid w:val="00C22AFB"/>
    <w:rsid w:val="00C923F3"/>
    <w:rsid w:val="00CA3524"/>
    <w:rsid w:val="00CB0A89"/>
    <w:rsid w:val="00CB7A3F"/>
    <w:rsid w:val="00CF7CEF"/>
    <w:rsid w:val="00D0646F"/>
    <w:rsid w:val="00D403E1"/>
    <w:rsid w:val="00D638FF"/>
    <w:rsid w:val="00D9154B"/>
    <w:rsid w:val="00D94E25"/>
    <w:rsid w:val="00DE6FCB"/>
    <w:rsid w:val="00E73C51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A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7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A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7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1008</properties:Words>
  <properties:Characters>5233</properties:Characters>
  <properties:Lines>167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2017-12-13T12:40:00Z</dcterms:created>
  <dc:creator>XXYY</dc:creator>
  <cp:lastModifiedBy>Danijela Sekulić</cp:lastModifiedBy>
  <cp:lastPrinted>2017-12-13T12:39:00Z</cp:lastPrinted>
  <dcterms:modified xmlns:xsi="http://www.w3.org/2001/XMLSchema-instance" xsi:type="dcterms:W3CDTF">2017-12-13T12:40:00Z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