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a670" w14:paraId="3cca670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5B07D9">
        <w:t>357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</w:t>
      </w:r>
      <w:r w:rsidR="005B07D9">
        <w:t>postupku nad stečajnim dužnikom</w:t>
      </w:r>
      <w:r w:rsidR="00C31D03" w:rsidRPr="00C31D03">
        <w:t xml:space="preserve"> </w:t>
      </w:r>
      <w:r w:rsidR="005B07D9">
        <w:t>MRAMOR-PROMET d.o.o. Zagreb, Aleja Hermanna Bollea 19</w:t>
      </w:r>
      <w:r w:rsidR="005235DE">
        <w:t xml:space="preserve">, </w:t>
      </w:r>
      <w:r w:rsidR="001C0917">
        <w:t>MBS:</w:t>
      </w:r>
      <w:r w:rsidR="00C31D03">
        <w:t xml:space="preserve"> </w:t>
      </w:r>
      <w:r w:rsidR="005B07D9">
        <w:t>080058265</w:t>
      </w:r>
      <w:r w:rsidR="001C0917">
        <w:t xml:space="preserve">, OIB: </w:t>
      </w:r>
      <w:r w:rsidR="005B07D9">
        <w:t>03232630873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5B07D9">
        <w:t>357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5B07D9">
        <w:t xml:space="preserve">1.736.642,87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5B07D9">
        <w:t>Ljudevit Špoljar iz Beleca, Belec 59</w:t>
      </w:r>
      <w:r w:rsidR="00B51D17">
        <w:t>, OIB</w:t>
      </w:r>
      <w:r w:rsidR="00185F6C">
        <w:t>:</w:t>
      </w:r>
      <w:r w:rsidR="00B51D17">
        <w:t xml:space="preserve"> </w:t>
      </w:r>
      <w:r w:rsidR="005B07D9">
        <w:t>30764652632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622262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622262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1B6" w:rsidR="002711B6">
      <w:r>
        <w:separator/>
      </w:r>
    </w:p>
  </w:endnote>
  <w:endnote w:id="0" w:type="continuationSeparator">
    <w:p w:rsidRDefault="002711B6" w:rsidR="00271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1B6" w:rsidR="002711B6">
      <w:r>
        <w:separator/>
      </w:r>
    </w:p>
  </w:footnote>
  <w:footnote w:id="0" w:type="continuationSeparator">
    <w:p w:rsidRDefault="002711B6" w:rsidR="00271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3937"/>
    <w:rsid w:val="000962D9"/>
    <w:rsid w:val="000A3F4D"/>
    <w:rsid w:val="000B75BC"/>
    <w:rsid w:val="000D75B0"/>
    <w:rsid w:val="000E0CF1"/>
    <w:rsid w:val="00174AFF"/>
    <w:rsid w:val="001822D2"/>
    <w:rsid w:val="00185301"/>
    <w:rsid w:val="00185F6C"/>
    <w:rsid w:val="00190BCD"/>
    <w:rsid w:val="001A1179"/>
    <w:rsid w:val="001C0917"/>
    <w:rsid w:val="001E11D5"/>
    <w:rsid w:val="001E5E08"/>
    <w:rsid w:val="00252B2F"/>
    <w:rsid w:val="00257DF6"/>
    <w:rsid w:val="002711B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235DE"/>
    <w:rsid w:val="00593EA3"/>
    <w:rsid w:val="005B07D9"/>
    <w:rsid w:val="00606F08"/>
    <w:rsid w:val="00622262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C286C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A1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179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179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179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A1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179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179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179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MRAMOR-PROMET d.o.o. zastupanog po punomoćniku Ljudevit Špoljar</izvorni_sadrzaj>
    <derivirana_varijabla naziv="DomainObject.Predmet.ProtustrankaFormated_1">  MRAMOR-PROMET d.o.o. zastupanog po punomoćniku Ljudevit Špoljar</derivirana_varijabla>
  </DomainObject.Predmet.ProtustrankaFormated>
  <DomainObject.Predmet.ProtustrankaFormatedOIB>
    <izvorni_sadrzaj>  MRAMOR-PROMET d.o.o., OIB 03232630873 zastupanog po punomoćniku Ljudevit Špoljar</izvorni_sadrzaj>
    <derivirana_varijabla naziv="DomainObject.Predmet.ProtustrankaFormatedOIB_1">  MRAMOR-PROMET d.o.o., OIB 03232630873 zastupanog po punomoćniku Ljudevit Špoljar</derivirana_varijabla>
  </DomainObject.Predmet.ProtustrankaFormatedOIB>
  <DomainObject.Predmet.ProtustrankaFormatedWithAdress>
    <izvorni_sadrzaj> MRAMOR-PROMET d.o.o., Aleja Hermanna Bollea 19, 10000 Zagreb zastupanog po punomoćniku Ljudevit Špoljar</izvorni_sadrzaj>
    <derivirana_varijabla naziv="DomainObject.Predmet.ProtustrankaFormatedWithAdress_1"> MRAMOR-PROMET d.o.o., Aleja Hermanna Bollea 19, 10000 Zagreb zastupanog po punomoćniku Ljudevit Špoljar</derivirana_varijabla>
  </DomainObject.Predmet.ProtustrankaFormatedWithAdress>
  <DomainObject.Predmet.ProtustrankaFormatedWithAdressOIB>
    <izvorni_sadrzaj> MRAMOR-PROMET d.o.o., OIB 03232630873, Aleja Hermanna Bollea 19, 10000 Zagreb zastupanog po punomoćniku Ljudevit Špoljar</izvorni_sadrzaj>
    <derivirana_varijabla naziv="DomainObject.Predmet.ProtustrankaFormatedWithAdressOIB_1"> MRAMOR-PROMET d.o.o., OIB 03232630873, Aleja Hermanna Bollea 19, 10000 Zagreb zastupanog po punomoćniku Ljudevit Špoljar</derivirana_varijabla>
  </DomainObject.Predmet.ProtustrankaFormatedWithAdressOIB>
  <DomainObject.Predmet.ProtustrankaWithAdress>
    <izvorni_sadrzaj>MRAMOR-PROMET d.o.o. Aleja Hermanna Bollea 19, 10000 Zagreb</izvorni_sadrzaj>
    <derivirana_varijabla naziv="DomainObject.Predmet.ProtustrankaWithAdress_1">MRAMOR-PROMET d.o.o. Aleja Hermanna Bollea 19, 10000 Zagreb</derivirana_varijabla>
  </DomainObject.Predmet.ProtustrankaWithAdress>
  <DomainObject.Predmet.ProtustrankaWithAdressOIB>
    <izvorni_sadrzaj>MRAMOR-PROMET d.o.o., OIB 03232630873, Aleja Hermanna Bollea 19, 10000 Zagreb</izvorni_sadrzaj>
    <derivirana_varijabla naziv="DomainObject.Predmet.ProtustrankaWithAdressOIB_1">MRAMOR-PROMET d.o.o., OIB 03232630873, Aleja Hermanna Bollea 19, 10000 Zagreb</derivirana_varijabla>
  </DomainObject.Predmet.ProtustrankaWithAdressOIB>
  <DomainObject.Predmet.ProtustrankaNazivFormated>
    <izvorni_sadrzaj>MRAMOR-PROMET d.o.o.</izvorni_sadrzaj>
    <derivirana_varijabla naziv="DomainObject.Predmet.ProtustrankaNazivFormated_1">MRAMOR-PROMET d.o.o.</derivirana_varijabla>
  </DomainObject.Predmet.ProtustrankaNazivFormated>
  <DomainObject.Predmet.ProtustrankaNazivFormatedOIB>
    <izvorni_sadrzaj>MRAMOR-PROMET d.o.o., OIB 03232630873</izvorni_sadrzaj>
    <derivirana_varijabla naziv="DomainObject.Predmet.ProtustrankaNazivFormatedOIB_1">MRAMOR-PROMET d.o.o., OIB 03232630873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MRAMOR-PROMET d.o.o. zastupanog po punomoćniku Ljudevit Špoljar</item>
    </izvorni_sadrzaj>
    <derivirana_varijabla naziv="DomainObject.Predmet.ProtuStrankaListFormated_1">
      <item>MRAMOR-PROMET d.o.o. zastupanog po punomoćniku Ljudevit Špoljar</item>
    </derivirana_varijabla>
  </DomainObject.Predmet.ProtuStrankaListFormated>
  <DomainObject.Predmet.ProtuStrankaListFormatedOIB>
    <izvorni_sadrzaj>
      <item>MRAMOR-PROMET d.o.o., OIB 03232630873 zastupanog po punomoćniku Ljudevit Špoljar</item>
    </izvorni_sadrzaj>
    <derivirana_varijabla naziv="DomainObject.Predmet.ProtuStrankaListFormatedOIB_1">
      <item>MRAMOR-PROMET d.o.o., OIB 03232630873 zastupanog po punomoćniku Ljudevit Špoljar</item>
    </derivirana_varijabla>
  </DomainObject.Predmet.ProtuStrankaListFormatedOIB>
  <DomainObject.Predmet.ProtuStrankaListFormatedWithAdress>
    <izvorni_sadrzaj>
      <item>MRAMOR-PROMET d.o.o., Aleja Hermanna Bollea 19, 10000 Zagreb zastupanog po punomoćniku Ljudevit Špoljar</item>
    </izvorni_sadrzaj>
    <derivirana_varijabla naziv="DomainObject.Predmet.ProtuStrankaListFormatedWithAdress_1">
      <item>MRAMOR-PROMET d.o.o., Aleja Hermanna Bollea 19, 10000 Zagreb zastupanog po punomoćniku Ljudevit Špoljar</item>
    </derivirana_varijabla>
  </DomainObject.Predmet.ProtuStrankaListFormatedWithAdress>
  <DomainObject.Predmet.ProtuStrankaListFormatedWithAdressOIB>
    <izvorni_sadrzaj>
      <item>MRAMOR-PROMET d.o.o., OIB 03232630873, Aleja Hermanna Bollea 19, 10000 Zagreb zastupanog po punomoćniku Ljudevit Špoljar</item>
    </izvorni_sadrzaj>
    <derivirana_varijabla naziv="DomainObject.Predmet.ProtuStrankaListFormatedWithAdressOIB_1">
      <item>MRAMOR-PROMET d.o.o., OIB 03232630873, Aleja Hermanna Bollea 19, 10000 Zagreb zastupanog po punomoćniku Ljudevit Špoljar</item>
    </derivirana_varijabla>
  </DomainObject.Predmet.ProtuStrankaListFormatedWithAdressOIB>
  <DomainObject.Predmet.ProtuStrankaListNazivFormated>
    <izvorni_sadrzaj>
      <item>MRAMOR-PROMET d.o.o.</item>
    </izvorni_sadrzaj>
    <derivirana_varijabla naziv="DomainObject.Predmet.ProtuStrankaListNazivFormated_1">
      <item>MRAMOR-PROMET d.o.o.</item>
    </derivirana_varijabla>
  </DomainObject.Predmet.ProtuStrankaListNazivFormated>
  <DomainObject.Predmet.ProtuStrankaListNazivFormatedOIB>
    <izvorni_sadrzaj>
      <item>MRAMOR-PROMET d.o.o., OIB 03232630873</item>
    </izvorni_sadrzaj>
    <derivirana_varijabla naziv="DomainObject.Predmet.ProtuStrankaListNazivFormatedOIB_1">
      <item>MRAMOR-PROMET d.o.o., OIB 03232630873</item>
    </derivirana_varijabla>
  </DomainObject.Predmet.ProtuStrankaListNazivFormatedOIB>
  <DomainObject.Predmet.OstaliListFormated>
    <izvorni_sadrzaj>
      <item>Ljudevit Špoljar punomoćnik sudionika u postupku MRAMOR-PROMET d.o.o.</item>
    </izvorni_sadrzaj>
    <derivirana_varijabla naziv="DomainObject.Predmet.OstaliListFormated_1">
      <item>Ljudevit Špoljar punomoćnik sudionika u postupku MRAMOR-PROMET d.o.o.</item>
    </derivirana_varijabla>
  </DomainObject.Predmet.OstaliListFormated>
  <DomainObject.Predmet.OstaliListFormatedOIB>
    <izvorni_sadrzaj>
      <item>Ljudevit Špoljar, OIB 30764652632 punomoćnik sudionika u postupku MRAMOR-PROMET d.o.o.</item>
    </izvorni_sadrzaj>
    <derivirana_varijabla naziv="DomainObject.Predmet.OstaliListFormatedOIB_1">
      <item>Ljudevit Špoljar, OIB 30764652632 punomoćnik sudionika u postupku MRAMOR-PROMET d.o.o.</item>
    </derivirana_varijabla>
  </DomainObject.Predmet.OstaliListFormatedOIB>
  <DomainObject.Predmet.OstaliListFormatedWithAdress>
    <izvorni_sadrzaj>
      <item>Ljudevit Špoljar, Belec 59, 49250 Belec punomoćnik sudionika u postupku MRAMOR-PROMET d.o.o.</item>
    </izvorni_sadrzaj>
    <derivirana_varijabla naziv="DomainObject.Predmet.OstaliListFormatedWithAdress_1">
      <item>Ljudevit Špoljar, Belec 59, 49250 Belec punomoćnik sudionika u postupku MRAMOR-PROMET d.o.o.</item>
    </derivirana_varijabla>
  </DomainObject.Predmet.OstaliListFormatedWithAdress>
  <DomainObject.Predmet.OstaliListFormatedWithAdressOIB>
    <izvorni_sadrzaj>
      <item>Ljudevit Špoljar, OIB 30764652632, Belec 59, 49250 Belec punomoćnik sudionika u postupku MRAMOR-PROMET d.o.o.</item>
    </izvorni_sadrzaj>
    <derivirana_varijabla naziv="DomainObject.Predmet.OstaliListFormatedWithAdressOIB_1">
      <item>Ljudevit Špoljar, OIB 30764652632, Belec 59, 49250 Belec punomoćnik sudionika u postupku MRAMOR-PROMET d.o.o.</item>
    </derivirana_varijabla>
  </DomainObject.Predmet.OstaliListFormatedWithAdressOIB>
  <DomainObject.Predmet.OstaliListNazivFormated>
    <izvorni_sadrzaj>
      <item>Ljudevit Špoljar</item>
    </izvorni_sadrzaj>
    <derivirana_varijabla naziv="DomainObject.Predmet.OstaliListNazivFormated_1">
      <item>Ljudevit Špoljar</item>
    </derivirana_varijabla>
  </DomainObject.Predmet.OstaliListNazivFormated>
  <DomainObject.Predmet.OstaliListNazivFormatedOIB>
    <izvorni_sadrzaj>
      <item>Ljudevit Špoljar, OIB 30764652632</item>
    </izvorni_sadrzaj>
    <derivirana_varijabla naziv="DomainObject.Predmet.OstaliListNazivFormatedOIB_1">
      <item>Ljudevit Špoljar, OIB 30764652632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MRAMOR-PROMET d.o.o.</izvorni_sadrzaj>
    <derivirana_varijabla naziv="DomainObject.Predmet.ProtustrankaIDrugi_1">MRAMOR-PROMET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MRAMOR-PROMET d.o.o., OIB 03232630873, Aleja Hermanna Bollea 19, 10000 Zagreb</izvorni_sadrzaj>
    <derivirana_varijabla naziv="DomainObject.Predmet.ProtustrankaIDrugiAdressOIB_1">MRAMOR-PROMET d.o.o., OIB 03232630873, Aleja Hermanna Bollea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MRAMOR-PROMET d.o.o.</item>
      <item>Ljudevit Špoljar</item>
    </izvorni_sadrzaj>
    <derivirana_varijabla naziv="DomainObject.Predmet.SudioniciListNaziv_1">
      <item>FINA Regionalni centar Zagreb</item>
      <item>MRAMOR-PROMET d.o.o.</item>
      <item>Ljudevit Špoljar</item>
    </derivirana_varijabla>
  </DomainObject.Predmet.SudioniciListNaziv>
  <DomainObject.Predmet.SudioniciListAdressOIB>
    <izvorni_sadrzaj>
      <item>FINA Regionalni centar Zagreb, OIB 85821130368, Trg svibanjskih žrtava 1995. 1,10000 Zagreb</item>
      <item>MRAMOR-PROMET d.o.o., OIB 03232630873, Aleja Hermanna Bollea 19,10000 Zagreb</item>
      <item>Ljudevit Špoljar, OIB 30764652632, Belec 59,49250 Belec</item>
    </izvorni_sadrzaj>
    <derivirana_varijabla naziv="DomainObject.Predmet.SudioniciListAdressOIB_1">
      <item>FINA Regionalni centar Zagreb, OIB 85821130368, Trg svibanjskih žrtava 1995. 1,10000 Zagreb</item>
      <item>MRAMOR-PROMET d.o.o., OIB 03232630873, Aleja Hermanna Bollea 19,10000 Zagreb</item>
      <item>Ljudevit Špoljar, OIB 30764652632, Belec 59,49250 Belec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03232630873</item>
      <item>, OIB 30764652632</item>
    </izvorni_sadrzaj>
    <derivirana_varijabla naziv="DomainObject.Predmet.SudioniciListNazivOIB_1">
      <item>, OIB 85821130368</item>
      <item>, OIB 03232630873</item>
      <item>, OIB 30764652632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301</properties:Words>
  <properties:Characters>1710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2016-06-21T06:21:00Z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