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5a1c" w14:paraId="cad5a1c" w:rsidRDefault="00AE649C" w:rsidP="009A3734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A373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3734" w:rsidP="009A3734" w:rsidR="009A3734">
      <w:pPr>
        <w:spacing w:after="0"/>
      </w:pPr>
      <w:r>
        <w:t>REPUBLIKA HRVATSKA</w:t>
      </w:r>
    </w:p>
    <w:p w:rsidRDefault="009A3734" w:rsidP="009A3734" w:rsidR="009A3734">
      <w:pPr>
        <w:spacing w:after="0"/>
      </w:pPr>
      <w:r>
        <w:t>TRGOVAČKI SUD U VARAŽDINU</w:t>
      </w:r>
    </w:p>
    <w:p w:rsidRDefault="009A3734" w:rsidP="009A3734" w:rsidR="009A3734">
      <w:pPr>
        <w:spacing w:after="0"/>
      </w:pPr>
    </w:p>
    <w:p w:rsidRDefault="009A3734" w:rsidP="009A3734" w:rsidR="009A3734">
      <w:pPr>
        <w:spacing w:after="0"/>
        <w:jc w:val="center"/>
      </w:pPr>
    </w:p>
    <w:p w:rsidRDefault="009A3734" w:rsidP="009A3734" w:rsidR="009A3734">
      <w:pPr>
        <w:spacing w:after="0"/>
        <w:jc w:val="center"/>
      </w:pPr>
    </w:p>
    <w:p w:rsidRDefault="009A3734" w:rsidP="009A3734" w:rsidR="009A3734">
      <w:pPr>
        <w:spacing w:after="0"/>
        <w:jc w:val="center"/>
      </w:pPr>
    </w:p>
    <w:p w:rsidRDefault="009A3734" w:rsidP="009A3734" w:rsidR="009A3734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CARICA j.d.o.o. Kloštar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Gornjani</w:t>
      </w:r>
      <w:proofErr w:type="spellEnd"/>
      <w:r>
        <w:t xml:space="preserve"> 10, OIB: 74562768835, dana 30. kolovoza 2017. godine temeljem čl. 430. Stečajnog zakona ("Narodne novine" 71/15, u daljnjem tekstu SZ) objavljuje slijedeći</w:t>
      </w:r>
    </w:p>
    <w:p w:rsidRDefault="009A3734" w:rsidP="009A3734" w:rsidR="009A3734">
      <w:pPr>
        <w:spacing w:after="0"/>
        <w:jc w:val="both"/>
      </w:pPr>
    </w:p>
    <w:p w:rsidRDefault="009A3734" w:rsidP="009A3734" w:rsidR="009A3734">
      <w:pPr>
        <w:spacing w:after="0"/>
        <w:jc w:val="center"/>
      </w:pPr>
      <w:r>
        <w:t xml:space="preserve">O G L A S </w:t>
      </w:r>
    </w:p>
    <w:p w:rsidRDefault="009A3734" w:rsidP="009A3734" w:rsidR="009A3734">
      <w:pPr>
        <w:spacing w:after="0"/>
        <w:jc w:val="both"/>
      </w:pPr>
    </w:p>
    <w:p w:rsidRDefault="009A3734" w:rsidP="009A3734" w:rsidR="009A3734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CARICA j.d.o.o. Kloštar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Gornjani</w:t>
      </w:r>
      <w:proofErr w:type="spellEnd"/>
      <w:r>
        <w:t xml:space="preserve"> 10, OIB: 74562768835, iznosi 6.125,60 kn.</w:t>
      </w:r>
    </w:p>
    <w:p w:rsidRDefault="009A3734" w:rsidP="009A3734" w:rsidR="009A3734">
      <w:pPr>
        <w:spacing w:after="0"/>
        <w:jc w:val="both"/>
      </w:pPr>
    </w:p>
    <w:p w:rsidRDefault="009A3734" w:rsidP="009A3734" w:rsidR="009A3734">
      <w:pPr>
        <w:spacing w:after="0"/>
        <w:ind w:hanging="705" w:left="705"/>
        <w:jc w:val="both"/>
      </w:pPr>
      <w:r>
        <w:t>II</w:t>
      </w:r>
      <w:r>
        <w:tab/>
        <w:t xml:space="preserve">Poziva se direktor dužnika Ivana </w:t>
      </w:r>
      <w:proofErr w:type="spellStart"/>
      <w:r>
        <w:t>Đurković</w:t>
      </w:r>
      <w:proofErr w:type="spellEnd"/>
      <w:r>
        <w:t xml:space="preserve">, Kloštar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Gornjani</w:t>
      </w:r>
      <w:proofErr w:type="spellEnd"/>
      <w:r>
        <w:t xml:space="preserve"> 10, OIB: 86647784780,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A3734" w:rsidP="009A3734" w:rsidR="009A3734">
      <w:pPr>
        <w:spacing w:after="0"/>
        <w:jc w:val="both"/>
      </w:pPr>
    </w:p>
    <w:p w:rsidRDefault="009A3734" w:rsidP="009A3734" w:rsidR="009A3734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A3734" w:rsidP="009A3734" w:rsidR="009A3734">
      <w:pPr>
        <w:spacing w:after="0"/>
        <w:jc w:val="both"/>
      </w:pPr>
    </w:p>
    <w:p w:rsidRDefault="009A3734" w:rsidP="009A3734" w:rsidR="009A3734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A3734" w:rsidP="009A3734" w:rsidR="009A3734">
      <w:pPr>
        <w:spacing w:after="0"/>
        <w:jc w:val="both"/>
      </w:pPr>
    </w:p>
    <w:p w:rsidRDefault="009A3734" w:rsidP="009A3734" w:rsidR="009A3734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A3734" w:rsidP="009A3734" w:rsidR="009A3734">
      <w:pPr>
        <w:spacing w:after="0"/>
        <w:outlineLvl w:val="0"/>
      </w:pPr>
    </w:p>
    <w:p w:rsidRDefault="009A3734" w:rsidP="009A3734" w:rsidR="009A3734">
      <w:pPr>
        <w:spacing w:after="0"/>
        <w:outlineLvl w:val="0"/>
      </w:pPr>
    </w:p>
    <w:p w:rsidRDefault="009A3734" w:rsidP="009A3734" w:rsidR="009A3734">
      <w:pPr>
        <w:spacing w:after="0"/>
        <w:jc w:val="center"/>
        <w:outlineLvl w:val="0"/>
      </w:pPr>
    </w:p>
    <w:p w:rsidRDefault="009A3734" w:rsidP="009A3734" w:rsidR="009A3734">
      <w:pPr>
        <w:spacing w:after="0"/>
        <w:jc w:val="center"/>
        <w:outlineLvl w:val="0"/>
      </w:pPr>
    </w:p>
    <w:p w:rsidRDefault="009A3734" w:rsidP="009A3734" w:rsidR="009A3734">
      <w:pPr>
        <w:spacing w:after="0"/>
        <w:jc w:val="center"/>
        <w:outlineLvl w:val="0"/>
      </w:pPr>
    </w:p>
    <w:p w:rsidRDefault="009A3734" w:rsidP="009A3734" w:rsidR="009A3734">
      <w:pPr>
        <w:spacing w:after="0"/>
        <w:jc w:val="center"/>
        <w:outlineLvl w:val="0"/>
      </w:pPr>
    </w:p>
    <w:p w:rsidRDefault="009A3734" w:rsidP="009A3734" w:rsidR="009A3734">
      <w:pPr>
        <w:spacing w:after="0"/>
        <w:jc w:val="center"/>
        <w:outlineLvl w:val="0"/>
      </w:pPr>
    </w:p>
    <w:p w:rsidRDefault="009A3734" w:rsidP="009A3734" w:rsidR="009A3734">
      <w:pPr>
        <w:spacing w:after="0"/>
        <w:jc w:val="center"/>
        <w:outlineLvl w:val="0"/>
      </w:pPr>
      <w:r>
        <w:t>Obrazloženje</w:t>
      </w:r>
    </w:p>
    <w:p w:rsidRDefault="009A3734" w:rsidP="009A3734" w:rsidR="009A3734">
      <w:pPr>
        <w:spacing w:after="0"/>
        <w:outlineLvl w:val="0"/>
      </w:pPr>
    </w:p>
    <w:p w:rsidRDefault="009A3734" w:rsidP="009A3734" w:rsidR="009A3734">
      <w:pPr>
        <w:spacing w:after="0"/>
        <w:jc w:val="both"/>
        <w:outlineLvl w:val="0"/>
      </w:pPr>
      <w:r>
        <w:tab/>
        <w:t xml:space="preserve">Dana 28. kolovoza 2017. godine, predlagatelj Financijska agencija, Regionalni centar Zagreb, Podružnica Varaždin podnio je prijedlog  za otvaranje skraćenog stečajnog postupka nad dužnikom, navodeći da dužnik CARICA j.d.o.o. Kloštar </w:t>
      </w:r>
      <w:proofErr w:type="spellStart"/>
      <w:r>
        <w:t>Vojakovački</w:t>
      </w:r>
      <w:proofErr w:type="spellEnd"/>
      <w:r>
        <w:t xml:space="preserve">, </w:t>
      </w:r>
      <w:proofErr w:type="spellStart"/>
      <w:r>
        <w:t>Gornjani</w:t>
      </w:r>
      <w:proofErr w:type="spellEnd"/>
      <w:r>
        <w:t xml:space="preserve"> 10, OIB: 74562768835, na dan 24. kolovoza 2017. u Očevidniku redoslijeda osnova za plaćanje ima evidentirane neizvršene osnove za plaćanje u ukupnom iznosu 6.125,60 kn, te da dužnik nema zaposlenih.</w:t>
      </w:r>
    </w:p>
    <w:p w:rsidRDefault="009A3734" w:rsidP="009A3734" w:rsidR="009A3734">
      <w:pPr>
        <w:spacing w:after="0"/>
        <w:jc w:val="both"/>
        <w:outlineLvl w:val="0"/>
      </w:pPr>
    </w:p>
    <w:p w:rsidRDefault="009A3734" w:rsidP="009A3734" w:rsidR="009A373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A3734" w:rsidP="009A3734" w:rsidR="009A3734">
      <w:pPr>
        <w:spacing w:after="0"/>
        <w:jc w:val="both"/>
        <w:outlineLvl w:val="0"/>
      </w:pPr>
    </w:p>
    <w:p w:rsidRDefault="009A3734" w:rsidP="009A3734" w:rsidR="009A3734">
      <w:pPr>
        <w:spacing w:after="0"/>
        <w:jc w:val="center"/>
        <w:outlineLvl w:val="0"/>
      </w:pPr>
    </w:p>
    <w:p w:rsidRDefault="009A3734" w:rsidP="009A3734" w:rsidR="009A3734">
      <w:pPr>
        <w:spacing w:after="0"/>
        <w:jc w:val="center"/>
        <w:outlineLvl w:val="0"/>
      </w:pPr>
      <w:r>
        <w:t>U Varaždinu, 30. kolovoza 2017. godine</w:t>
      </w:r>
    </w:p>
    <w:p w:rsidRDefault="009A3734" w:rsidP="009A3734" w:rsidR="009A373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A3734" w:rsidP="009A3734" w:rsidR="009A3734">
      <w:pPr>
        <w:spacing w:after="0"/>
        <w:jc w:val="center"/>
        <w:outlineLvl w:val="0"/>
      </w:pPr>
    </w:p>
    <w:p w:rsidRDefault="009A3734" w:rsidP="009A3734" w:rsidR="009A3734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9A3734" w:rsidP="009A3734" w:rsidR="009A3734">
      <w:pPr>
        <w:spacing w:after="0"/>
        <w:ind w:firstLine="720" w:left="3600"/>
        <w:outlineLvl w:val="0"/>
      </w:pPr>
    </w:p>
    <w:p w:rsidRDefault="009A3734" w:rsidP="009A3734" w:rsidR="009A3734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Mašić</w:t>
      </w:r>
    </w:p>
    <w:p w:rsidRDefault="009A3734" w:rsidP="009A3734" w:rsidR="009A3734">
      <w:pPr>
        <w:spacing w:after="0"/>
        <w:ind w:firstLine="720" w:left="3600"/>
        <w:outlineLvl w:val="0"/>
      </w:pPr>
    </w:p>
    <w:p w:rsidRDefault="009A3734" w:rsidP="009A3734" w:rsidR="009A3734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9A3734" w:rsidP="009A3734" w:rsidR="009A3734">
      <w:pPr>
        <w:spacing w:after="0"/>
        <w:outlineLvl w:val="0"/>
      </w:pPr>
    </w:p>
    <w:p w:rsidRDefault="009A3734" w:rsidP="009A3734" w:rsidR="009A3734">
      <w:pPr>
        <w:spacing w:after="0"/>
        <w:outlineLvl w:val="0"/>
      </w:pPr>
      <w:r>
        <w:t>DNA:</w:t>
      </w:r>
    </w:p>
    <w:p w:rsidRDefault="009A3734" w:rsidP="009A3734" w:rsidR="009A3734">
      <w:pPr>
        <w:spacing w:after="0"/>
        <w:outlineLvl w:val="0"/>
      </w:pPr>
      <w:r>
        <w:t>- e-Oglasna ploča suda</w:t>
      </w:r>
    </w:p>
    <w:p w:rsidRDefault="009A3734" w:rsidP="009A3734" w:rsidR="009A3734">
      <w:pPr>
        <w:spacing w:after="0"/>
      </w:pPr>
    </w:p>
    <w:p w:rsidRDefault="009A3734" w:rsidP="009A3734" w:rsidR="009A3734">
      <w:pPr>
        <w:spacing w:after="0"/>
      </w:pPr>
    </w:p>
    <w:p w:rsidRDefault="009A3734" w:rsidP="009A3734" w:rsidR="009A3734">
      <w:pPr>
        <w:spacing w:after="0"/>
      </w:pPr>
    </w:p>
    <w:p w:rsidRDefault="009A3734" w:rsidP="009A3734" w:rsidR="009A3734">
      <w:pPr>
        <w:spacing w:after="0"/>
        <w:rPr>
          <w:sz w:val="22"/>
          <w:szCs w:val="22"/>
        </w:rPr>
      </w:pPr>
    </w:p>
    <w:p w:rsidRDefault="00AE649C" w:rsidP="009A373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734" w:rsidR="008333A9">
    <w:pPr>
      <w:pStyle w:val="Zaglavlje"/>
    </w:pPr>
    <w:r>
      <w:rPr>
        <w:rStyle w:val="PozadinaSvijetloCrvena"/>
        <w:shd w:fill="auto" w:color="auto" w:val="clear"/>
      </w:rPr>
      <w:t>Poslovni broj: 9 St-458/17-3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734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310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St-458/2017-3</izvorni_sadrzaj>
    <derivirana_varijabla naziv="DomainObject.Oznaka_1">St-458/2017-3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CARICA jednostavno društvo s ograničenom odgovornošću za usluge i trgovinu zastupanog po punomoćniku Ivana Đurković</izvorni_sadrzaj>
    <derivirana_varijabla naziv="DomainObject.Predmet.ProtustrankaFormated_1">  CARICA jednostavno društvo s ograničenom odgovornošću za usluge i trgovinu zastupanog po punomoćniku Ivana Đurković</derivirana_varijabla>
  </DomainObject.Predmet.ProtustrankaFormated>
  <DomainObject.Predmet.ProtustrankaFormatedOIB>
    <izvorni_sadrzaj>  CARICA jednostavno društvo s ograničenom odgovornošću za usluge i trgovinu, OIB 74562768835 zastupanog po punomoćniku Ivana Đurković</izvorni_sadrzaj>
    <derivirana_varijabla naziv="DomainObject.Predmet.ProtustrankaFormatedOIB_1">  CARICA jednostavno društvo s ograničenom odgovornošću za usluge i trgovinu, OIB 74562768835 zastupanog po punomoćniku Ivana Đurković</derivirana_varijabla>
  </DomainObject.Predmet.ProtustrankaFormatedOIB>
  <DomainObject.Predmet.ProtustrankaFormatedWithAdress>
    <izvorni_sadrzaj> CARICA jednostavno društvo s ograničenom odgovornošću za usluge i trgovinu, Gornjani 10, 48260 Kloštar Vojakovački zastupanog po punomoćniku Ivana Đurković</izvorni_sadrzaj>
    <derivirana_varijabla naziv="DomainObject.Predmet.ProtustrankaFormatedWithAdress_1"> CARICA jednostavno društvo s ograničenom odgovornošću za usluge i trgovinu, Gornjani 10, 48260 Kloštar Vojakovački zastupanog po punomoćniku Ivana Đurković</derivirana_varijabla>
  </DomainObject.Predmet.ProtustrankaFormatedWithAdress>
  <DomainObject.Predmet.ProtustrankaFormatedWithAdressOIB>
    <izvorni_sadrzaj> CARICA jednostavno društvo s ograničenom odgovornošću za usluge i trgovinu, OIB 74562768835, Gornjani 10, 48260 Kloštar Vojakovački zastupanog po punomoćniku Ivana Đurković</izvorni_sadrzaj>
    <derivirana_varijabla naziv="DomainObject.Predmet.ProtustrankaFormatedWithAdressOIB_1"> CARICA jednostavno društvo s ograničenom odgovornošću za usluge i trgovinu, OIB 74562768835, Gornjani 10, 48260 Kloštar Vojakovački zastupanog po punomoćniku Ivana Đurković</derivirana_varijabla>
  </DomainObject.Predmet.ProtustrankaFormatedWithAdressOIB>
  <DomainObject.Predmet.ProtustrankaWithAdress>
    <izvorni_sadrzaj>CARICA jednostavno društvo s ograničenom odgovornošću za usluge i trgovinu Gornjani 10, 48260 Kloštar Vojakovački</izvorni_sadrzaj>
    <derivirana_varijabla naziv="DomainObject.Predmet.ProtustrankaWithAdress_1">CARICA jednostavno društvo s ograničenom odgovornošću za usluge i trgovinu Gornjani 10, 48260 Kloštar Vojakovački</derivirana_varijabla>
  </DomainObject.Predmet.ProtustrankaWithAdress>
  <DomainObject.Predmet.ProtustrankaWithAdressOIB>
    <izvorni_sadrzaj>CARICA jednostavno društvo s ograničenom odgovornošću za usluge i trgovinu, OIB 74562768835, Gornjani 10, 48260 Kloštar Vojakovački</izvorni_sadrzaj>
    <derivirana_varijabla naziv="DomainObject.Predmet.ProtustrankaWithAdressOIB_1">CARICA jednostavno društvo s ograničenom odgovornošću za usluge i trgovinu, OIB 74562768835, Gornjani 10, 48260 Kloštar Vojakovački</derivirana_varijabla>
  </DomainObject.Predmet.ProtustrankaWithAdressOIB>
  <DomainObject.Predmet.ProtustrankaNazivFormated>
    <izvorni_sadrzaj>CARICA jednostavno društvo s ograničenom odgovornošću za usluge i trgovinu</izvorni_sadrzaj>
    <derivirana_varijabla naziv="DomainObject.Predmet.ProtustrankaNazivFormated_1">CARICA jednostavno društvo s ograničenom odgovornošću za usluge i trgovinu</derivirana_varijabla>
  </DomainObject.Predmet.ProtustrankaNazivFormated>
  <DomainObject.Predmet.ProtustrankaNazivFormatedOIB>
    <izvorni_sadrzaj>CARICA jednostavno društvo s ograničenom odgovornošću za usluge i trgovinu, OIB 74562768835</izvorni_sadrzaj>
    <derivirana_varijabla naziv="DomainObject.Predmet.ProtustrankaNazivFormatedOIB_1">CARICA jednostavno društvo s ograničenom odgovornošću za usluge i trgovinu, OIB 74562768835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6125.60</izvorni_sadrzaj>
    <derivirana_varijabla naziv="DomainObject.Predmet.TrenutnaVrijednost_1">6125.60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CARICA jednostavno društvo s ograničenom odgovornošću za usluge i trgovinu zastupanog po punomoćniku Ivana Đurković</item>
    </izvorni_sadrzaj>
    <derivirana_varijabla naziv="DomainObject.Predmet.ProtuStrankaListFormated_1">
      <item>CARICA jednostavno društvo s ograničenom odgovornošću za usluge i trgovinu zastupanog po punomoćniku Ivana Đurković</item>
    </derivirana_varijabla>
  </DomainObject.Predmet.ProtuStrankaListFormated>
  <DomainObject.Predmet.ProtuStrankaListFormatedOIB>
    <izvorni_sadrzaj>
      <item>CARICA jednostavno društvo s ograničenom odgovornošću za usluge i trgovinu, OIB 74562768835 zastupanog po punomoćniku Ivana Đurković</item>
    </izvorni_sadrzaj>
    <derivirana_varijabla naziv="DomainObject.Predmet.ProtuStrankaListFormatedOIB_1">
      <item>CARICA jednostavno društvo s ograničenom odgovornošću za usluge i trgovinu, OIB 74562768835 zastupanog po punomoćniku Ivana Đurković</item>
    </derivirana_varijabla>
  </DomainObject.Predmet.ProtuStrankaListFormatedOIB>
  <DomainObject.Predmet.ProtuStrankaListFormatedWithAdress>
    <izvorni_sadrzaj>
      <item>CARICA jednostavno društvo s ograničenom odgovornošću za usluge i trgovinu, Gornjani 10, 48260 Kloštar Vojakovački zastupanog po punomoćniku Ivana Đurković</item>
    </izvorni_sadrzaj>
    <derivirana_varijabla naziv="DomainObject.Predmet.ProtuStrankaListFormatedWithAdress_1">
      <item>CARICA jednostavno društvo s ograničenom odgovornošću za usluge i trgovinu, Gornjani 10, 48260 Kloštar Vojakovački zastupanog po punomoćniku Ivana Đurković</item>
    </derivirana_varijabla>
  </DomainObject.Predmet.ProtuStrankaListFormatedWithAdress>
  <DomainObject.Predmet.ProtuStrankaListFormatedWithAdressOIB>
    <izvorni_sadrzaj>
      <item>CARICA jednostavno društvo s ograničenom odgovornošću za usluge i trgovinu, OIB 74562768835, Gornjani 10, 48260 Kloštar Vojakovački zastupanog po punomoćniku Ivana Đurković</item>
    </izvorni_sadrzaj>
    <derivirana_varijabla naziv="DomainObject.Predmet.ProtuStrankaListFormatedWithAdressOIB_1">
      <item>CARICA jednostavno društvo s ograničenom odgovornošću za usluge i trgovinu, OIB 74562768835, Gornjani 10, 48260 Kloštar Vojakovački zastupanog po punomoćniku Ivana Đurković</item>
    </derivirana_varijabla>
  </DomainObject.Predmet.ProtuStrankaListFormatedWithAdressOIB>
  <DomainObject.Predmet.ProtuStrankaListNazivFormated>
    <izvorni_sadrzaj>
      <item>CARICA jednostavno društvo s ograničenom odgovornošću za usluge i trgovinu</item>
    </izvorni_sadrzaj>
    <derivirana_varijabla naziv="DomainObject.Predmet.ProtuStrankaListNazivFormated_1">
      <item>CARICA jednostavno društvo s ograničenom odgovornošću za usluge i trgovinu</item>
    </derivirana_varijabla>
  </DomainObject.Predmet.ProtuStrankaListNazivFormated>
  <DomainObject.Predmet.ProtuStrankaListNazivFormatedOIB>
    <izvorni_sadrzaj>
      <item>CARICA jednostavno društvo s ograničenom odgovornošću za usluge i trgovinu, OIB 74562768835</item>
    </izvorni_sadrzaj>
    <derivirana_varijabla naziv="DomainObject.Predmet.ProtuStrankaListNazivFormatedOIB_1">
      <item>CARICA jednostavno društvo s ograničenom odgovornošću za usluge i trgovinu, OIB 74562768835</item>
    </derivirana_varijabla>
  </DomainObject.Predmet.ProtuStrankaListNazivFormatedOIB>
  <DomainObject.Predmet.OstaliListFormated>
    <izvorni_sadrzaj>
      <item>Sudski registar</item>
      <item>Ivana Đurković punomoćnik sudionika u postupku CARICA jednostavno društvo s ograničenom odgovornošću za usluge i trgovinu</item>
    </izvorni_sadrzaj>
    <derivirana_varijabla naziv="DomainObject.Predmet.OstaliListFormated_1">
      <item>Sudski registar</item>
      <item>Ivana Đurković punomoćnik sudionika u postupku CARICA jednostavno društvo s ograničenom odgovornošću za usluge i trgovinu</item>
    </derivirana_varijabla>
  </DomainObject.Predmet.OstaliListFormated>
  <DomainObject.Predmet.OstaliListFormatedOIB>
    <izvorni_sadrzaj>
      <item>Sudski registar</item>
      <item>Ivana Đurković, OIB 86647784780 punomoćnik sudionika u postupku CARICA jednostavno društvo s ograničenom odgovornošću za usluge i trgovinu</item>
    </izvorni_sadrzaj>
    <derivirana_varijabla naziv="DomainObject.Predmet.OstaliListFormatedOIB_1">
      <item>Sudski registar</item>
      <item>Ivana Đurković, OIB 86647784780 punomoćnik sudionika u postupku CARICA jednostavno društvo s ograničenom odgovornošću za usluge i trgovinu</item>
    </derivirana_varijabla>
  </DomainObject.Predmet.OstaliListFormatedOIB>
  <DomainObject.Predmet.OstaliListFormatedWithAdress>
    <izvorni_sadrzaj>
      <item>Sudski registar</item>
      <item>Ivana Đurković, Gornjani 10, 48260 Kloštar Vojakovački punomoćnik sudionika u postupku CARICA jednostavno društvo s ograničenom odgovornošću za usluge i trgovinu</item>
    </izvorni_sadrzaj>
    <derivirana_varijabla naziv="DomainObject.Predmet.OstaliListFormatedWithAdress_1">
      <item>Sudski registar</item>
      <item>Ivana Đurković, Gornjani 10, 48260 Kloštar Vojakovački punomoćnik sudionika u postupku CARICA jednostavno društvo s ograničenom odgovornošću za usluge i trgovinu</item>
    </derivirana_varijabla>
  </DomainObject.Predmet.OstaliListFormatedWithAdress>
  <DomainObject.Predmet.OstaliListFormatedWithAdressOIB>
    <izvorni_sadrzaj>
      <item>Sudski registar</item>
      <item>Ivana Đurković, OIB 86647784780, Gornjani 10, 48260 Kloštar Vojakovački punomoćnik sudionika u postupku CARICA jednostavno društvo s ograničenom odgovornošću za usluge i trgovinu</item>
    </izvorni_sadrzaj>
    <derivirana_varijabla naziv="DomainObject.Predmet.OstaliListFormatedWithAdressOIB_1">
      <item>Sudski registar</item>
      <item>Ivana Đurković, OIB 86647784780, Gornjani 10, 48260 Kloštar Vojakovački punomoćnik sudionika u postupku CARICA jednostavno društvo s ograničenom odgovornošću za usluge i trgovinu</item>
    </derivirana_varijabla>
  </DomainObject.Predmet.OstaliListFormatedWithAdressOIB>
  <DomainObject.Predmet.OstaliListNazivFormated>
    <izvorni_sadrzaj>
      <item>Sudski registar</item>
      <item>Ivana Đurković</item>
    </izvorni_sadrzaj>
    <derivirana_varijabla naziv="DomainObject.Predmet.OstaliListNazivFormated_1">
      <item>Sudski registar</item>
      <item>Ivana Đurković</item>
    </derivirana_varijabla>
  </DomainObject.Predmet.OstaliListNazivFormated>
  <DomainObject.Predmet.OstaliListNazivFormatedOIB>
    <izvorni_sadrzaj>
      <item>Sudski registar</item>
      <item>Ivana Đurković, OIB 86647784780</item>
    </izvorni_sadrzaj>
    <derivirana_varijabla naziv="DomainObject.Predmet.OstaliListNazivFormatedOIB_1">
      <item>Sudski registar</item>
      <item>Ivana Đurković, OIB 86647784780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St-458/2017-3</izvorni_sadrzaj>
    <derivirana_varijabla naziv="DomainObject.PoslovniBrojDokumenta_1">St-458/2017-3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CARICA jednostavno društvo s ograničenom odgovornošću za usluge i trgovinu</izvorni_sadrzaj>
    <derivirana_varijabla naziv="DomainObject.Predmet.ProtustrankaIDrugi_1">CARICA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CARICA jednostavno društvo s ograničenom odgovornošću za usluge i trgovinu, OIB 74562768835, Gornjani 10, 48260 Kloštar Vojakovački</izvorni_sadrzaj>
    <derivirana_varijabla naziv="DomainObject.Predmet.ProtustrankaIDrugiAdressOIB_1">CARICA jednostavno društvo s ograničenom odgovornošću za usluge i trgovinu, OIB 74562768835, Gornjani 10, 48260 Kloštar Vojakovački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CARICA jednostavno društvo s ograničenom odgovornošću za usluge i trgovinu</item>
      <item>Sudski registar</item>
      <item>Ivana Đurković</item>
    </izvorni_sadrzaj>
    <derivirana_varijabla naziv="DomainObject.Predmet.SudioniciListNaziv_1">
      <item>Financijska agencija</item>
      <item>CARICA jednostavno društvo s ograničenom odgovornošću za usluge i trgovinu</item>
      <item>Sudski registar</item>
      <item>Ivana Đurković</item>
    </derivirana_varijabla>
  </DomainObject.Predmet.SudioniciListNaziv>
  <DomainObject.Predmet.SudioniciListAdressOIB>
    <izvorni_sadrzaj>
      <item>Financijska agencija, OIB 85821130368, Ulica grada Vukovara 70,10000 Zagreb</item>
      <item>CARICA jednostavno društvo s ograničenom odgovornošću za usluge i trgovinu, OIB 74562768835, Gornjani 10,48260 Kloštar Vojakovački</item>
      <item>Sudski registar</item>
      <item>Ivana Đurković, OIB 86647784780, Gornjani 10,48260 Kloštar Vojakovački</item>
    </izvorni_sadrzaj>
    <derivirana_varijabla naziv="DomainObject.Predmet.SudioniciListAdressOIB_1">
      <item>Financijska agencija, OIB 85821130368, Ulica grada Vukovara 70,10000 Zagreb</item>
      <item>CARICA jednostavno društvo s ograničenom odgovornošću za usluge i trgovinu, OIB 74562768835, Gornjani 10,48260 Kloštar Vojakovački</item>
      <item>Sudski registar</item>
      <item>Ivana Đurković, OIB 86647784780, Gornjani 10,48260 Kloštar Vojakovački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77352-1CBF-4D01-941E-992A38249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2460</properties:Characters>
  <properties:Lines>78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2017-08-30T09:58:00Z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