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8d6cab" w14:paraId="38d6ca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C5EFF">
        <w:rPr>
          <w:rFonts w:hAnsi="Times New Roman" w:ascii="Times New Roman"/>
          <w:b/>
          <w:sz w:val="24"/>
          <w:szCs w:val="24"/>
        </w:rPr>
        <w:t>5601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BC5EFF">
        <w:rPr>
          <w:rFonts w:hAnsi="Times New Roman" w:ascii="Times New Roman"/>
          <w:sz w:val="24"/>
          <w:szCs w:val="24"/>
        </w:rPr>
        <w:t>5601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C5EFF" w:rsidRPr="00BC5EFF">
        <w:rPr>
          <w:rFonts w:hAnsi="Times New Roman" w:ascii="Times New Roman"/>
          <w:sz w:val="24"/>
          <w:szCs w:val="24"/>
        </w:rPr>
        <w:t>ŠEL-A-Z d.o.o.</w:t>
      </w:r>
      <w:r w:rsidR="00BC5EF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10AB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C5EFF" w:rsidRPr="00BC5EFF">
        <w:rPr>
          <w:rFonts w:hAnsi="Times New Roman" w:ascii="Times New Roman"/>
          <w:sz w:val="24"/>
          <w:szCs w:val="24"/>
        </w:rPr>
        <w:t>92714967401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4C0B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C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C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5601</izvorni_sadrzaj>
    <derivirana_varijabla naziv="DomainObject.Predmet.Broj_1">5601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St-5601/2015</izvorni_sadrzaj>
    <derivirana_varijabla naziv="DomainObject.Predmet.OznakaBroj_1">St-5601/2015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ŠEL-A-Z d.o.o. za trgovinu, uvoz-izvoz, ugostiteljstvo, promet i usluge</izvorni_sadrzaj>
    <derivirana_varijabla naziv="DomainObject.Predmet.ProtustrankaFormated_1">  ŠEL-A-Z d.o.o. za trgovinu, uvoz-izvoz, ugostiteljstvo, promet i usluge</derivirana_varijabla>
  </DomainObject.Predmet.ProtustrankaFormated>
  <DomainObject.Predmet.ProtustrankaFormatedOIB>
    <izvorni_sadrzaj>  ŠEL-A-Z d.o.o. za trgovinu, uvoz-izvoz, ugostiteljstvo, promet i usluge, OIB 92714967401</izvorni_sadrzaj>
    <derivirana_varijabla naziv="DomainObject.Predmet.ProtustrankaFormatedOIB_1">  ŠEL-A-Z d.o.o. za trgovinu, uvoz-izvoz, ugostiteljstvo, promet i usluge, OIB 92714967401</derivirana_varijabla>
  </DomainObject.Predmet.ProtustrankaFormatedOIB>
  <DomainObject.Predmet.ProtustrankaFormatedWithAdress>
    <izvorni_sadrzaj> ŠEL-A-Z d.o.o. za trgovinu, uvoz-izvoz, ugostiteljstvo, promet i usluge, Domagojeva 25, 10000 Zagreb</izvorni_sadrzaj>
    <derivirana_varijabla naziv="DomainObject.Predmet.ProtustrankaFormatedWithAdress_1"> ŠEL-A-Z d.o.o. za trgovinu, uvoz-izvoz, ugostiteljstvo, promet i usluge, Domagojeva 25, 10000 Zagreb</derivirana_varijabla>
  </DomainObject.Predmet.ProtustrankaFormatedWithAdress>
  <DomainObject.Predmet.ProtustrankaFormatedWithAdressOIB>
    <izvorni_sadrzaj> ŠEL-A-Z d.o.o. za trgovinu, uvoz-izvoz, ugostiteljstvo, promet i usluge, OIB 92714967401, Domagojeva 25, 10000 Zagreb</izvorni_sadrzaj>
    <derivirana_varijabla naziv="DomainObject.Predmet.ProtustrankaFormatedWithAdressOIB_1"> ŠEL-A-Z d.o.o. za trgovinu, uvoz-izvoz, ugostiteljstvo, promet i usluge, OIB 92714967401, Domagojeva 25, 10000 Zagreb</derivirana_varijabla>
  </DomainObject.Predmet.ProtustrankaFormatedWithAdressOIB>
  <DomainObject.Predmet.ProtustrankaWithAdress>
    <izvorni_sadrzaj>ŠEL-A-Z d.o.o. za trgovinu, uvoz-izvoz, ugostiteljstvo, promet i usluge Domagojeva 25, 10000 Zagreb</izvorni_sadrzaj>
    <derivirana_varijabla naziv="DomainObject.Predmet.ProtustrankaWithAdress_1">ŠEL-A-Z d.o.o. za trgovinu, uvoz-izvoz, ugostiteljstvo, promet i usluge Domagojeva 25, 10000 Zagreb</derivirana_varijabla>
  </DomainObject.Predmet.ProtustrankaWithAdress>
  <DomainObject.Predmet.ProtustrankaWithAdressOIB>
    <izvorni_sadrzaj>ŠEL-A-Z d.o.o. za trgovinu, uvoz-izvoz, ugostiteljstvo, promet i usluge, OIB 92714967401, Domagojeva 25, 10000 Zagreb</izvorni_sadrzaj>
    <derivirana_varijabla naziv="DomainObject.Predmet.ProtustrankaWithAdressOIB_1">ŠEL-A-Z d.o.o. za trgovinu, uvoz-izvoz, ugostiteljstvo, promet i usluge, OIB 92714967401, Domagojeva 25, 10000 Zagreb</derivirana_varijabla>
  </DomainObject.Predmet.ProtustrankaWithAdressOIB>
  <DomainObject.Predmet.ProtustrankaNazivFormated>
    <izvorni_sadrzaj>ŠEL-A-Z d.o.o. za trgovinu, uvoz-izvoz, ugostiteljstvo, promet i usluge</izvorni_sadrzaj>
    <derivirana_varijabla naziv="DomainObject.Predmet.ProtustrankaNazivFormated_1">ŠEL-A-Z d.o.o. za trgovinu, uvoz-izvoz, ugostiteljstvo, promet i usluge</derivirana_varijabla>
  </DomainObject.Predmet.ProtustrankaNazivFormated>
  <DomainObject.Predmet.ProtustrankaNazivFormatedOIB>
    <izvorni_sadrzaj>ŠEL-A-Z d.o.o. za trgovinu, uvoz-izvoz, ugostiteljstvo, promet i usluge, OIB 92714967401</izvorni_sadrzaj>
    <derivirana_varijabla naziv="DomainObject.Predmet.ProtustrankaNazivFormatedOIB_1">ŠEL-A-Z d.o.o. za trgovinu, uvoz-izvoz, ugostiteljstvo, promet i usluge, OIB 92714967401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ŠEL-A-Z d.o.o. za trgovinu, uvoz-izvoz, ugostiteljstvo, promet i usluge</item>
    </izvorni_sadrzaj>
    <derivirana_varijabla naziv="DomainObject.Predmet.ProtuStrankaListFormated_1">
      <item>ŠEL-A-Z d.o.o. za trgovinu, uvoz-izvoz, ugostiteljstvo, promet i usluge</item>
    </derivirana_varijabla>
  </DomainObject.Predmet.ProtuStrankaListFormated>
  <DomainObject.Predmet.ProtuStrankaListFormatedOIB>
    <izvorni_sadrzaj>
      <item>ŠEL-A-Z d.o.o. za trgovinu, uvoz-izvoz, ugostiteljstvo, promet i usluge, OIB 92714967401</item>
    </izvorni_sadrzaj>
    <derivirana_varijabla naziv="DomainObject.Predmet.ProtuStrankaListFormatedOIB_1">
      <item>ŠEL-A-Z d.o.o. za trgovinu, uvoz-izvoz, ugostiteljstvo, promet i usluge, OIB 92714967401</item>
    </derivirana_varijabla>
  </DomainObject.Predmet.ProtuStrankaListFormatedOIB>
  <DomainObject.Predmet.ProtuStrankaListFormatedWithAdress>
    <izvorni_sadrzaj>
      <item>ŠEL-A-Z d.o.o. za trgovinu, uvoz-izvoz, ugostiteljstvo, promet i usluge, Domagojeva 25, 10000 Zagreb</item>
    </izvorni_sadrzaj>
    <derivirana_varijabla naziv="DomainObject.Predmet.ProtuStrankaListFormatedWithAdress_1">
      <item>ŠEL-A-Z d.o.o. za trgovinu, uvoz-izvoz, ugostiteljstvo, promet i usluge, Domagojeva 25, 10000 Zagreb</item>
    </derivirana_varijabla>
  </DomainObject.Predmet.ProtuStrankaListFormatedWithAdress>
  <DomainObject.Predmet.ProtuStrankaListFormatedWithAdressOIB>
    <izvorni_sadrzaj>
      <item>ŠEL-A-Z d.o.o. za trgovinu, uvoz-izvoz, ugostiteljstvo, promet i usluge, OIB 92714967401, Domagojeva 25, 10000 Zagreb</item>
    </izvorni_sadrzaj>
    <derivirana_varijabla naziv="DomainObject.Predmet.ProtuStrankaListFormatedWithAdressOIB_1">
      <item>ŠEL-A-Z d.o.o. za trgovinu, uvoz-izvoz, ugostiteljstvo, promet i usluge, OIB 92714967401, Domagojeva 25, 10000 Zagreb</item>
    </derivirana_varijabla>
  </DomainObject.Predmet.ProtuStrankaListFormatedWithAdressOIB>
  <DomainObject.Predmet.ProtuStrankaListNazivFormated>
    <izvorni_sadrzaj>
      <item>ŠEL-A-Z d.o.o. za trgovinu, uvoz-izvoz, ugostiteljstvo, promet i usluge</item>
    </izvorni_sadrzaj>
    <derivirana_varijabla naziv="DomainObject.Predmet.ProtuStrankaListNazivFormated_1">
      <item>ŠEL-A-Z d.o.o. za trgovinu, uvoz-izvoz, ugostiteljstvo, promet i usluge</item>
    </derivirana_varijabla>
  </DomainObject.Predmet.ProtuStrankaListNazivFormated>
  <DomainObject.Predmet.ProtuStrankaListNazivFormatedOIB>
    <izvorni_sadrzaj>
      <item>ŠEL-A-Z d.o.o. za trgovinu, uvoz-izvoz, ugostiteljstvo, promet i usluge, OIB 92714967401</item>
    </izvorni_sadrzaj>
    <derivirana_varijabla naziv="DomainObject.Predmet.ProtuStrankaListNazivFormatedOIB_1">
      <item>ŠEL-A-Z d.o.o. za trgovinu, uvoz-izvoz, ugostiteljstvo, promet i usluge, OIB 92714967401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ŠEL-A-Z d.o.o. za trgovinu, uvoz-izvoz, ugostiteljstvo, promet i usluge</izvorni_sadrzaj>
    <derivirana_varijabla naziv="DomainObject.Predmet.ProtustrankaIDrugi_1">ŠEL-A-Z d.o.o. za trgovinu, uvoz-izvoz, ugostiteljstvo, promet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ŠEL-A-Z d.o.o. za trgovinu, uvoz-izvoz, ugostiteljstvo, promet i usluge, OIB 92714967401, Domagojeva 25, 10000 Zagreb</izvorni_sadrzaj>
    <derivirana_varijabla naziv="DomainObject.Predmet.ProtustrankaIDrugiAdressOIB_1">ŠEL-A-Z d.o.o. za trgovinu, uvoz-izvoz, ugostiteljstvo, promet i usluge, OIB 92714967401, Domagojeva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ŠEL-A-Z d.o.o. za trgovinu, uvoz-izvoz, ugostiteljstvo, promet i usluge</item>
      <item>FINA Regionalni centar Zagreb</item>
    </izvorni_sadrzaj>
    <derivirana_varijabla naziv="DomainObject.Predmet.SudioniciListNaziv_1">
      <item>ŠEL-A-Z d.o.o. za trgovinu, uvoz-izvoz, ugostiteljstvo, promet i usluge</item>
      <item>FINA Regionalni centar Zagreb</item>
    </derivirana_varijabla>
  </DomainObject.Predmet.SudioniciListNaziv>
  <DomainObject.Predmet.SudioniciListAdressOIB>
    <izvorni_sadrzaj>
      <item>ŠEL-A-Z d.o.o. za trgovinu, uvoz-izvoz, ugostiteljstvo, promet i usluge, OIB 92714967401, Domagojeva 25,10000 Zagreb</item>
      <item>FINA Regionalni centar Zagreb, OIB 85821130368, Trg svibanjskih žrtava 1995. br.1,10000 Zagreb</item>
    </izvorni_sadrzaj>
    <derivirana_varijabla naziv="DomainObject.Predmet.SudioniciListAdressOIB_1">
      <item>ŠEL-A-Z d.o.o. za trgovinu, uvoz-izvoz, ugostiteljstvo, promet i usluge, OIB 92714967401, Domagojeva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92714967401</item>
      <item>, OIB 85821130368</item>
    </izvorni_sadrzaj>
    <derivirana_varijabla naziv="DomainObject.Predmet.SudioniciListNazivOIB_1">
      <item>, OIB 92714967401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2016-04-18T06:21:00Z</cp:lastPrinted>
  <dcterms:modified xmlns:xsi="http://www.w3.org/2001/XMLSchema-instance" xsi:type="dcterms:W3CDTF">2016-04-18T06:23:00Z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