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bfd2" w14:paraId="402bfd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E00AB">
        <w:rPr>
          <w:lang w:val="hr-HR"/>
        </w:rPr>
        <w:t>90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E00AB">
        <w:rPr>
          <w:lang w:val="hr-HR"/>
        </w:rPr>
        <w:t>AQUA PAPUK</w:t>
      </w:r>
      <w:r w:rsidR="00A73B9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</w:t>
      </w:r>
      <w:r w:rsidR="00A73B9E">
        <w:rPr>
          <w:lang w:val="hr-HR"/>
        </w:rPr>
        <w:t xml:space="preserve"> za</w:t>
      </w:r>
      <w:r w:rsidR="008E00AB">
        <w:rPr>
          <w:lang w:val="hr-HR"/>
        </w:rPr>
        <w:t xml:space="preserve"> proizvodnju,</w:t>
      </w:r>
      <w:r w:rsidR="00B97F89">
        <w:rPr>
          <w:lang w:val="hr-HR"/>
        </w:rPr>
        <w:t xml:space="preserve"> trgovinu i usluge, </w:t>
      </w:r>
      <w:r w:rsidR="008E00AB">
        <w:rPr>
          <w:lang w:val="hr-HR"/>
        </w:rPr>
        <w:t>Voćin</w:t>
      </w:r>
      <w:r w:rsidR="00B97F89">
        <w:rPr>
          <w:lang w:val="hr-HR"/>
        </w:rPr>
        <w:t xml:space="preserve">, </w:t>
      </w:r>
      <w:r w:rsidR="008E00AB">
        <w:rPr>
          <w:lang w:val="hr-HR"/>
        </w:rPr>
        <w:t>Trg Gospe Voćinske 22/c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E00AB">
        <w:rPr>
          <w:lang w:val="hr-HR"/>
        </w:rPr>
        <w:t>010077672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E00AB">
        <w:rPr>
          <w:lang w:val="hr-HR"/>
        </w:rPr>
        <w:t>27479394664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E00AB">
        <w:rPr>
          <w:lang w:val="hr-HR"/>
        </w:rPr>
        <w:t>90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E00AB">
        <w:rPr>
          <w:lang w:val="hr-HR"/>
        </w:rPr>
        <w:t>1.232.508,46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E00AB">
        <w:rPr>
          <w:lang w:val="hr-HR"/>
        </w:rPr>
        <w:t>Petar Bilen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8E00AB">
        <w:rPr>
          <w:lang w:val="hr-HR"/>
        </w:rPr>
        <w:t>Slatine</w:t>
      </w:r>
      <w:r w:rsidR="00605F99">
        <w:rPr>
          <w:lang w:val="hr-HR"/>
        </w:rPr>
        <w:t xml:space="preserve">, </w:t>
      </w:r>
      <w:r w:rsidR="008E00AB">
        <w:rPr>
          <w:lang w:val="hr-HR"/>
        </w:rPr>
        <w:t>V. Nadzora 388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E00AB">
        <w:rPr>
          <w:lang w:val="hr-HR"/>
        </w:rPr>
        <w:t>48918993546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A73B9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11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F6B" w:rsidR="00CF5F6B">
      <w:r>
        <w:separator/>
      </w:r>
    </w:p>
  </w:endnote>
  <w:endnote w:id="0" w:type="continuationSeparator">
    <w:p w:rsidRDefault="00CF5F6B" w:rsidR="00CF5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F6B" w:rsidR="00CF5F6B">
      <w:r>
        <w:separator/>
      </w:r>
    </w:p>
  </w:footnote>
  <w:footnote w:id="0" w:type="continuationSeparator">
    <w:p w:rsidRDefault="00CF5F6B" w:rsidR="00CF5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5F6B"/>
    <w:rsid w:val="00D46E25"/>
    <w:rsid w:val="00D81A66"/>
    <w:rsid w:val="00DC7979"/>
    <w:rsid w:val="00E97333"/>
    <w:rsid w:val="00EC2C0D"/>
    <w:rsid w:val="00EF4992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9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9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PAPUK d.o.o. za proizvodnju, trgovinu i usluge Voćin</izvorni_sadrzaj>
    <derivirana_varijabla naziv="DomainObject.Predmet.ProtustrankaFormated_1">  AQUA PAPUK d.o.o. za proizvodnju, trgovinu i usluge Voćin</derivirana_varijabla>
  </DomainObject.Predmet.ProtustrankaFormated>
  <DomainObject.Predmet.ProtustrankaFormatedOIB>
    <izvorni_sadrzaj>  AQUA PAPUK d.o.o. za proizvodnju, trgovinu i usluge Voćin, OIB 27479394664</izvorni_sadrzaj>
    <derivirana_varijabla naziv="DomainObject.Predmet.ProtustrankaFormatedOIB_1">  AQUA PAPUK d.o.o. za proizvodnju, trgovinu i usluge Voćin, OIB 27479394664</derivirana_varijabla>
  </DomainObject.Predmet.ProtustrankaFormatedOIB>
  <DomainObject.Predmet.ProtustrankaFormatedWithAdress>
    <izvorni_sadrzaj> AQUA PAPUK d.o.o. za proizvodnju, trgovinu i usluge Voćin, Trg Gospe Voćinske 22/c, 33522 Voćin</izvorni_sadrzaj>
    <derivirana_varijabla naziv="DomainObject.Predmet.ProtustrankaFormatedWithAdress_1"> AQUA PAPUK d.o.o. za proizvodnju, trgovinu i usluge Voćin, Trg Gospe Voćinske 22/c, 33522 Voćin</derivirana_varijabla>
  </DomainObject.Predmet.ProtustrankaFormatedWithAdress>
  <DomainObject.Predmet.ProtustrankaFormatedWithAdressOIB>
    <izvorni_sadrzaj> AQUA PAPUK d.o.o. za proizvodnju, trgovinu i usluge Voćin, OIB 27479394664, Trg Gospe Voćinske 22/c, 33522 Voćin</izvorni_sadrzaj>
    <derivirana_varijabla naziv="DomainObject.Predmet.ProtustrankaFormatedWithAdressOIB_1"> AQUA PAPUK d.o.o. za proizvodnju, trgovinu i usluge Voćin, OIB 27479394664, Trg Gospe Voćinske 22/c, 33522 Voćin</derivirana_varijabla>
  </DomainObject.Predmet.ProtustrankaFormatedWithAdressOIB>
  <DomainObject.Predmet.ProtustrankaWithAdress>
    <izvorni_sadrzaj>AQUA PAPUK d.o.o. za proizvodnju, trgovinu i usluge Voćin Trg Gospe Voćinske 22/c, 33522 Voćin</izvorni_sadrzaj>
    <derivirana_varijabla naziv="DomainObject.Predmet.ProtustrankaWithAdress_1">AQUA PAPUK d.o.o. za proizvodnju, trgovinu i usluge Voćin Trg Gospe Voćinske 22/c, 33522 Voćin</derivirana_varijabla>
  </DomainObject.Predmet.ProtustrankaWithAdress>
  <DomainObject.Predmet.ProtustrankaWithAdressOIB>
    <izvorni_sadrzaj>AQUA PAPUK d.o.o. za proizvodnju, trgovinu i usluge Voćin, OIB 27479394664, Trg Gospe Voćinske 22/c, 33522 Voćin</izvorni_sadrzaj>
    <derivirana_varijabla naziv="DomainObject.Predmet.ProtustrankaWithAdressOIB_1">AQUA PAPUK d.o.o. za proizvodnju, trgovinu i usluge Voćin, OIB 27479394664, Trg Gospe Voćinske 22/c, 33522 Voćin</derivirana_varijabla>
  </DomainObject.Predmet.ProtustrankaWithAdressOIB>
  <DomainObject.Predmet.ProtustrankaNazivFormated>
    <izvorni_sadrzaj>AQUA PAPUK d.o.o. za proizvodnju, trgovinu i usluge Voćin</izvorni_sadrzaj>
    <derivirana_varijabla naziv="DomainObject.Predmet.ProtustrankaNazivFormated_1">AQUA PAPUK d.o.o. za proizvodnju, trgovinu i usluge Voćin</derivirana_varijabla>
  </DomainObject.Predmet.ProtustrankaNazivFormated>
  <DomainObject.Predmet.ProtustrankaNazivFormatedOIB>
    <izvorni_sadrzaj>AQUA PAPUK d.o.o. za proizvodnju, trgovinu i usluge Voćin, OIB 27479394664</izvorni_sadrzaj>
    <derivirana_varijabla naziv="DomainObject.Predmet.ProtustrankaNazivFormatedOIB_1">AQUA PAPUK d.o.o. za proizvodnju, trgovinu i usluge Voćin, OIB 27479394664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AQUA PAPUK d.o.o. za proizvodnju, trgovinu i usluge Voćin</item>
    </izvorni_sadrzaj>
    <derivirana_varijabla naziv="DomainObject.Predmet.ProtuStrankaListFormated_1">
      <item>AQUA PAPUK d.o.o. za proizvodnju, trgovinu i usluge Voćin</item>
    </derivirana_varijabla>
  </DomainObject.Predmet.ProtuStrankaListFormated>
  <DomainObject.Predmet.ProtuStrankaListFormatedOIB>
    <izvorni_sadrzaj>
      <item>AQUA PAPUK d.o.o. za proizvodnju, trgovinu i usluge Voćin, OIB 27479394664</item>
    </izvorni_sadrzaj>
    <derivirana_varijabla naziv="DomainObject.Predmet.ProtuStrankaListFormatedOIB_1">
      <item>AQUA PAPUK d.o.o. za proizvodnju, trgovinu i usluge Voćin, OIB 27479394664</item>
    </derivirana_varijabla>
  </DomainObject.Predmet.ProtuStrankaListFormatedOIB>
  <DomainObject.Predmet.ProtuStrankaListFormatedWithAdress>
    <izvorni_sadrzaj>
      <item>AQUA PAPUK d.o.o. za proizvodnju, trgovinu i usluge Voćin, Trg Gospe Voćinske 22/c, 33522 Voćin</item>
    </izvorni_sadrzaj>
    <derivirana_varijabla naziv="DomainObject.Predmet.ProtuStrankaListFormatedWithAdress_1">
      <item>AQUA PAPUK d.o.o. za proizvodnju, trgovinu i usluge Voćin, Trg Gospe Voćinske 22/c, 33522 Voćin</item>
    </derivirana_varijabla>
  </DomainObject.Predmet.ProtuStrankaListFormatedWithAdress>
  <DomainObject.Predmet.ProtuStrankaListFormatedWithAdressOIB>
    <izvorni_sadrzaj>
      <item>AQUA PAPUK d.o.o. za proizvodnju, trgovinu i usluge Voćin, OIB 27479394664, Trg Gospe Voćinske 22/c, 33522 Voćin</item>
    </izvorni_sadrzaj>
    <derivirana_varijabla naziv="DomainObject.Predmet.ProtuStrankaListFormatedWithAdressOIB_1">
      <item>AQUA PAPUK d.o.o. za proizvodnju, trgovinu i usluge Voćin, OIB 27479394664, Trg Gospe Voćinske 22/c, 33522 Voćin</item>
    </derivirana_varijabla>
  </DomainObject.Predmet.ProtuStrankaListFormatedWithAdressOIB>
  <DomainObject.Predmet.ProtuStrankaListNazivFormated>
    <izvorni_sadrzaj>
      <item>AQUA PAPUK d.o.o. za proizvodnju, trgovinu i usluge Voćin</item>
    </izvorni_sadrzaj>
    <derivirana_varijabla naziv="DomainObject.Predmet.ProtuStrankaListNazivFormated_1">
      <item>AQUA PAPUK d.o.o. za proizvodnju, trgovinu i usluge Voćin</item>
    </derivirana_varijabla>
  </DomainObject.Predmet.ProtuStrankaListNazivFormated>
  <DomainObject.Predmet.ProtuStrankaListNazivFormatedOIB>
    <izvorni_sadrzaj>
      <item>AQUA PAPUK d.o.o. za proizvodnju, trgovinu i usluge Voćin, OIB 27479394664</item>
    </izvorni_sadrzaj>
    <derivirana_varijabla naziv="DomainObject.Predmet.ProtuStrankaListNazivFormatedOIB_1">
      <item>AQUA PAPUK d.o.o. za proizvodnju, trgovinu i usluge Voćin, OIB 27479394664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AQUA PAPUK d.o.o. za proizvodnju, trgovinu i usluge Voćin</izvorni_sadrzaj>
    <derivirana_varijabla naziv="DomainObject.Predmet.ProtustrankaIDrugi_1">AQUA PAPUK d.o.o. za proizvodnju, trgovinu i usluge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AQUA PAPUK d.o.o. za proizvodnju, trgovinu i usluge Voćin, OIB 27479394664, Trg Gospe Voćinske 22/c, 33522 Voćin</izvorni_sadrzaj>
    <derivirana_varijabla naziv="DomainObject.Predmet.ProtustrankaIDrugiAdressOIB_1">AQUA PAPUK d.o.o. za proizvodnju, trgovinu i usluge Voćin, OIB 27479394664, Trg Gospe Voćinske 22/c,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PAPUK d.o.o. za proizvodnju, trgovinu i usluge Voćin</item>
    </izvorni_sadrzaj>
    <derivirana_varijabla naziv="DomainObject.Predmet.SudioniciListNaziv_1">
      <item>FINA, RC ZAGREB, Podružnica Bjelovar</item>
      <item>AQUA PAPUK d.o.o. za proizvodnju, trgovinu i usluge Voćin</item>
    </derivirana_varijabla>
  </DomainObject.Predmet.SudioniciListNaziv>
  <DomainObject.Predmet.SudioniciListAdressOIB>
    <izvorni_sadrzaj>
      <item>FINA, RC ZAGREB, Podružnica Bjelovar, OIB 85821130368, F. Supila 4,43000 Bjelovar</item>
      <item>AQUA PAPUK d.o.o. za proizvodnju, trgovinu i usluge Voćin, OIB 27479394664, Trg Gospe Voćinske 22/c,33522 Voćin</item>
    </izvorni_sadrzaj>
    <derivirana_varijabla naziv="DomainObject.Predmet.SudioniciListAdressOIB_1">
      <item>FINA, RC ZAGREB, Podružnica Bjelovar, OIB 85821130368, F. Supila 4,43000 Bjelovar</item>
      <item>AQUA PAPUK d.o.o. za proizvodnju, trgovinu i usluge Voćin, OIB 27479394664, Trg Gospe Voćinske 22/c,33522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27479394664</item>
    </izvorni_sadrzaj>
    <derivirana_varijabla naziv="DomainObject.Predmet.SudioniciListNazivOIB_1">
      <item>, OIB 85821130368</item>
      <item>, OIB 27479394664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2015-11-11T08:42:00Z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2015-11-13T09:17:00Z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