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bdf9" w14:paraId="57cbdf9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 w:rsidRPr="003F3571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3F3571">
        <w:rPr>
          <w:rFonts w:cs="Times New Roman" w:eastAsia="Times New Roman"/>
          <w:b w:val="false"/>
          <w:lang w:eastAsia="hr-HR"/>
        </w:rPr>
        <w:t>1 St-</w:t>
      </w:r>
      <w:r w:rsidR="00147F1D" w:rsidRPr="003F3571">
        <w:rPr>
          <w:rFonts w:cs="Times New Roman" w:eastAsia="Times New Roman"/>
          <w:b w:val="false"/>
          <w:lang w:eastAsia="hr-HR"/>
        </w:rPr>
        <w:t>2508</w:t>
      </w:r>
      <w:r w:rsidRPr="003F3571">
        <w:rPr>
          <w:rFonts w:cs="Times New Roman" w:eastAsia="Times New Roman"/>
          <w:b w:val="false"/>
          <w:lang w:eastAsia="hr-HR"/>
        </w:rPr>
        <w:t>/16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</w:t>
      </w:r>
      <w:r w:rsidR="00C04994">
        <w:t>Stalna služba u Karlovcu</w:t>
      </w:r>
      <w:r>
        <w:t xml:space="preserve"> </w:t>
      </w:r>
    </w:p>
    <w:p w:rsidRDefault="005B5D7E" w:rsidP="005B5D7E" w:rsidR="005B5D7E">
      <w:r>
        <w:t xml:space="preserve">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C04994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147F1D">
        <w:t>FERRO PROTECTUM d.o.o. u stečaju, Zagreb, Lojenov prilaz 8, OIB: 90209844822</w:t>
      </w:r>
      <w:r w:rsidR="003F3571">
        <w:t xml:space="preserve">, </w:t>
      </w:r>
      <w:r w:rsidR="00443EC0">
        <w:t>19. rujna</w:t>
      </w:r>
      <w:r w:rsidR="003F3571">
        <w:t xml:space="preserve"> 2018.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3F3571" w:rsidR="005B5D7E">
      <w:pPr>
        <w:numPr>
          <w:ilvl w:val="0"/>
          <w:numId w:val="19"/>
        </w:numPr>
        <w:jc w:val="both"/>
      </w:pPr>
      <w:r>
        <w:t xml:space="preserve">Kupcu </w:t>
      </w:r>
      <w:r w:rsidR="003F3571">
        <w:t>Jadranki Perić, Zagreb, Kružna 81, OIB: 29109070708</w:t>
      </w:r>
      <w:r w:rsidR="00147F1D">
        <w:t>,</w:t>
      </w:r>
      <w:r>
        <w:t xml:space="preserve"> dosuđuje se nekretnina u vlasništvu stečajnog dužnika </w:t>
      </w:r>
      <w:r w:rsidR="00147F1D">
        <w:t>FERRO PROTECTUM d.o.o. u stečaju, Zagreb, Lojenov prilaz 8, OIB: 90209844822</w:t>
      </w:r>
      <w:r>
        <w:t>, koja se u naravi odnosi na</w:t>
      </w:r>
      <w:r w:rsidR="003F3571">
        <w:t xml:space="preserve"> garažu </w:t>
      </w:r>
      <w:r w:rsidR="00443EC0">
        <w:t>broj 36</w:t>
      </w:r>
      <w:r w:rsidR="003F3571">
        <w:t xml:space="preserve"> ukupne površine 17,</w:t>
      </w:r>
      <w:r w:rsidR="00443EC0">
        <w:t>33</w:t>
      </w:r>
      <w:r w:rsidR="003F3571">
        <w:t xml:space="preserve"> m2</w:t>
      </w:r>
      <w:r w:rsidR="00443EC0">
        <w:t xml:space="preserve">, </w:t>
      </w:r>
      <w:r w:rsidR="003F3571">
        <w:t>u podrumu stambeno</w:t>
      </w:r>
      <w:r w:rsidR="00443EC0">
        <w:t>-</w:t>
      </w:r>
      <w:r w:rsidR="003F3571">
        <w:t xml:space="preserve"> poslovne zgrade </w:t>
      </w:r>
      <w:r w:rsidR="00443EC0">
        <w:t xml:space="preserve">u Zagrebu, </w:t>
      </w:r>
      <w:r w:rsidR="003F3571">
        <w:t xml:space="preserve">Jablanska 64-72 i prilaz Grge Antunca 1,3, izgrađena na k.č.br </w:t>
      </w:r>
      <w:r w:rsidR="00443EC0">
        <w:t>4933/</w:t>
      </w:r>
      <w:r w:rsidR="003F3571">
        <w:t xml:space="preserve">1 k.o. Vrapče, vanknjižno vlasništvo stečajnog dužnika. </w:t>
      </w:r>
    </w:p>
    <w:p w:rsidRDefault="005B5D7E" w:rsidP="005B5D7E" w:rsidR="005B5D7E">
      <w:pPr>
        <w:ind w:left="1608"/>
        <w:jc w:val="both"/>
      </w:pPr>
    </w:p>
    <w:p w:rsidRDefault="005B5D7E" w:rsidP="005B5D7E" w:rsidR="005B5D7E">
      <w:pPr>
        <w:numPr>
          <w:ilvl w:val="0"/>
          <w:numId w:val="19"/>
        </w:numPr>
        <w:contextualSpacing/>
        <w:jc w:val="both"/>
        <w:rPr>
          <w:lang w:eastAsia="en-US" w:val="en-US"/>
        </w:rPr>
      </w:pPr>
      <w:r>
        <w:t xml:space="preserve">Kupovnina za navedenu nekretninu u točki I. izreke  </w:t>
      </w:r>
      <w:r>
        <w:rPr>
          <w:lang w:val="en-US"/>
        </w:rPr>
        <w:t xml:space="preserve">iznosi </w:t>
      </w:r>
      <w:r w:rsidR="00443EC0">
        <w:rPr>
          <w:lang w:val="en-US"/>
        </w:rPr>
        <w:t>28.350,00</w:t>
      </w:r>
      <w:r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51318" w:rsidR="00551318">
      <w:pPr>
        <w:numPr>
          <w:ilvl w:val="0"/>
          <w:numId w:val="19"/>
        </w:numPr>
        <w:contextualSpacing/>
        <w:jc w:val="both"/>
      </w:pPr>
      <w:r>
        <w:t>Kupac</w:t>
      </w:r>
      <w:r w:rsidR="00551318">
        <w:t xml:space="preserve"> </w:t>
      </w:r>
      <w:r w:rsidR="003F3571">
        <w:t>Jadranka Perić, Zagreb, Kružna 81, OIB: 29109070708</w:t>
      </w:r>
      <w:r w:rsidR="00551318">
        <w:t xml:space="preserve">, je dužan u roku od 60 dana od dana pravomoćnosti rješenja o dosudi uplatiti razliku kupovnine preko uplaćene jamčevine i to u iznosu od </w:t>
      </w:r>
      <w:r w:rsidR="00443EC0">
        <w:t>22.780,00</w:t>
      </w:r>
      <w:r w:rsidR="00551318">
        <w:t xml:space="preserve"> kn na poseban račun Financijske agencije otvoren za tu namjenu broj IBAN: HR1123900011300028787, model: HR11. </w:t>
      </w:r>
    </w:p>
    <w:p w:rsidRDefault="00551318" w:rsidP="00551318" w:rsidR="00551318">
      <w:pPr>
        <w:pStyle w:val="Odlomakpopisa"/>
      </w:pPr>
    </w:p>
    <w:p w:rsidRDefault="00551318" w:rsidP="00551318" w:rsidR="00551318">
      <w:pPr>
        <w:ind w:left="1608"/>
        <w:contextualSpacing/>
        <w:jc w:val="both"/>
      </w:pPr>
      <w:r>
        <w:t xml:space="preserve">Pod "Poziv na broj" (PNB) kao podatak prvi (P1) treba upisati broj </w:t>
      </w:r>
      <w:r w:rsidR="00443EC0">
        <w:t>99236</w:t>
      </w:r>
      <w:r>
        <w:t>,  kao podatak drugi (P2) broj koji je sadržan pod rednim brojem VII (</w:t>
      </w:r>
      <w:r w:rsidR="007B56E7">
        <w:t>L</w:t>
      </w:r>
      <w:r>
        <w:t>ista ponuditelja sa zadnjom najvišom valjanom ponudom  nadmetanju)</w:t>
      </w:r>
      <w:r w:rsidR="00443EC0">
        <w:t xml:space="preserve"> i to  42676</w:t>
      </w:r>
      <w:r>
        <w:t xml:space="preserve">. </w:t>
      </w:r>
    </w:p>
    <w:p w:rsidRDefault="00551318" w:rsidP="00551318" w:rsidR="00551318">
      <w:pPr>
        <w:ind w:left="1608"/>
        <w:contextualSpacing/>
        <w:jc w:val="both"/>
      </w:pPr>
    </w:p>
    <w:p w:rsidRDefault="007B56E7" w:rsidP="00551318" w:rsidR="00551318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Podatak P1 i P2 nužno je odvojiti crticom (-).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Prilikom uplate kupovnine na račun Agencije IBAN: HR1123900011300028787, potrebno je da uplatitelj u polje 71A na SWIFT-</w:t>
      </w:r>
      <w:r>
        <w:lastRenderedPageBreak/>
        <w:t>u ili na obrascu naloga za plaćanje u polje "Opcija troška" naznači opciju  "OUR".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551318" w:rsidR="00551318">
      <w:pPr>
        <w:pStyle w:val="Odlomakpopisa"/>
        <w:numPr>
          <w:ilvl w:val="0"/>
          <w:numId w:val="19"/>
        </w:numPr>
        <w:jc w:val="both"/>
      </w:pPr>
      <w:r>
        <w:t xml:space="preserve">Ova imovina predat će se kupcu </w:t>
      </w:r>
      <w:r w:rsidR="003F3571">
        <w:t>Jadranki Perić, Zagreb, Kružna 81, OIB: 29109070708</w:t>
      </w:r>
      <w:r w:rsidR="007B56E7">
        <w:t>,</w:t>
      </w:r>
      <w:r>
        <w:t xml:space="preserve"> zaključkom o predaji nakon što ovo rješenje postane pravomoćno, a kupac uplati kupovninu umanjenu za iznos jamčevi</w:t>
      </w:r>
      <w:r w:rsidR="0009792F">
        <w:t xml:space="preserve">ne, te </w:t>
      </w:r>
      <w:r w:rsidR="00F476A1">
        <w:t xml:space="preserve">dostavi potvrdu o plaćenom </w:t>
      </w:r>
      <w:r w:rsidR="0009792F">
        <w:t>porez</w:t>
      </w:r>
      <w:r w:rsidR="00F476A1">
        <w:t>u</w:t>
      </w:r>
      <w:r w:rsidR="0009792F">
        <w:t xml:space="preserve"> na promet</w:t>
      </w:r>
      <w:r w:rsidR="00F476A1">
        <w:t xml:space="preserve"> nekretnina.</w:t>
      </w:r>
      <w:r w:rsidR="0009792F">
        <w:t xml:space="preserve"> 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7B56E7" w:rsidR="00551318">
      <w:pPr>
        <w:pStyle w:val="Odlomakpopisa"/>
        <w:numPr>
          <w:ilvl w:val="0"/>
          <w:numId w:val="19"/>
        </w:numPr>
        <w:jc w:val="both"/>
      </w:pPr>
      <w:r>
        <w:t>Ako kupac u određenom roku ne položi kupovninu, sud će rješenjem oglasiti prodaju nevažećom i odrediti novu prodaju uz uvjete određene za prodaju koja je oglašena nevažećom.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551318" w:rsidR="00551318">
      <w:pPr>
        <w:ind w:left="1608"/>
        <w:contextualSpacing/>
        <w:jc w:val="both"/>
      </w:pPr>
      <w:r>
        <w:t xml:space="preserve"> Iz položene jamčevine namirit će se troškovi nove prodaje i naknaditi razlika između kupovnine postignute na prijašnjoj i novoj prodaji.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B56E7" w:rsidR="00551318">
      <w:pPr>
        <w:pStyle w:val="Odlomakpopisa"/>
        <w:numPr>
          <w:ilvl w:val="0"/>
          <w:numId w:val="19"/>
        </w:numPr>
        <w:jc w:val="both"/>
      </w:pPr>
      <w:r>
        <w:t>Ovo rješenje će se objaviti na e-oglasnoj ploči ovog suda.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 xml:space="preserve">Nekretnina stečajnog dužnika navedena u izreci rješenja prodavala se u stečajnom postupku na prijedlog stečajnog upravitelja temeljem odredbe čl. 247. st. 1. Stečajnog zakona (Narodne novine broj 71/15, </w:t>
      </w:r>
      <w:r w:rsidR="003F3571">
        <w:t xml:space="preserve">104/17, </w:t>
      </w:r>
      <w:r>
        <w:t>dalje:SZ).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 </w:t>
      </w:r>
      <w:r w:rsidR="00443EC0">
        <w:t>drugoj</w:t>
      </w:r>
      <w:r>
        <w:t xml:space="preserve"> dražbi radi prodaje dužnikove nekretnine kao u izreci rješenja sudjelovao je jedan ponuditelj i to </w:t>
      </w:r>
      <w:r w:rsidR="003F3571">
        <w:t>Jadranka Perić, Zagreb, Kružna 81, OIB: 29109070708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443EC0">
        <w:t>13. rujna</w:t>
      </w:r>
      <w:r w:rsidR="009411C1">
        <w:t xml:space="preserve"> 201</w:t>
      </w:r>
      <w:r w:rsidR="003F3571">
        <w:t>8</w:t>
      </w:r>
      <w:r>
        <w:t xml:space="preserve">. proizlazi da je uplatitelj jamčevine i ponuditelj </w:t>
      </w:r>
      <w:r w:rsidR="003F3571">
        <w:t>Jadranka Perić, Zagreb, Kružna 81, OIB: 29109070708</w:t>
      </w:r>
      <w:r>
        <w:t xml:space="preserve">. 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Ponuditelj </w:t>
      </w:r>
      <w:r w:rsidR="003F3571">
        <w:t>Jadranki Perić, Zagreb, Kružna 81, OIB: 29109070708</w:t>
      </w:r>
      <w:r w:rsidR="009411C1">
        <w:t xml:space="preserve">, </w:t>
      </w:r>
      <w:r>
        <w:t xml:space="preserve">dao je ponudu za navedenu imovinu u iznosu od </w:t>
      </w:r>
      <w:r w:rsidR="00443EC0">
        <w:t>28.350,00</w:t>
      </w:r>
      <w:r>
        <w:t xml:space="preserve"> kn, što je najveća </w:t>
      </w:r>
      <w:r w:rsidR="00443EC0">
        <w:t xml:space="preserve">i jedina </w:t>
      </w:r>
      <w:r>
        <w:t>ponuda.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3F3571">
        <w:t>Jadranka Perić, Zagreb, Kružna 81, OIB: 29109070708</w:t>
      </w:r>
      <w:r w:rsidR="009411C1">
        <w:t xml:space="preserve">, </w:t>
      </w:r>
      <w:r>
        <w:t>ponudio najveću cijenu i da su ispunjene pretpostavke da mu se dosudi nekretnina.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443EC0">
        <w:t>19. rujna</w:t>
      </w:r>
      <w:r w:rsidR="003F3571">
        <w:t xml:space="preserve"> 2018</w:t>
      </w:r>
      <w:r>
        <w:t>.</w:t>
      </w:r>
    </w:p>
    <w:p w:rsidRDefault="005B5D7E" w:rsidP="005B5D7E" w:rsidR="005B5D7E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Jadranka Mađeruh,v.r.</w:t>
      </w:r>
    </w:p>
    <w:p w:rsidRDefault="005B5D7E" w:rsidP="005B5D7E" w:rsidR="005B5D7E">
      <w:pPr>
        <w:jc w:val="center"/>
      </w:pPr>
    </w:p>
    <w:p w:rsidRDefault="005B5D7E" w:rsidP="005B5D7E" w:rsidR="005B5D7E">
      <w:pPr>
        <w:jc w:val="center"/>
      </w:pPr>
      <w:r>
        <w:rPr>
          <w:b/>
        </w:rPr>
        <w:lastRenderedPageBreak/>
        <w:t xml:space="preserve">                                                                                             </w:t>
      </w:r>
      <w:r>
        <w:t>Za točnost otpravka-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ovlašteni službenik: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B85" w:rsidR="00A77B85">
      <w:r>
        <w:separator/>
      </w:r>
    </w:p>
  </w:endnote>
  <w:endnote w:id="0" w:type="continuationSeparator">
    <w:p w:rsidRDefault="00A77B85" w:rsidR="00A77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B85" w:rsidR="00A77B85">
      <w:r>
        <w:separator/>
      </w:r>
    </w:p>
  </w:footnote>
  <w:footnote w:id="0" w:type="continuationSeparator">
    <w:p w:rsidRDefault="00A77B85" w:rsidR="00A77B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7CD">
          <w:rPr>
            <w:noProof/>
          </w:rPr>
          <w:t>3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</w:t>
    </w:r>
    <w:r w:rsidR="009411C1">
      <w:t>2508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3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14"/>
  </w:num>
  <w:num w:numId="8">
    <w:abstractNumId w:val="3"/>
  </w:num>
  <w:num w:numId="9">
    <w:abstractNumId w:val="6"/>
  </w:num>
  <w:num w:numId="10">
    <w:abstractNumId w:val="12"/>
  </w:num>
  <w:num w:numId="11">
    <w:abstractNumId w:val="16"/>
  </w:num>
  <w:num w:numId="12">
    <w:abstractNumId w:val="2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5"/>
  </w:num>
  <w:num w:numId="16">
    <w:abstractNumId w:val="7"/>
  </w:num>
  <w:num w:numId="17">
    <w:abstractNumId w:val="1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803BF"/>
    <w:rsid w:val="00085D86"/>
    <w:rsid w:val="0009792F"/>
    <w:rsid w:val="000A0036"/>
    <w:rsid w:val="000B07CD"/>
    <w:rsid w:val="000B23B3"/>
    <w:rsid w:val="000E3185"/>
    <w:rsid w:val="000F70D9"/>
    <w:rsid w:val="001033F3"/>
    <w:rsid w:val="001142CA"/>
    <w:rsid w:val="0011708F"/>
    <w:rsid w:val="00147F1D"/>
    <w:rsid w:val="00161045"/>
    <w:rsid w:val="00163A66"/>
    <w:rsid w:val="00172CE7"/>
    <w:rsid w:val="00173DCB"/>
    <w:rsid w:val="001B6B8D"/>
    <w:rsid w:val="001D59B0"/>
    <w:rsid w:val="001E0E70"/>
    <w:rsid w:val="001E1489"/>
    <w:rsid w:val="00202CF8"/>
    <w:rsid w:val="00215E55"/>
    <w:rsid w:val="002269F0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3571"/>
    <w:rsid w:val="003F59EF"/>
    <w:rsid w:val="00407749"/>
    <w:rsid w:val="004137C9"/>
    <w:rsid w:val="004338E4"/>
    <w:rsid w:val="00443EC0"/>
    <w:rsid w:val="00451A0B"/>
    <w:rsid w:val="004754A4"/>
    <w:rsid w:val="004860B9"/>
    <w:rsid w:val="0049309C"/>
    <w:rsid w:val="004B1143"/>
    <w:rsid w:val="004D131A"/>
    <w:rsid w:val="004D51F6"/>
    <w:rsid w:val="004D6A18"/>
    <w:rsid w:val="004E460E"/>
    <w:rsid w:val="00511110"/>
    <w:rsid w:val="00543696"/>
    <w:rsid w:val="00550590"/>
    <w:rsid w:val="00551318"/>
    <w:rsid w:val="0058326B"/>
    <w:rsid w:val="005B5D7E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64D42"/>
    <w:rsid w:val="007B56E7"/>
    <w:rsid w:val="007D0612"/>
    <w:rsid w:val="007F3174"/>
    <w:rsid w:val="007F5F20"/>
    <w:rsid w:val="008B0E75"/>
    <w:rsid w:val="008B6D58"/>
    <w:rsid w:val="008F0A93"/>
    <w:rsid w:val="008F543E"/>
    <w:rsid w:val="00903C4E"/>
    <w:rsid w:val="009068DA"/>
    <w:rsid w:val="009103B7"/>
    <w:rsid w:val="0091326A"/>
    <w:rsid w:val="00920AD8"/>
    <w:rsid w:val="009411C1"/>
    <w:rsid w:val="009A6F89"/>
    <w:rsid w:val="009B0E43"/>
    <w:rsid w:val="009B4FE0"/>
    <w:rsid w:val="009C48ED"/>
    <w:rsid w:val="00A33C82"/>
    <w:rsid w:val="00A3545F"/>
    <w:rsid w:val="00A60562"/>
    <w:rsid w:val="00A659CC"/>
    <w:rsid w:val="00A77B85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C04994"/>
    <w:rsid w:val="00C622D5"/>
    <w:rsid w:val="00C7670D"/>
    <w:rsid w:val="00C829CD"/>
    <w:rsid w:val="00C971E7"/>
    <w:rsid w:val="00CF01AD"/>
    <w:rsid w:val="00D4324B"/>
    <w:rsid w:val="00D546F8"/>
    <w:rsid w:val="00D60363"/>
    <w:rsid w:val="00D6478B"/>
    <w:rsid w:val="00D96FBC"/>
    <w:rsid w:val="00DF65CD"/>
    <w:rsid w:val="00DF68BD"/>
    <w:rsid w:val="00E12B73"/>
    <w:rsid w:val="00E45EF2"/>
    <w:rsid w:val="00E545D6"/>
    <w:rsid w:val="00E80B4A"/>
    <w:rsid w:val="00F20831"/>
    <w:rsid w:val="00F26EAB"/>
    <w:rsid w:val="00F31536"/>
    <w:rsid w:val="00F32504"/>
    <w:rsid w:val="00F45CD9"/>
    <w:rsid w:val="00F476A1"/>
    <w:rsid w:val="00F81ED4"/>
    <w:rsid w:val="00F9260E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7C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07CD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07C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07C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7C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07CD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07C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07C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- original u ref.</izvorni_sadrzaj>
    <derivirana_varijabla naziv="DomainObject.Predmet.Opis_1">preslika spisa na VTS - 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FERRO PROTECTUM d.o.o. u stečaju</izvorni_sadrzaj>
    <derivirana_varijabla naziv="DomainObject.Predmet.ProtustrankaFormated_1">  FERRO PROTECTUM d.o.o. u stečaju</derivirana_varijabla>
  </DomainObject.Predmet.ProtustrankaFormated>
  <DomainObject.Predmet.ProtustrankaFormatedOIB>
    <izvorni_sadrzaj>  FERRO PROTECTUM d.o.o. u stečaju, OIB 90209844822</izvorni_sadrzaj>
    <derivirana_varijabla naziv="DomainObject.Predmet.ProtustrankaFormatedOIB_1">  FERRO PROTECTUM d.o.o. u stečaju, OIB 90209844822</derivirana_varijabla>
  </DomainObject.Predmet.ProtustrankaFormatedOIB>
  <DomainObject.Predmet.ProtustrankaFormatedWithAdress>
    <izvorni_sadrzaj> FERRO PROTECTUM d.o.o. u stečaju, Lojenov prilaz 8, 10000 Zagreb</izvorni_sadrzaj>
    <derivirana_varijabla naziv="DomainObject.Predmet.ProtustrankaFormatedWithAdress_1"> FERRO PROTECTUM d.o.o. u stečaju, Lojenov prilaz 8, 10000 Zagreb</derivirana_varijabla>
  </DomainObject.Predmet.ProtustrankaFormatedWithAdress>
  <DomainObject.Predmet.ProtustrankaFormatedWithAdressOIB>
    <izvorni_sadrzaj> FERRO PROTECTUM d.o.o. u stečaju, OIB 90209844822, Lojenov prilaz 8, 10000 Zagreb</izvorni_sadrzaj>
    <derivirana_varijabla naziv="DomainObject.Predmet.ProtustrankaFormatedWithAdressOIB_1"> FERRO PROTECTUM d.o.o. u stečaju, OIB 90209844822, Lojenov prilaz 8, 10000 Zagreb</derivirana_varijabla>
  </DomainObject.Predmet.ProtustrankaFormatedWithAdressOIB>
  <DomainObject.Predmet.ProtustrankaWithAdress>
    <izvorni_sadrzaj>FERRO PROTECTUM d.o.o. u stečaju Lojenov prilaz 8, 10000 Zagreb</izvorni_sadrzaj>
    <derivirana_varijabla naziv="DomainObject.Predmet.ProtustrankaWithAdress_1">FERRO PROTECTUM d.o.o. u stečaju Lojenov prilaz 8, 10000 Zagreb</derivirana_varijabla>
  </DomainObject.Predmet.ProtustrankaWithAdress>
  <DomainObject.Predmet.ProtustrankaWithAdressOIB>
    <izvorni_sadrzaj>FERRO PROTECTUM d.o.o. u stečaju, OIB 90209844822, Lojenov prilaz 8, 10000 Zagreb</izvorni_sadrzaj>
    <derivirana_varijabla naziv="DomainObject.Predmet.ProtustrankaWithAdressOIB_1">FERRO PROTECTUM d.o.o. u stečaju, OIB 90209844822, Lojenov prilaz 8, 10000 Zagreb</derivirana_varijabla>
  </DomainObject.Predmet.ProtustrankaWithAdressOIB>
  <DomainObject.Predmet.ProtustrankaNazivFormated>
    <izvorni_sadrzaj>FERRO PROTECTUM d.o.o. u stečaju</izvorni_sadrzaj>
    <derivirana_varijabla naziv="DomainObject.Predmet.ProtustrankaNazivFormated_1">FERRO PROTECTUM d.o.o. u stečaju</derivirana_varijabla>
  </DomainObject.Predmet.ProtustrankaNazivFormated>
  <DomainObject.Predmet.ProtustrankaNazivFormatedOIB>
    <izvorni_sadrzaj>FERRO PROTECTUM d.o.o. u stečaju, OIB 90209844822</izvorni_sadrzaj>
    <derivirana_varijabla naziv="DomainObject.Predmet.ProtustrankaNazivFormatedOIB_1">FERRO PROTECTUM d.o.o. u stečaju,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FERRO PROTECTUM d.o.o. u stečaju</item>
    </izvorni_sadrzaj>
    <derivirana_varijabla naziv="DomainObject.Predmet.ProtuStrankaListFormated_1">
      <item>FERRO PROTECTUM d.o.o. u stečaju</item>
    </derivirana_varijabla>
  </DomainObject.Predmet.ProtuStrankaListFormated>
  <DomainObject.Predmet.ProtuStrankaListFormatedOIB>
    <izvorni_sadrzaj>
      <item>FERRO PROTECTUM d.o.o. u stečaju, OIB 90209844822</item>
    </izvorni_sadrzaj>
    <derivirana_varijabla naziv="DomainObject.Predmet.ProtuStrankaListFormatedOIB_1">
      <item>FERRO PROTECTUM d.o.o. u stečaju, OIB 90209844822</item>
    </derivirana_varijabla>
  </DomainObject.Predmet.ProtuStrankaListFormatedOIB>
  <DomainObject.Predmet.ProtuStrankaListFormatedWithAdress>
    <izvorni_sadrzaj>
      <item>FERRO PROTECTUM d.o.o. u stečaju, Lojenov prilaz 8, 10000 Zagreb</item>
    </izvorni_sadrzaj>
    <derivirana_varijabla naziv="DomainObject.Predmet.ProtuStrankaListFormatedWithAdress_1">
      <item>FERRO PROTECTUM d.o.o. u stečaju, Lojenov prilaz 8, 10000 Zagreb</item>
    </derivirana_varijabla>
  </DomainObject.Predmet.ProtuStrankaListFormatedWithAdress>
  <DomainObject.Predmet.ProtuStrankaListFormatedWithAdressOIB>
    <izvorni_sadrzaj>
      <item>FERRO PROTECTUM d.o.o. u stečaju, OIB 90209844822, Lojenov prilaz 8, 10000 Zagreb</item>
    </izvorni_sadrzaj>
    <derivirana_varijabla naziv="DomainObject.Predmet.ProtuStrankaListFormatedWithAdressOIB_1">
      <item>FERRO PROTECTUM d.o.o. u stečaju, OIB 90209844822, Lojenov prilaz 8, 10000 Zagreb</item>
    </derivirana_varijabla>
  </DomainObject.Predmet.ProtuStrankaListFormatedWithAdressOIB>
  <DomainObject.Predmet.ProtuStrankaListNazivFormated>
    <izvorni_sadrzaj>
      <item>FERRO PROTECTUM d.o.o. u stečaju</item>
    </izvorni_sadrzaj>
    <derivirana_varijabla naziv="DomainObject.Predmet.ProtuStrankaListNazivFormated_1">
      <item>FERRO PROTECTUM d.o.o. u stečaju</item>
    </derivirana_varijabla>
  </DomainObject.Predmet.ProtuStrankaListNazivFormated>
  <DomainObject.Predmet.ProtuStrankaListNazivFormatedOIB>
    <izvorni_sadrzaj>
      <item>FERRO PROTECTUM d.o.o. u stečaju, OIB 90209844822</item>
    </izvorni_sadrzaj>
    <derivirana_varijabla naziv="DomainObject.Predmet.ProtuStrankaListNazivFormatedOIB_1">
      <item>FERRO PROTECTUM d.o.o. u stečaju, OIB 90209844822</item>
    </derivirana_varijabla>
  </DomainObject.Predmet.ProtuStrankaListNazivFormatedOIB>
  <DomainObject.Predmet.OstaliListFormated>
    <izvorni_sadrzaj>
      <item>Zoran Bošnjak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Zoran Bošnjak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Zoran Bošnjak, OIB 05932825833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Zoran Bošnjak, OIB 05932825833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Zoran Bošnjak,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Zoran Bošnjak,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Zoran Bošnjak</item>
      <item>Županijsko državno odvjetništvo u Zagrebu</item>
    </izvorni_sadrzaj>
    <derivirana_varijabla naziv="DomainObject.Predmet.OstaliListNazivFormated_1">
      <item>Zoran Bošnjak</item>
      <item>Županijsko državno odvjetništvo u Zagrebu</item>
    </derivirana_varijabla>
  </DomainObject.Predmet.OstaliListNazivFormated>
  <DomainObject.Predmet.OstaliListNazivFormatedOIB>
    <izvorni_sadrzaj>
      <item>Zoran Bošnjak, OIB 05932825833</item>
      <item>Županijsko državno odvjetništvo u Zagrebu</item>
    </izvorni_sadrzaj>
    <derivirana_varijabla naziv="DomainObject.Predmet.OstaliListNazivFormatedOIB_1">
      <item>Zoran Bošnjak, OIB 05932825833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FERRO PROTECTUM d.o.o. u stečaju</izvorni_sadrzaj>
    <derivirana_varijabla naziv="DomainObject.Predmet.ProtustrankaIDrugi_1">FERRO PROTECTUM d.o.o. u stečaju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FERRO PROTECTUM d.o.o. u stečaju, OIB 90209844822, Lojenov prilaz 8, 10000 Zagreb</izvorni_sadrzaj>
    <derivirana_varijabla naziv="DomainObject.Predmet.ProtustrankaIDrugiAdressOIB_1">FERRO PROTECTUM d.o.o. u stečaju,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 u stečaju</item>
      <item>Zoran Bošnjak</item>
      <item>RH Ministarstvo financija, Porezna uprava, područni ured Zagreb</item>
      <item>Županijsko državno odvjetništvo u Zagrebu</item>
    </izvorni_sadrzaj>
    <derivirana_varijabla naziv="DomainObject.Predmet.SudioniciListNaziv_1">
      <item>FERRO PROTECTUM d.o.o. u stečaju</item>
      <item>Zoran Bošnjak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FERRO PROTECTUM d.o.o. u stečaju,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FERRO PROTECTUM d.o.o. u stečaju,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90209844822</item>
      <item>, OIB 05932825833</item>
      <item>, OIB 18683136487</item>
      <item>, OIB null</item>
    </izvorni_sadrzaj>
    <derivirana_varijabla naziv="DomainObject.Predmet.SudioniciListNazivOIB_1">
      <item>, OIB 90209844822</item>
      <item>, OIB 05932825833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4A0478-500B-43A7-90AA-5AF850849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647</properties:Words>
  <properties:Characters>3475</properties:Characters>
  <properties:Lines>114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2018-09-19T07:29:00Z</dcterms:created>
  <dc:creator>Korisnik</dc:creator>
  <cp:lastModifiedBy>Draženka Prpić</cp:lastModifiedBy>
  <cp:lastPrinted>2018-09-19T07:32:00Z</cp:lastPrinted>
  <dcterms:modified xmlns:xsi="http://www.w3.org/2001/XMLSchema-instance" xsi:type="dcterms:W3CDTF">2018-09-19T07:32:00Z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nekretnine-FERRO PROTECTUM d.o.o.-ST-2508-16-PRODAJA PREKO FINE-garaža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