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48dd" w14:paraId="5c748dd" w:rsidRDefault="00F51030" w:rsidP="00F51030" w:rsidR="00F51030" w:rsidRPr="002C4F62">
      <w:pPr>
        <w15:collapsed w:val="false"/>
        <w:rPr>
          <w:sz w:val="24"/>
          <w:szCs w:val="24"/>
        </w:rPr>
      </w:pPr>
      <w:bookmarkStart w:name="_GoBack" w:id="0"/>
      <w:bookmarkEnd w:id="0"/>
      <w:r w:rsidRPr="002C4F62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Trgovački sud u Zagrebu</w:t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 Zagreb, Amruševa 2/II</w:t>
      </w:r>
      <w:r w:rsidRPr="002C4F62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5389B">
          <w:rPr>
            <w:sz w:val="24"/>
            <w:szCs w:val="24"/>
          </w:rPr>
          <w:t>72 St</w:t>
        </w:r>
      </w:smartTag>
      <w:r w:rsidRPr="0065389B">
        <w:rPr>
          <w:sz w:val="24"/>
          <w:szCs w:val="24"/>
        </w:rPr>
        <w:t xml:space="preserve"> -472/2015</w:t>
      </w:r>
      <w:r w:rsidR="002A1726">
        <w:rPr>
          <w:sz w:val="24"/>
          <w:szCs w:val="24"/>
        </w:rPr>
        <w:t>-18</w:t>
      </w:r>
    </w:p>
    <w:p w:rsidRDefault="00F51030" w:rsidP="00F51030" w:rsidR="00F51030" w:rsidRPr="002C4F62">
      <w:pPr>
        <w:jc w:val="right"/>
        <w:rPr>
          <w:sz w:val="24"/>
          <w:szCs w:val="24"/>
        </w:rPr>
      </w:pPr>
    </w:p>
    <w:p w:rsidRDefault="00F51030" w:rsidP="00F51030" w:rsidR="00F51030" w:rsidRPr="002C4F62">
      <w:pPr>
        <w:jc w:val="center"/>
        <w:rPr>
          <w:b/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F51030" w:rsidP="00F51030" w:rsidR="00F51030" w:rsidRPr="0065389B">
      <w:pPr>
        <w:jc w:val="center"/>
        <w:rPr>
          <w:sz w:val="24"/>
          <w:szCs w:val="24"/>
        </w:rPr>
      </w:pPr>
      <w:r w:rsidRPr="0065389B">
        <w:rPr>
          <w:sz w:val="24"/>
          <w:szCs w:val="24"/>
        </w:rPr>
        <w:t>R J E Š E NJ E</w:t>
      </w:r>
    </w:p>
    <w:p w:rsidRDefault="00F51030" w:rsidP="00F51030" w:rsidR="00F51030" w:rsidRPr="002C4F62">
      <w:pPr>
        <w:jc w:val="center"/>
        <w:rPr>
          <w:b/>
          <w:sz w:val="24"/>
          <w:szCs w:val="24"/>
        </w:rPr>
      </w:pPr>
    </w:p>
    <w:p w:rsidRDefault="00F51030" w:rsidP="00F51030" w:rsidR="00F51030" w:rsidRPr="00C821E4">
      <w:pPr>
        <w:jc w:val="both"/>
        <w:rPr>
          <w:sz w:val="24"/>
          <w:szCs w:val="24"/>
        </w:rPr>
      </w:pPr>
      <w:r w:rsidRPr="002C4F62">
        <w:rPr>
          <w:sz w:val="24"/>
          <w:szCs w:val="24"/>
        </w:rPr>
        <w:t xml:space="preserve">                Trgovački sud u Zagrebu po sucu Nikoli Ribariću, kao stečajnom sucu u stečajnom predmetu, povodom prijedloga predlagatelja HB REAVIS Croatia d.o.o., Zagre</w:t>
      </w:r>
      <w:r w:rsidR="00D60A37">
        <w:rPr>
          <w:sz w:val="24"/>
          <w:szCs w:val="24"/>
        </w:rPr>
        <w:t>b (Grad Zagreb), Heinzelova 4/a, OIB: 59237272955</w:t>
      </w:r>
      <w:r w:rsidRPr="002C4F62">
        <w:rPr>
          <w:sz w:val="24"/>
          <w:szCs w:val="24"/>
        </w:rPr>
        <w:t>, MBS: 080734087, za otvaranjem stečajnog postupka nad trgovačkim društvom HB REAVIS Croatia d.o.o., Zagre</w:t>
      </w:r>
      <w:r w:rsidR="00D60A37">
        <w:rPr>
          <w:sz w:val="24"/>
          <w:szCs w:val="24"/>
        </w:rPr>
        <w:t>b (Grad Zagreb), Heinzelova 4/a</w:t>
      </w:r>
      <w:r w:rsidRPr="002C4F62">
        <w:rPr>
          <w:sz w:val="24"/>
          <w:szCs w:val="24"/>
        </w:rPr>
        <w:t>, OI</w:t>
      </w:r>
      <w:r w:rsidR="00D60A37">
        <w:rPr>
          <w:sz w:val="24"/>
          <w:szCs w:val="24"/>
        </w:rPr>
        <w:t>B: 59237272955</w:t>
      </w:r>
      <w:r w:rsidR="00116BD3">
        <w:rPr>
          <w:sz w:val="24"/>
          <w:szCs w:val="24"/>
        </w:rPr>
        <w:t>, MBS: 080734087</w:t>
      </w:r>
      <w:r w:rsidRPr="002C4F6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2A1726">
        <w:rPr>
          <w:sz w:val="24"/>
          <w:szCs w:val="24"/>
        </w:rPr>
        <w:t>7</w:t>
      </w:r>
      <w:r w:rsidRPr="00C821E4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C821E4">
        <w:rPr>
          <w:sz w:val="24"/>
          <w:szCs w:val="24"/>
        </w:rPr>
        <w:t xml:space="preserve"> 2016. godine, </w:t>
      </w:r>
    </w:p>
    <w:p w:rsidRDefault="00852962" w:rsidP="00852962" w:rsidR="00852962" w:rsidRPr="009D07BF">
      <w:pPr>
        <w:jc w:val="both"/>
        <w:rPr>
          <w:sz w:val="24"/>
          <w:szCs w:val="24"/>
          <w:lang w:val="pt-BR"/>
        </w:rPr>
      </w:pP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F51030" w:rsidRPr="002C4F62">
        <w:rPr>
          <w:sz w:val="24"/>
          <w:szCs w:val="24"/>
        </w:rPr>
        <w:t>HB REAVIS Croatia d.o.o., Zagreb (Grad Zagreb), He</w:t>
      </w:r>
      <w:r w:rsidR="00D60A37">
        <w:rPr>
          <w:sz w:val="24"/>
          <w:szCs w:val="24"/>
        </w:rPr>
        <w:t>inzelova 4/a, OIB: 59237272955</w:t>
      </w:r>
      <w:r w:rsidR="00F51030" w:rsidRPr="002C4F62">
        <w:rPr>
          <w:sz w:val="24"/>
          <w:szCs w:val="24"/>
        </w:rPr>
        <w:t>, MBS: 080734087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2A1726">
        <w:rPr>
          <w:sz w:val="24"/>
          <w:szCs w:val="24"/>
        </w:rPr>
        <w:t>7</w:t>
      </w:r>
      <w:r w:rsidRPr="00EA161B">
        <w:rPr>
          <w:sz w:val="24"/>
          <w:szCs w:val="24"/>
        </w:rPr>
        <w:t>.</w:t>
      </w:r>
      <w:r w:rsidR="00F51030">
        <w:rPr>
          <w:sz w:val="24"/>
          <w:szCs w:val="24"/>
        </w:rPr>
        <w:t xml:space="preserve"> travnja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 u 15</w:t>
      </w:r>
      <w:r w:rsidRPr="00EA161B">
        <w:rPr>
          <w:sz w:val="24"/>
          <w:szCs w:val="24"/>
        </w:rPr>
        <w:t>.00 sati.</w:t>
      </w:r>
    </w:p>
    <w:p w:rsidRDefault="004728DE" w:rsidP="00FF0BB6" w:rsidR="00852962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II. Za stečajnog upravitelja imenuje se </w:t>
      </w:r>
      <w:r w:rsidR="00852962" w:rsidRPr="00852962">
        <w:rPr>
          <w:sz w:val="24"/>
          <w:szCs w:val="24"/>
        </w:rPr>
        <w:t xml:space="preserve">Davor Petera, dipl. pravnik, iz Zagreba, Srebrnjak 84, OIB: 90695323330.        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F51030" w:rsidRPr="002C4F62">
        <w:rPr>
          <w:sz w:val="24"/>
          <w:szCs w:val="24"/>
        </w:rPr>
        <w:t>HB REAVIS Croatia d.o.o., Zagreb (Grad Zagreb), He</w:t>
      </w:r>
      <w:r w:rsidR="00D60A37">
        <w:rPr>
          <w:sz w:val="24"/>
          <w:szCs w:val="24"/>
        </w:rPr>
        <w:t>inzelova 4/a, OIB: 59237272955</w:t>
      </w:r>
      <w:r w:rsidR="00F51030" w:rsidRPr="002C4F62">
        <w:rPr>
          <w:sz w:val="24"/>
          <w:szCs w:val="24"/>
        </w:rPr>
        <w:t>, MBS: 080734087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F51030" w:rsidP="00F51030" w:rsidR="00F51030" w:rsidRPr="002C4F62">
      <w:pPr>
        <w:pStyle w:val="Tijeloteksta"/>
        <w:ind w:firstLine="708"/>
      </w:pPr>
      <w:r w:rsidRPr="002C4F62">
        <w:t>Predlagatelj</w:t>
      </w:r>
      <w:r w:rsidR="00B13ECE">
        <w:t>,</w:t>
      </w:r>
      <w:r w:rsidRPr="002C4F62">
        <w:t xml:space="preserve"> kao dužnik</w:t>
      </w:r>
      <w:r w:rsidR="00B13ECE">
        <w:t>,</w:t>
      </w:r>
      <w:r w:rsidRPr="002C4F62">
        <w:t xml:space="preserve"> podni</w:t>
      </w:r>
      <w:r w:rsidR="00B13ECE">
        <w:t>o</w:t>
      </w:r>
      <w:r w:rsidRPr="002C4F62">
        <w:t xml:space="preserve"> je 9. srpnja 2015. godine ovom sudu prijedlog za pokretanje stečajnog postupka navodeći da u društvu postoji gubitak veći od ukupnog kapitala društva, kao i da društvo nije u mogućnosti vratiti dugove vjerovnicima. Slijedom navedenoga postoji stečajni razlog prijeteće nesposobnosti za plaćanje i prezaduženosti kod dužnika.</w:t>
      </w:r>
    </w:p>
    <w:p w:rsidRDefault="00F51030" w:rsidP="00F51030" w:rsidR="00F51030" w:rsidRPr="002C4F62">
      <w:pPr>
        <w:pStyle w:val="Tijeloteksta"/>
        <w:ind w:firstLine="708"/>
      </w:pPr>
      <w:r w:rsidRPr="002C4F62">
        <w:t>Predlagatelj je</w:t>
      </w:r>
      <w:r w:rsidR="007D1465">
        <w:t>,</w:t>
      </w:r>
      <w:r w:rsidRPr="002C4F62">
        <w:t xml:space="preserve"> uz prijedlog</w:t>
      </w:r>
      <w:r w:rsidR="007D1465">
        <w:t xml:space="preserve">, </w:t>
      </w:r>
      <w:r w:rsidRPr="002C4F62">
        <w:t>dostavio Račun dobiti i gubitka za 2014. godinu iz kojeg proizlazi gubitak od 16.205.724,58 kuna.ž</w:t>
      </w:r>
    </w:p>
    <w:p w:rsidRDefault="00F51030" w:rsidP="00F51030" w:rsidR="00F51030" w:rsidRPr="002C4F62">
      <w:pPr>
        <w:pStyle w:val="Tijeloteksta"/>
        <w:ind w:firstLine="708"/>
      </w:pPr>
      <w:r w:rsidRPr="002C4F62">
        <w:t xml:space="preserve">Prema odredbi čl. </w:t>
      </w:r>
      <w:smartTag w:element="metricconverter" w:uri="urn:schemas-microsoft-com:office:smarttags">
        <w:smartTagPr>
          <w:attr w:val="39. st" w:name="ProductID"/>
        </w:smartTagPr>
        <w:r w:rsidRPr="002C4F62">
          <w:t>39. st</w:t>
        </w:r>
      </w:smartTag>
      <w:r w:rsidRPr="002C4F62">
        <w:t>. 2</w:t>
      </w:r>
      <w:r w:rsidR="009A342B">
        <w:t>.</w:t>
      </w:r>
      <w:r w:rsidRPr="002C4F62">
        <w:t xml:space="preserve">  Stečajnog zakona ("Narodne novine" broj 44/96, 29/99, 129/00, 123/03, 82/06, 116/10, 25/12 i 133/12, dalje: SZ) prijedlog za otvaranje stečajnog postupka ovlašten je podnijeti vjerovnik ako učini vjerojatnim postojanje svoje tražbine i kojega od stečajnog razloga.</w:t>
      </w:r>
    </w:p>
    <w:p w:rsidRDefault="00F51030" w:rsidP="00F51030" w:rsidR="00F51030" w:rsidRPr="002C4F62">
      <w:pPr>
        <w:ind w:firstLine="720"/>
        <w:jc w:val="both"/>
        <w:rPr>
          <w:sz w:val="24"/>
          <w:szCs w:val="24"/>
        </w:rPr>
      </w:pPr>
      <w:r w:rsidRPr="002C4F62">
        <w:rPr>
          <w:sz w:val="24"/>
          <w:szCs w:val="24"/>
        </w:rPr>
        <w:t xml:space="preserve">Kako se stečajni postupak pokreće prijedlogom vjerovnika ili dužnika, prema članku </w:t>
      </w:r>
      <w:smartTag w:element="metricconverter" w:uri="urn:schemas-microsoft-com:office:smarttags">
        <w:smartTagPr>
          <w:attr w:val="39. st" w:name="ProductID"/>
        </w:smartTagPr>
        <w:r w:rsidRPr="002C4F62">
          <w:rPr>
            <w:sz w:val="24"/>
            <w:szCs w:val="24"/>
          </w:rPr>
          <w:t>39. st</w:t>
        </w:r>
      </w:smartTag>
      <w:r w:rsidRPr="002C4F62">
        <w:rPr>
          <w:sz w:val="24"/>
          <w:szCs w:val="24"/>
        </w:rPr>
        <w:t xml:space="preserve">. 1. Stečajnog zakona, predlagatelj je na opisani način dokazao da je ovlašten podnijeti prijedlog u smislu članka </w:t>
      </w:r>
      <w:smartTag w:element="metricconverter" w:uri="urn:schemas-microsoft-com:office:smarttags">
        <w:smartTagPr>
          <w:attr w:val="39. st" w:name="ProductID"/>
        </w:smartTagPr>
        <w:r w:rsidRPr="002C4F62">
          <w:rPr>
            <w:sz w:val="24"/>
            <w:szCs w:val="24"/>
          </w:rPr>
          <w:t>39. st</w:t>
        </w:r>
      </w:smartTag>
      <w:r w:rsidRPr="002C4F62">
        <w:rPr>
          <w:sz w:val="24"/>
          <w:szCs w:val="24"/>
        </w:rPr>
        <w:t>. 1. i 2. SZ-a, jer su ostvarene sve propisane pretpostavke za pokretanje stečajnog postupka.</w:t>
      </w:r>
    </w:p>
    <w:p w:rsidRDefault="00F51030" w:rsidP="00F51030" w:rsidR="00F51030" w:rsidRPr="002C4F62">
      <w:pPr>
        <w:pStyle w:val="Tijeloteksta"/>
      </w:pPr>
      <w:r w:rsidRPr="002C4F62">
        <w:lastRenderedPageBreak/>
        <w:tab/>
        <w:t>Odredbom članka 39.st.4. Stečajnog zakona određeno je kako prijedlog u ime dužnika može podnijeti svaka osoba ovlaštena za zastupanje.</w:t>
      </w:r>
    </w:p>
    <w:p w:rsidRDefault="00F51030" w:rsidP="00F51030" w:rsidR="00F51030" w:rsidRPr="002C4F62">
      <w:pPr>
        <w:ind w:firstLine="708"/>
        <w:jc w:val="both"/>
        <w:rPr>
          <w:sz w:val="24"/>
          <w:szCs w:val="24"/>
        </w:rPr>
      </w:pPr>
      <w:r w:rsidRPr="002C4F62">
        <w:rPr>
          <w:sz w:val="24"/>
          <w:szCs w:val="24"/>
        </w:rPr>
        <w:t>Uvidom u sudski registar sud je utvrdio kako je jedina osoba ovlaštena za zastupanje Mladen Mlinarević, OIB: 28840866490</w:t>
      </w:r>
      <w:r>
        <w:rPr>
          <w:sz w:val="24"/>
          <w:szCs w:val="24"/>
        </w:rPr>
        <w:t xml:space="preserve"> </w:t>
      </w:r>
      <w:r w:rsidRPr="002C4F62">
        <w:rPr>
          <w:sz w:val="24"/>
          <w:szCs w:val="24"/>
        </w:rPr>
        <w:t>te je isti i podnio prijedlog u ime predloženog stečajnog dužnika.</w:t>
      </w:r>
    </w:p>
    <w:p w:rsidRDefault="00F51030" w:rsidP="00F51030" w:rsidR="00F510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2. listopada 2015. godine donio rješenje o pokretanju prethodnog postupka.</w:t>
      </w:r>
    </w:p>
    <w:p w:rsidRDefault="00F51030" w:rsidP="00F51030" w:rsidR="00F51030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24. veljače 2016.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je zakonski zastupnik predlagatelja kao i zakonski zastupnik predloženog stečajnog dužnika. Predlagatelje je u cijelosti ostao kod prijedloga, dok se zastupnik po zakonu predloženog stečajnog dužnika nije protivio </w:t>
      </w:r>
      <w:r w:rsidR="002D6066">
        <w:rPr>
          <w:sz w:val="24"/>
          <w:szCs w:val="24"/>
        </w:rPr>
        <w:t>prijedlogu</w:t>
      </w:r>
      <w:r>
        <w:rPr>
          <w:sz w:val="24"/>
          <w:szCs w:val="24"/>
        </w:rPr>
        <w:t xml:space="preserve">.  </w:t>
      </w:r>
    </w:p>
    <w:p w:rsidRDefault="00F51030" w:rsidP="00F51030" w:rsidR="00F51030">
      <w:pPr>
        <w:ind w:firstLine="708"/>
        <w:jc w:val="both"/>
        <w:rPr>
          <w:sz w:val="24"/>
          <w:szCs w:val="24"/>
          <w:lang w:val="pl-PL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 xml:space="preserve">održano je zajedno s ročištem radi izjašnjenja o prijedlogu za otvaranjem stečajnog postupka, temeljem odredbe članka 53. Stečajnog zakona. Na ročištu je bio nazočan privremeni privremeni stečajni upravitelj koji je u spis predao izvješće o gospodarskom stanju i položaju predloženog stečajnog dužnika. Izvješće privremenog stečajnog upravitelja pročitano je na ročištu. U izvješću privremeni stečajni upravitelj potvrđuje postojanje stečajnog razloga u vidu prezaduženosti predloženog stečajnog dužnika kao i prijeteće nesposobnosti za plaćanja, a sve u smislu odredbe članka 4. Stečajnog zakona. </w:t>
      </w:r>
      <w:r>
        <w:rPr>
          <w:sz w:val="24"/>
          <w:szCs w:val="24"/>
          <w:lang w:val="pl-PL"/>
        </w:rPr>
        <w:t>Naime, uvidom u postojeće obveze predloženog stečajnog dužnika i samu imovinu stečajnog dužnika, vidljivo je kako dužnik neće moći podmiriti obveze koje dospijevaju. Slijedom navedenoga privr</w:t>
      </w:r>
      <w:r w:rsidR="005F7734">
        <w:rPr>
          <w:sz w:val="24"/>
          <w:szCs w:val="24"/>
          <w:lang w:val="pl-PL"/>
        </w:rPr>
        <w:t>emeni stečajni upravitelj predlo</w:t>
      </w:r>
      <w:r>
        <w:rPr>
          <w:sz w:val="24"/>
          <w:szCs w:val="24"/>
          <w:lang w:val="pl-PL"/>
        </w:rPr>
        <w:t>žio je da sud pozove vjerovnike i sve zainteresirane osobe na uplatu predujma, a temeljem čl. 63. SZ-a u ukupnom iznosu od 50.000,00 kn za pokriće troškova steč</w:t>
      </w:r>
      <w:r w:rsidR="00CF1D6C">
        <w:rPr>
          <w:sz w:val="24"/>
          <w:szCs w:val="24"/>
          <w:lang w:val="pl-PL"/>
        </w:rPr>
        <w:t>ajnog</w:t>
      </w:r>
      <w:r>
        <w:rPr>
          <w:sz w:val="24"/>
          <w:szCs w:val="24"/>
          <w:lang w:val="pl-PL"/>
        </w:rPr>
        <w:t xml:space="preserve"> postupka, prema specifikaciji u izvješću, koju u cijelosti priznaje i ovaj sud, a ukoliko isti ne uplate, donijeti rješenje o istovremenom otvaranju i zaključenju stečajnog postupka pozivom na odredbom na odredbu čl. 63. SZ-a.</w:t>
      </w:r>
    </w:p>
    <w:p w:rsidRDefault="00F51030" w:rsidP="00F51030" w:rsidR="00F51030">
      <w:pPr>
        <w:ind w:firstLine="708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Uz Izvješće je privremeni stečajni upravitelj predao i popis imovine predloženog stečajnog dužnika, koji je također pročitan, iz kojeg</w:t>
      </w:r>
      <w:r w:rsidR="00B9135A">
        <w:rPr>
          <w:sz w:val="24"/>
          <w:szCs w:val="24"/>
          <w:lang w:val="pl-PL"/>
        </w:rPr>
        <w:t xml:space="preserve"> proizlazi</w:t>
      </w:r>
      <w:r>
        <w:rPr>
          <w:sz w:val="24"/>
          <w:szCs w:val="24"/>
          <w:lang w:val="pl-PL"/>
        </w:rPr>
        <w:t xml:space="preserve"> kako predloženi stečajni dužnik nema imovine.</w:t>
      </w:r>
    </w:p>
    <w:p w:rsidRDefault="00F51030" w:rsidP="00F51030" w:rsidR="00F51030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Nadalje, sud je rješenjem od </w:t>
      </w:r>
      <w:r w:rsidR="00F51030">
        <w:rPr>
          <w:sz w:val="24"/>
          <w:szCs w:val="24"/>
        </w:rPr>
        <w:t>2</w:t>
      </w:r>
      <w:r w:rsidR="00852962">
        <w:rPr>
          <w:sz w:val="24"/>
          <w:szCs w:val="24"/>
        </w:rPr>
        <w:t>4</w:t>
      </w:r>
      <w:r w:rsidRPr="00EA161B">
        <w:rPr>
          <w:sz w:val="24"/>
          <w:szCs w:val="24"/>
        </w:rPr>
        <w:t>.</w:t>
      </w:r>
      <w:r w:rsidR="00F51030">
        <w:rPr>
          <w:sz w:val="24"/>
          <w:szCs w:val="24"/>
        </w:rPr>
        <w:t xml:space="preserve"> veljače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</w:t>
      </w:r>
      <w:r w:rsidRPr="00EA161B">
        <w:rPr>
          <w:sz w:val="24"/>
          <w:szCs w:val="24"/>
        </w:rPr>
        <w:t xml:space="preserve"> pozvao vjerovnike stečajnog dužnika u roku od 15 dana predujmiti iznos od 50.000,00 kn za pokriće troškova prethodnog i stečajnog postupka. Na</w:t>
      </w:r>
      <w:r w:rsidR="00852962">
        <w:rPr>
          <w:sz w:val="24"/>
          <w:szCs w:val="24"/>
        </w:rPr>
        <w:t>vedeno rješenje objavljeno je na mrežnim stranicama E oglasna ploča sukladno odredbi članka 12. u vezi članka 441.st.2. Stečajnog zakona („Narodne novine“ broj: 71/2015).</w:t>
      </w:r>
      <w:r w:rsidRPr="00EA161B">
        <w:rPr>
          <w:sz w:val="24"/>
          <w:szCs w:val="24"/>
        </w:rPr>
        <w:t xml:space="preserve"> Vjerovnici nisu predujmili iznos od 50.000,00 kn za pokriće troškova prethodnog i stečajnog postupka.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EA161B">
          <w:rPr>
            <w:sz w:val="24"/>
            <w:szCs w:val="24"/>
          </w:rPr>
          <w:t>4. st</w:t>
        </w:r>
      </w:smartTag>
      <w:r w:rsidRPr="00EA161B">
        <w:rPr>
          <w:sz w:val="24"/>
          <w:szCs w:val="24"/>
        </w:rPr>
        <w:t>, 1. i 2. SZ-a, stečajni postupak se može otvoriti samo ako se utvrdi postojanje kojeg od zakonom predviđenih stečajnih razloga, a stečajni su razlozi nesposobnost za plaćanje i prezaduženost.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</w:t>
      </w:r>
      <w:r w:rsidRPr="00EA161B">
        <w:rPr>
          <w:sz w:val="24"/>
          <w:szCs w:val="24"/>
        </w:rPr>
        <w:lastRenderedPageBreak/>
        <w:t xml:space="preserve">primijeniti odredbe čl. 196. do 202. SZ-a. Postupak se neće zaključiti, ako se u roku koji rješenjem odredi stečajni sudac predujmi dostatan iznos novca za pokriće troškova kako prethodnog, tako i otvorenog stečajnog postupka. 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>. 1. SZ-a otvoriti i zaključiti stečajni postupak nad dužnikom.</w:t>
      </w:r>
    </w:p>
    <w:p w:rsidRDefault="00556D2E" w:rsidP="0058449E" w:rsidR="00556D2E">
      <w:pPr>
        <w:pStyle w:val="Tijeloteksta"/>
        <w:ind w:left="2832"/>
        <w:jc w:val="center"/>
      </w:pPr>
    </w:p>
    <w:p w:rsidRDefault="00F51030" w:rsidP="00556D2E" w:rsidR="00663464">
      <w:pPr>
        <w:pStyle w:val="Tijeloteksta"/>
        <w:ind w:left="2832"/>
        <w:jc w:val="center"/>
      </w:pPr>
      <w:r>
        <w:t xml:space="preserve">U Zagrebu, </w:t>
      </w:r>
      <w:r w:rsidR="002A1726">
        <w:t>7</w:t>
      </w:r>
      <w:r w:rsidR="006D0780" w:rsidRPr="00EA161B">
        <w:t>.</w:t>
      </w:r>
      <w:r>
        <w:t xml:space="preserve"> travnja</w:t>
      </w:r>
      <w:r w:rsidR="006D0780" w:rsidRPr="00EA161B">
        <w:t xml:space="preserve"> 201</w:t>
      </w:r>
      <w:r>
        <w:t>6</w:t>
      </w:r>
      <w:r w:rsidR="006D0780" w:rsidRPr="00EA161B">
        <w:t>. godine</w:t>
      </w:r>
      <w:r w:rsidR="001C364D" w:rsidRPr="00EA161B">
        <w:t xml:space="preserve">          </w:t>
      </w:r>
      <w:r w:rsidR="0012073F" w:rsidRPr="00EA161B">
        <w:tab/>
      </w:r>
      <w:r w:rsidR="0058449E">
        <w:tab/>
      </w:r>
      <w:r w:rsidR="0058449E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  </w:t>
      </w:r>
    </w:p>
    <w:p w:rsidRDefault="002A1726" w:rsidP="00E91121" w:rsidR="002A17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A1726" w:rsidP="00E91121" w:rsidR="002A17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A1726" w:rsidP="00E91121" w:rsidR="002A172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A1726" w:rsidP="00E91121" w:rsidR="002A172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A1726" w:rsidP="00E91121" w:rsidR="002A172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2962" w:rsidP="00F51030" w:rsidR="008529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21949" w:rsidP="00E91121" w:rsidR="0032194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556D2E" w:rsidP="00867E4E" w:rsidR="00556D2E">
      <w:pPr>
        <w:pStyle w:val="Podnaslov"/>
        <w:ind w:firstLine="708" w:left="4956"/>
        <w:rPr>
          <w:szCs w:val="24"/>
        </w:rPr>
      </w:pPr>
    </w:p>
    <w:p w:rsidRDefault="00321949" w:rsidP="006D0780" w:rsidR="00321949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D84076" w:rsidP="00556D2E" w:rsidR="00D84076" w:rsidRPr="00556D2E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</w:p>
    <w:p w:rsidRDefault="00F51030" w:rsidP="00F51030" w:rsidR="00F51030" w:rsidRPr="00F51030">
      <w:pPr>
        <w:numPr>
          <w:ilvl w:val="0"/>
          <w:numId w:val="4"/>
        </w:numPr>
        <w:jc w:val="both"/>
        <w:rPr>
          <w:sz w:val="24"/>
          <w:szCs w:val="24"/>
        </w:rPr>
      </w:pPr>
      <w:r w:rsidRPr="00F51030">
        <w:rPr>
          <w:sz w:val="24"/>
          <w:szCs w:val="24"/>
        </w:rPr>
        <w:t>HB REAVIS Croatia d.o.o. , Zagreb (Grad Zagreb), Heinzelova 4/a</w:t>
      </w:r>
    </w:p>
    <w:p w:rsidRDefault="00F51030" w:rsidP="00F51030" w:rsidR="00F51030" w:rsidRPr="00F51030">
      <w:pPr>
        <w:numPr>
          <w:ilvl w:val="0"/>
          <w:numId w:val="4"/>
        </w:numPr>
        <w:jc w:val="both"/>
        <w:rPr>
          <w:sz w:val="24"/>
          <w:szCs w:val="24"/>
        </w:rPr>
      </w:pPr>
      <w:r w:rsidRPr="00F51030">
        <w:rPr>
          <w:sz w:val="24"/>
          <w:szCs w:val="24"/>
        </w:rPr>
        <w:t>zakonski zastupnik dužnika: Mladen Mlinarević , Zagreb, Pirovec Gornji 33</w:t>
      </w:r>
    </w:p>
    <w:p w:rsidRDefault="00F51030" w:rsidP="00852962" w:rsidR="00852962" w:rsidRPr="003661BC">
      <w:pPr>
        <w:numPr>
          <w:ilvl w:val="0"/>
          <w:numId w:val="4"/>
        </w:numPr>
        <w:tabs>
          <w:tab w:pos="1211" w:val="num"/>
        </w:tabs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>FINA</w:t>
      </w:r>
    </w:p>
    <w:p w:rsidRDefault="00852962" w:rsidP="00852962" w:rsidR="00852962" w:rsidRPr="003661BC">
      <w:pPr>
        <w:numPr>
          <w:ilvl w:val="0"/>
          <w:numId w:val="4"/>
        </w:numPr>
        <w:tabs>
          <w:tab w:pos="1211" w:val="num"/>
        </w:tabs>
        <w:ind w:left="1211"/>
        <w:jc w:val="both"/>
        <w:rPr>
          <w:sz w:val="24"/>
          <w:szCs w:val="24"/>
        </w:rPr>
      </w:pPr>
      <w:r w:rsidRPr="003661BC">
        <w:rPr>
          <w:sz w:val="24"/>
          <w:szCs w:val="24"/>
        </w:rPr>
        <w:t xml:space="preserve">stečajni upravitelj Davor Petera, dipl. pravnik, iz Zagreba, Srebrnjak 84 uz prijedlog </w:t>
      </w:r>
    </w:p>
    <w:p w:rsidRDefault="006D0780" w:rsidP="006D0780" w:rsidR="00D84076" w:rsidRPr="00EA161B">
      <w:pPr>
        <w:ind w:left="108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-  </w:t>
      </w:r>
      <w:r w:rsidR="00D84076" w:rsidRPr="00EA161B">
        <w:rPr>
          <w:sz w:val="24"/>
          <w:szCs w:val="24"/>
        </w:rPr>
        <w:t>Stečajni upisnik</w:t>
      </w:r>
    </w:p>
    <w:p w:rsidRDefault="00D84076" w:rsidP="00D84076" w:rsidR="00D84076" w:rsidRPr="00EA161B">
      <w:pPr>
        <w:ind w:left="108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 </w:t>
      </w:r>
      <w:r w:rsidR="0058449E">
        <w:rPr>
          <w:sz w:val="24"/>
          <w:szCs w:val="24"/>
        </w:rPr>
        <w:t xml:space="preserve">E </w:t>
      </w:r>
      <w:r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19449B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F51030">
      <w:rPr>
        <w:sz w:val="24"/>
        <w:szCs w:val="24"/>
      </w:rPr>
      <w:t>472</w:t>
    </w:r>
    <w:r w:rsidRPr="0058449E">
      <w:rPr>
        <w:sz w:val="24"/>
        <w:szCs w:val="24"/>
      </w:rPr>
      <w:t>/201</w:t>
    </w:r>
    <w:r w:rsidR="00852962">
      <w:rPr>
        <w:sz w:val="24"/>
        <w:szCs w:val="24"/>
      </w:rPr>
      <w:t>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E18"/>
    <w:rsid w:val="00116BD3"/>
    <w:rsid w:val="0012073F"/>
    <w:rsid w:val="00135A2D"/>
    <w:rsid w:val="0019449B"/>
    <w:rsid w:val="001C364D"/>
    <w:rsid w:val="00234926"/>
    <w:rsid w:val="00276DD1"/>
    <w:rsid w:val="002A1726"/>
    <w:rsid w:val="002D6066"/>
    <w:rsid w:val="002F156E"/>
    <w:rsid w:val="002F6A91"/>
    <w:rsid w:val="00321949"/>
    <w:rsid w:val="00392C86"/>
    <w:rsid w:val="00400237"/>
    <w:rsid w:val="004728DE"/>
    <w:rsid w:val="004E72AF"/>
    <w:rsid w:val="00556D2E"/>
    <w:rsid w:val="0058449E"/>
    <w:rsid w:val="005F7734"/>
    <w:rsid w:val="00611328"/>
    <w:rsid w:val="0062435C"/>
    <w:rsid w:val="00663464"/>
    <w:rsid w:val="006A32FF"/>
    <w:rsid w:val="006D0780"/>
    <w:rsid w:val="006F666B"/>
    <w:rsid w:val="007A3404"/>
    <w:rsid w:val="007D1465"/>
    <w:rsid w:val="00840B0A"/>
    <w:rsid w:val="00852962"/>
    <w:rsid w:val="00867E4E"/>
    <w:rsid w:val="008D1D84"/>
    <w:rsid w:val="009449D7"/>
    <w:rsid w:val="009A342B"/>
    <w:rsid w:val="00B13ECE"/>
    <w:rsid w:val="00B9135A"/>
    <w:rsid w:val="00BE3C60"/>
    <w:rsid w:val="00C63CAC"/>
    <w:rsid w:val="00C93568"/>
    <w:rsid w:val="00CF1D6C"/>
    <w:rsid w:val="00D04186"/>
    <w:rsid w:val="00D30A36"/>
    <w:rsid w:val="00D60A37"/>
    <w:rsid w:val="00D84076"/>
    <w:rsid w:val="00DE0C54"/>
    <w:rsid w:val="00EA161B"/>
    <w:rsid w:val="00EC4F6C"/>
    <w:rsid w:val="00F51030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4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4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4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4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4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4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4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4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 REAVIS Croatia d.o.o.</izvorni_sadrzaj>
    <derivirana_varijabla naziv="DomainObject.Predmet.ProtustrankaFormated_1">  HB REAVIS Croatia d.o.o.</derivirana_varijabla>
  </DomainObject.Predmet.ProtustrankaFormated>
  <DomainObject.Predmet.ProtustrankaFormatedOIB>
    <izvorni_sadrzaj>  HB REAVIS Croatia d.o.o., OIB 59237272955</izvorni_sadrzaj>
    <derivirana_varijabla naziv="DomainObject.Predmet.ProtustrankaFormatedOIB_1">  HB REAVIS Croatia d.o.o., OIB 59237272955</derivirana_varijabla>
  </DomainObject.Predmet.ProtustrankaFormatedOIB>
  <DomainObject.Predmet.ProtustrankaFormatedWithAdress>
    <izvorni_sadrzaj> HB REAVIS Croatia d.o.o., Heinzelova 4/a, Zagreb</izvorni_sadrzaj>
    <derivirana_varijabla naziv="DomainObject.Predmet.ProtustrankaFormatedWithAdress_1"> HB REAVIS Croatia d.o.o., Heinzelova 4/a, Zagreb</derivirana_varijabla>
  </DomainObject.Predmet.ProtustrankaFormatedWithAdress>
  <DomainObject.Predmet.ProtustrankaFormatedWithAdressOIB>
    <izvorni_sadrzaj> HB REAVIS Croatia d.o.o., OIB 59237272955, Heinzelova 4/a, Zagreb</izvorni_sadrzaj>
    <derivirana_varijabla naziv="DomainObject.Predmet.ProtustrankaFormatedWithAdressOIB_1"> HB REAVIS Croatia d.o.o., OIB 59237272955, Heinzelova 4/a, Zagreb</derivirana_varijabla>
  </DomainObject.Predmet.ProtustrankaFormatedWithAdressOIB>
  <DomainObject.Predmet.ProtustrankaWithAdress>
    <izvorni_sadrzaj>HB REAVIS Croatia d.o.o. Heinzelova 4/a, Zagreb</izvorni_sadrzaj>
    <derivirana_varijabla naziv="DomainObject.Predmet.ProtustrankaWithAdress_1">HB REAVIS Croatia d.o.o. Heinzelova 4/a, Zagreb</derivirana_varijabla>
  </DomainObject.Predmet.ProtustrankaWithAdress>
  <DomainObject.Predmet.ProtustrankaWithAdressOIB>
    <izvorni_sadrzaj>HB REAVIS Croatia d.o.o., OIB 59237272955, Heinzelova 4/a, Zagreb</izvorni_sadrzaj>
    <derivirana_varijabla naziv="DomainObject.Predmet.ProtustrankaWithAdressOIB_1">HB REAVIS Croatia d.o.o., OIB 59237272955, Heinzelova 4/a, Zagreb</derivirana_varijabla>
  </DomainObject.Predmet.ProtustrankaWithAdressOIB>
  <DomainObject.Predmet.ProtustrankaNazivFormated>
    <izvorni_sadrzaj>HB REAVIS Croatia d.o.o.</izvorni_sadrzaj>
    <derivirana_varijabla naziv="DomainObject.Predmet.ProtustrankaNazivFormated_1">HB REAVIS Croatia d.o.o.</derivirana_varijabla>
  </DomainObject.Predmet.ProtustrankaNazivFormated>
  <DomainObject.Predmet.ProtustrankaNazivFormatedOIB>
    <izvorni_sadrzaj>HB REAVIS Croatia d.o.o., OIB 59237272955</izvorni_sadrzaj>
    <derivirana_varijabla naziv="DomainObject.Predmet.ProtustrankaNazivFormatedOIB_1">HB REAVIS Croatia d.o.o., OIB 59237272955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HB REAVIS Croatia d.o.o.; INŽENJERSKI BIRO d.d.</izvorni_sadrzaj>
    <derivirana_varijabla naziv="DomainObject.Predmet.StrankaFormated_1">  HB REAVIS Croatia d.o.o.; INŽENJERSKI BIRO d.d.</derivirana_varijabla>
  </DomainObject.Predmet.StrankaFormated>
  <DomainObject.Predmet.StrankaFormatedOIB>
    <izvorni_sadrzaj>  HB REAVIS Croatia d.o.o., OIB 59237272955; INŽENJERSKI BIRO d.d.</izvorni_sadrzaj>
    <derivirana_varijabla naziv="DomainObject.Predmet.StrankaFormatedOIB_1">  HB REAVIS Croatia d.o.o., OIB 59237272955; INŽENJERSKI BIRO d.d.</derivirana_varijabla>
  </DomainObject.Predmet.StrankaFormatedOIB>
  <DomainObject.Predmet.StrankaFormatedWithAdress>
    <izvorni_sadrzaj> HB REAVIS Croatia d.o.o., Heinzelova 4/a, Zagreb; INŽENJERSKI BIRO d.d.</izvorni_sadrzaj>
    <derivirana_varijabla naziv="DomainObject.Predmet.StrankaFormatedWithAdress_1"> HB REAVIS Croatia d.o.o., Heinzelova 4/a, Zagreb; INŽENJERSKI BIRO d.d.</derivirana_varijabla>
  </DomainObject.Predmet.StrankaFormatedWithAdress>
  <DomainObject.Predmet.StrankaFormatedWithAdressOIB>
    <izvorni_sadrzaj> HB REAVIS Croatia d.o.o., OIB 59237272955, Heinzelova 4/a, Zagreb; INŽENJERSKI BIRO d.d.</izvorni_sadrzaj>
    <derivirana_varijabla naziv="DomainObject.Predmet.StrankaFormatedWithAdressOIB_1"> HB REAVIS Croatia d.o.o., OIB 59237272955, Heinzelova 4/a, Zagreb; INŽENJERSKI BIRO d.d.</derivirana_varijabla>
  </DomainObject.Predmet.StrankaFormatedWithAdressOIB>
  <DomainObject.Predmet.StrankaWithAdress>
    <izvorni_sadrzaj>HB REAVIS Croatia d.o.o. Heinzelova 4/a,Zagreb,INŽENJERSKI BIRO d.d. </izvorni_sadrzaj>
    <derivirana_varijabla naziv="DomainObject.Predmet.StrankaWithAdress_1">HB REAVIS Croatia d.o.o. Heinzelova 4/a,Zagreb,INŽENJERSKI BIRO d.d. </derivirana_varijabla>
  </DomainObject.Predmet.StrankaWithAdress>
  <DomainObject.Predmet.StrankaWithAdressOIB>
    <izvorni_sadrzaj>HB REAVIS Croatia d.o.o., OIB 59237272955, Heinzelova 4/a,Zagreb,INŽENJERSKI BIRO d.d.</izvorni_sadrzaj>
    <derivirana_varijabla naziv="DomainObject.Predmet.StrankaWithAdressOIB_1">HB REAVIS Croatia d.o.o., OIB 59237272955, Heinzelova 4/a,Zagreb,INŽENJERSKI BIRO d.d.</derivirana_varijabla>
  </DomainObject.Predmet.StrankaWithAdressOIB>
  <DomainObject.Predmet.StrankaNazivFormated>
    <izvorni_sadrzaj>HB REAVIS Croatia d.o.o.,INŽENJERSKI BIRO d.d.</izvorni_sadrzaj>
    <derivirana_varijabla naziv="DomainObject.Predmet.StrankaNazivFormated_1">HB REAVIS Croatia d.o.o.,INŽENJERSKI BIRO d.d.</derivirana_varijabla>
  </DomainObject.Predmet.StrankaNazivFormated>
  <DomainObject.Predmet.StrankaNazivFormatedOIB>
    <izvorni_sadrzaj>HB REAVIS Croatia d.o.o., OIB 59237272955,INŽENJERSKI BIRO d.d.</izvorni_sadrzaj>
    <derivirana_varijabla naziv="DomainObject.Predmet.StrankaNazivFormatedOIB_1">HB REAVIS Croatia d.o.o., OIB 59237272955,INŽENJERSKI BIRO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HB REAVIS Croatia d.o.o.</item>
      <item>INŽENJERSKI BIRO d.d.</item>
    </izvorni_sadrzaj>
    <derivirana_varijabla naziv="DomainObject.Predmet.StrankaListFormated_1">
      <item>HB REAVIS Croatia d.o.o.</item>
      <item>INŽENJERSKI BIRO d.d.</item>
    </derivirana_varijabla>
  </DomainObject.Predmet.StrankaListFormated>
  <DomainObject.Predmet.StrankaListFormatedOIB>
    <izvorni_sadrzaj>
      <item>HB REAVIS Croatia d.o.o., OIB 59237272955</item>
      <item>INŽENJERSKI BIRO d.d.</item>
    </izvorni_sadrzaj>
    <derivirana_varijabla naziv="DomainObject.Predmet.StrankaListFormatedOIB_1">
      <item>HB REAVIS Croatia d.o.o., OIB 59237272955</item>
      <item>INŽENJERSKI BIRO d.d.</item>
    </derivirana_varijabla>
  </DomainObject.Predmet.StrankaListFormatedOIB>
  <DomainObject.Predmet.StrankaListFormatedWithAdress>
    <izvorni_sadrzaj>
      <item>HB REAVIS Croatia d.o.o., Heinzelova 4/a, Zagreb</item>
      <item>INŽENJERSKI BIRO d.d.</item>
    </izvorni_sadrzaj>
    <derivirana_varijabla naziv="DomainObject.Predmet.StrankaListFormatedWithAdress_1">
      <item>HB REAVIS Croatia d.o.o., Heinzelova 4/a, Zagreb</item>
      <item>INŽENJERSKI BIRO d.d.</item>
    </derivirana_varijabla>
  </DomainObject.Predmet.StrankaListFormatedWithAdress>
  <DomainObject.Predmet.StrankaListFormatedWithAdressOIB>
    <izvorni_sadrzaj>
      <item>HB REAVIS Croatia d.o.o., OIB 59237272955, Heinzelova 4/a, Zagreb</item>
      <item>INŽENJERSKI BIRO d.d.</item>
    </izvorni_sadrzaj>
    <derivirana_varijabla naziv="DomainObject.Predmet.StrankaListFormatedWithAdressOIB_1">
      <item>HB REAVIS Croatia d.o.o., OIB 59237272955, Heinzelova 4/a, Zagreb</item>
      <item>INŽENJERSKI BIRO d.d.</item>
    </derivirana_varijabla>
  </DomainObject.Predmet.StrankaListFormatedWithAdressOIB>
  <DomainObject.Predmet.StrankaListNazivFormated>
    <izvorni_sadrzaj>
      <item>HB REAVIS Croatia d.o.o.</item>
      <item>INŽENJERSKI BIRO d.d.</item>
    </izvorni_sadrzaj>
    <derivirana_varijabla naziv="DomainObject.Predmet.StrankaListNazivFormated_1">
      <item>HB REAVIS Croatia d.o.o.</item>
      <item>INŽENJERSKI BIRO d.d.</item>
    </derivirana_varijabla>
  </DomainObject.Predmet.StrankaListNazivFormated>
  <DomainObject.Predmet.StrankaListNazivFormatedOIB>
    <izvorni_sadrzaj>
      <item>HB REAVIS Croatia d.o.o., OIB 59237272955</item>
      <item>INŽENJERSKI BIRO d.d.</item>
    </izvorni_sadrzaj>
    <derivirana_varijabla naziv="DomainObject.Predmet.StrankaListNazivFormatedOIB_1">
      <item>HB REAVIS Croatia d.o.o., OIB 59237272955</item>
      <item>INŽENJERSKI BIRO d.d.</item>
    </derivirana_varijabla>
  </DomainObject.Predmet.StrankaListNazivFormatedOIB>
  <DomainObject.Predmet.ProtuStrankaListFormated>
    <izvorni_sadrzaj>
      <item>HB REAVIS Croatia d.o.o.</item>
    </izvorni_sadrzaj>
    <derivirana_varijabla naziv="DomainObject.Predmet.ProtuStrankaListFormated_1">
      <item>HB REAVIS Croatia d.o.o.</item>
    </derivirana_varijabla>
  </DomainObject.Predmet.ProtuStrankaListFormated>
  <DomainObject.Predmet.ProtuStrankaListFormatedOIB>
    <izvorni_sadrzaj>
      <item>HB REAVIS Croatia d.o.o., OIB 59237272955</item>
    </izvorni_sadrzaj>
    <derivirana_varijabla naziv="DomainObject.Predmet.ProtuStrankaListFormatedOIB_1">
      <item>HB REAVIS Croatia d.o.o., OIB 59237272955</item>
    </derivirana_varijabla>
  </DomainObject.Predmet.ProtuStrankaListFormatedOIB>
  <DomainObject.Predmet.ProtuStrankaListFormatedWithAdress>
    <izvorni_sadrzaj>
      <item>HB REAVIS Croatia d.o.o., Heinzelova 4/a, Zagreb</item>
    </izvorni_sadrzaj>
    <derivirana_varijabla naziv="DomainObject.Predmet.ProtuStrankaListFormatedWithAdress_1">
      <item>HB REAVIS Croatia d.o.o., Heinzelova 4/a, Zagreb</item>
    </derivirana_varijabla>
  </DomainObject.Predmet.ProtuStrankaListFormatedWithAdress>
  <DomainObject.Predmet.ProtuStrankaListFormatedWithAdressOIB>
    <izvorni_sadrzaj>
      <item>HB REAVIS Croatia d.o.o., OIB 59237272955, Heinzelova 4/a, Zagreb</item>
    </izvorni_sadrzaj>
    <derivirana_varijabla naziv="DomainObject.Predmet.ProtuStrankaListFormatedWithAdressOIB_1">
      <item>HB REAVIS Croatia d.o.o., OIB 59237272955, Heinzelova 4/a, Zagreb</item>
    </derivirana_varijabla>
  </DomainObject.Predmet.ProtuStrankaListFormatedWithAdressOIB>
  <DomainObject.Predmet.ProtuStrankaListNazivFormated>
    <izvorni_sadrzaj>
      <item>HB REAVIS Croatia d.o.o.</item>
    </izvorni_sadrzaj>
    <derivirana_varijabla naziv="DomainObject.Predmet.ProtuStrankaListNazivFormated_1">
      <item>HB REAVIS Croatia d.o.o.</item>
    </derivirana_varijabla>
  </DomainObject.Predmet.ProtuStrankaListNazivFormated>
  <DomainObject.Predmet.ProtuStrankaListNazivFormatedOIB>
    <izvorni_sadrzaj>
      <item>HB REAVIS Croatia d.o.o., OIB 59237272955</item>
    </izvorni_sadrzaj>
    <derivirana_varijabla naziv="DomainObject.Predmet.ProtuStrankaListNazivFormatedOIB_1">
      <item>HB REAVIS Croatia d.o.o., OIB 59237272955</item>
    </derivirana_varijabla>
  </DomainObject.Predmet.ProtuStrankaListNazivFormatedOIB>
  <DomainObject.Predmet.OstaliListFormated>
    <izvorni_sadrzaj>
      <item>Mladen Mlinarević</item>
      <item>Financijska agencija</item>
      <item>sudski registar</item>
      <item>REPUBLIKA HRVATSKA MINISTARSTVO FINANCIJA</item>
      <item>MINISTARSTVO PRAVOSUĐA</item>
      <item>ŽUPANIJSKO DRŽAVNO ODVJETNIŠTVO U ZAGREBU</item>
    </izvorni_sadrzaj>
    <derivirana_varijabla naziv="DomainObject.Predmet.OstaliListFormated_1">
      <item>Mladen Mlinarević</item>
      <item>Financijska agencija</item>
      <item>sudski registar</item>
      <item>REPUBLIKA HRVATSKA MINISTARSTVO FINANCIJA</item>
      <item>MINISTARSTVO PRAVOSUĐA</item>
      <item>ŽUPANIJSKO DRŽAVNO ODVJETNIŠTVO U ZAGREBU</item>
    </derivirana_varijabla>
  </DomainObject.Predmet.OstaliListFormated>
  <DomainObject.Predmet.OstaliListFormatedOIB>
    <izvorni_sadrzaj>
      <item>Mladen Mlinarević, OIB 28840866490</item>
      <item>Financijska agencija, OIB 85821130368</item>
      <item>sudski registar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FormatedOIB_1">
      <item>Mladen Mlinarević, OIB 28840866490</item>
      <item>Financijska agencija, OIB 85821130368</item>
      <item>sudski registar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FormatedOIB>
  <DomainObject.Predmet.OstaliListFormatedWithAdress>
    <izvorni_sadrzaj>
      <item>Mladen Mlinarević, Pirovec Gornji 33, 10000 Zagreb</item>
      <item>Financijska agencija, Ulica grada Vukovara 70, 10000 Zagreb</item>
      <item>sudski registar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izvorni_sadrzaj>
    <derivirana_varijabla naziv="DomainObject.Predmet.OstaliListFormatedWithAdress_1">
      <item>Mladen Mlinarević, Pirovec Gornji 33, 10000 Zagreb</item>
      <item>Financijska agencija, Ulica grada Vukovara 70, 10000 Zagreb</item>
      <item>sudski registar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Mladen Mlinarević, OIB 28840866490, Pirovec Gornji 33, 10000 Zagreb</item>
      <item>Financijska agencija, OIB 85821130368, Ulica grada Vukovara 70, 10000 Zagreb</item>
      <item>sudski registar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izvorni_sadrzaj>
    <derivirana_varijabla naziv="DomainObject.Predmet.OstaliListFormatedWithAdressOIB_1">
      <item>Mladen Mlinarević, OIB 28840866490, Pirovec Gornji 33, 10000 Zagreb</item>
      <item>Financijska agencija, OIB 85821130368, Ulica grada Vukovara 70, 10000 Zagreb</item>
      <item>sudski registar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Mladen Mlinarević</item>
      <item>Financijska agencija</item>
      <item>sudski registar</item>
      <item>REPUBLIKA HRVATSKA MINISTARSTVO FINANCIJA</item>
      <item>MINISTARSTVO PRAVOSUĐA</item>
      <item>ŽUPANIJSKO DRŽAVNO ODVJETNIŠTVO U ZAGREBU</item>
    </izvorni_sadrzaj>
    <derivirana_varijabla naziv="DomainObject.Predmet.OstaliListNazivFormated_1">
      <item>Mladen Mlinarević</item>
      <item>Financijska agencija</item>
      <item>sudski registar</item>
      <item>REPUBLIKA HRVATSKA MINISTARSTVO FINANCIJA</item>
      <item>MINISTARSTVO PRAVOSUĐA</item>
      <item>ŽUPANIJSKO DRŽAVNO ODVJETNIŠTVO U ZAGREBU</item>
    </derivirana_varijabla>
  </DomainObject.Predmet.OstaliListNazivFormated>
  <DomainObject.Predmet.OstaliListNazivFormatedOIB>
    <izvorni_sadrzaj>
      <item>Mladen Mlinarević, OIB 28840866490</item>
      <item>Financijska agencija, OIB 85821130368</item>
      <item>sudski registar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NazivFormatedOIB_1">
      <item>Mladen Mlinarević, OIB 28840866490</item>
      <item>Financijska agencija, OIB 85821130368</item>
      <item>sudski registar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HB REAVIS Croatia d.o.o. i dr.</izvorni_sadrzaj>
    <derivirana_varijabla naziv="DomainObject.Predmet.StrankaIDrugi_1">HB REAVIS Croatia d.o.o. i dr.</derivirana_varijabla>
  </DomainObject.Predmet.StrankaIDrugi>
  <DomainObject.Predmet.ProtustrankaIDrugi>
    <izvorni_sadrzaj>HB REAVIS Croatia d.o.o.</izvorni_sadrzaj>
    <derivirana_varijabla naziv="DomainObject.Predmet.ProtustrankaIDrugi_1">HB REAVIS Croatia d.o.o.</derivirana_varijabla>
  </DomainObject.Predmet.ProtustrankaIDrugi>
  <DomainObject.Predmet.StrankaIDrugiAdressOIB>
    <izvorni_sadrzaj>HB REAVIS Croatia d.o.o., OIB 59237272955, Heinzelova 4/a, Zagreb i dr.</izvorni_sadrzaj>
    <derivirana_varijabla naziv="DomainObject.Predmet.StrankaIDrugiAdressOIB_1">HB REAVIS Croatia d.o.o., OIB 59237272955, Heinzelova 4/a, Zagreb i dr.</derivirana_varijabla>
  </DomainObject.Predmet.StrankaIDrugiAdressOIB>
  <DomainObject.Predmet.ProtustrankaIDrugiAdressOIB>
    <izvorni_sadrzaj>HB REAVIS Croatia d.o.o., OIB 59237272955, Heinzelova 4/a, Zagreb</izvorni_sadrzaj>
    <derivirana_varijabla naziv="DomainObject.Predmet.ProtustrankaIDrugiAdressOIB_1">HB REAVIS Croatia d.o.o., OIB 59237272955, Heinzelova 4/a,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 REAVIS Croatia d.o.o.</item>
      <item>HB REAVIS Croatia d.o.o.</item>
      <item>INŽENJERSKI BIRO d.d.</item>
      <item>Mladen Mlinarević</item>
      <item>Financijska agencija</item>
      <item>sudski registar</item>
      <item>REPUBLIKA HRVATSKA MINISTARSTVO FINANCIJA</item>
      <item>MINISTARSTVO PRAVOSUĐA</item>
      <item>ŽUPANIJSKO DRŽAVNO ODVJETNIŠTVO U ZAGREBU</item>
    </izvorni_sadrzaj>
    <derivirana_varijabla naziv="DomainObject.Predmet.SudioniciListNaziv_1">
      <item>HB REAVIS Croatia d.o.o.</item>
      <item>HB REAVIS Croatia d.o.o.</item>
      <item>INŽENJERSKI BIRO d.d.</item>
      <item>Mladen Mlinarević</item>
      <item>Financijska agencija</item>
      <item>sudski registar</item>
      <item>REPUBLIKA HRVATSKA MINISTARSTVO FINANCIJA</item>
      <item>MINISTARSTVO PRAVOSUĐA</item>
      <item>ŽUPANIJSKO DRŽAVNO ODVJETNIŠTVO U ZAGREBU</item>
    </derivirana_varijabla>
  </DomainObject.Predmet.SudioniciListNaziv>
  <DomainObject.Predmet.SudioniciListAdressOIB>
    <izvorni_sadrzaj>
      <item>HB REAVIS Croatia d.o.o., OIB 59237272955, Heinzelova 4/a,Zagreb</item>
      <item>HB REAVIS Croatia d.o.o., OIB 59237272955, Heinzelova 4/a,Zagreb</item>
      <item>INŽENJERSKI BIRO d.d.</item>
      <item>Mladen Mlinarević, OIB 28840866490, Pirovec Gornji 33,10000 Zagreb</item>
      <item>Financijska agencija, OIB 85821130368, Ulica grada Vukovara 70,10000 Zagreb</item>
      <item>sudski registar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</izvorni_sadrzaj>
    <derivirana_varijabla naziv="DomainObject.Predmet.SudioniciListAdressOIB_1">
      <item>HB REAVIS Croatia d.o.o., OIB 59237272955, Heinzelova 4/a,Zagreb</item>
      <item>HB REAVIS Croatia d.o.o., OIB 59237272955, Heinzelova 4/a,Zagreb</item>
      <item>INŽENJERSKI BIRO d.d.</item>
      <item>Mladen Mlinarević, OIB 28840866490, Pirovec Gornji 33,10000 Zagreb</item>
      <item>Financijska agencija, OIB 85821130368, Ulica grada Vukovara 70,10000 Zagreb</item>
      <item>sudski registar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59237272955</item>
      <item>, OIB 59237272955</item>
      <item>, OIB null</item>
      <item>, OIB 28840866490</item>
      <item>, OIB 85821130368</item>
      <item>, OIB null</item>
      <item>, OIB 18683136487</item>
      <item>, OIB 26635293339</item>
      <item>, OIB 16488001145</item>
    </izvorni_sadrzaj>
    <derivirana_varijabla naziv="DomainObject.Predmet.SudioniciListNazivOIB_1">
      <item>, OIB 59237272955</item>
      <item>, OIB 59237272955</item>
      <item>, OIB null</item>
      <item>, OIB 28840866490</item>
      <item>, OIB 85821130368</item>
      <item>, OIB null</item>
      <item>, OIB 18683136487</item>
      <item>, OIB 26635293339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1177</properties:Words>
  <properties:Characters>6715</properties:Characters>
  <properties:Lines>166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2016-04-06T12:10:00Z</dcterms:created>
  <dc:creator>nribaric</dc:creator>
  <cp:lastModifiedBy>Jadranka Zelić</cp:lastModifiedBy>
  <cp:lastPrinted>2016-04-07T06:54:00Z</cp:lastPrinted>
  <dcterms:modified xmlns:xsi="http://www.w3.org/2001/XMLSchema-instance" xsi:type="dcterms:W3CDTF">2016-04-07T07:06:00Z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