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0e5b" w14:paraId="3010e5b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2E31E0">
        <w:t>8515</w:t>
      </w:r>
      <w:r w:rsidR="00471539">
        <w:t>/15</w:t>
      </w:r>
      <w:r w:rsidR="00837F35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1520A6" w:rsidR="00D66226" w:rsidRPr="007A7999"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1520A6">
        <w:t>SABULUM d.o.o.</w:t>
      </w:r>
      <w:r w:rsidR="004F35A7">
        <w:t>,</w:t>
      </w:r>
      <w:r w:rsidR="007A7999" w:rsidRPr="007A7999">
        <w:t xml:space="preserve"> </w:t>
      </w:r>
      <w:r w:rsidR="001520A6" w:rsidRPr="001520A6">
        <w:t>Prve Poljanice 9</w:t>
      </w:r>
      <w:r w:rsidR="003A5F54" w:rsidRPr="007A7999">
        <w:t>,</w:t>
      </w:r>
      <w:r w:rsidR="00DF6859" w:rsidRPr="007A7999">
        <w:t xml:space="preserve"> </w:t>
      </w:r>
      <w:r w:rsidR="00E840EA" w:rsidRPr="00E840EA">
        <w:t>Zagreb</w:t>
      </w:r>
      <w:r w:rsidR="00DF6859" w:rsidRPr="007A7999">
        <w:t>,</w:t>
      </w:r>
      <w:r w:rsidR="003A5F54" w:rsidRPr="007A7999">
        <w:t xml:space="preserve"> OIB: </w:t>
      </w:r>
      <w:r w:rsidR="00FE5445" w:rsidRPr="00FE5445">
        <w:t>78123177782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FE5445">
        <w:t>191.591,25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56EF"/>
    <w:rsid w:val="000E0593"/>
    <w:rsid w:val="00114EAD"/>
    <w:rsid w:val="00116C2C"/>
    <w:rsid w:val="001520A6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97E94"/>
    <w:rsid w:val="002B758E"/>
    <w:rsid w:val="002E1930"/>
    <w:rsid w:val="002E1F5F"/>
    <w:rsid w:val="002E31E0"/>
    <w:rsid w:val="002F768E"/>
    <w:rsid w:val="002F7D05"/>
    <w:rsid w:val="00315B37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17EEB"/>
    <w:rsid w:val="0053446F"/>
    <w:rsid w:val="00561020"/>
    <w:rsid w:val="00572798"/>
    <w:rsid w:val="00590AEF"/>
    <w:rsid w:val="00591994"/>
    <w:rsid w:val="0059331B"/>
    <w:rsid w:val="005A0039"/>
    <w:rsid w:val="005B425B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577B"/>
    <w:rsid w:val="008155EE"/>
    <w:rsid w:val="00822950"/>
    <w:rsid w:val="00837F35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7637"/>
    <w:rsid w:val="008B4E69"/>
    <w:rsid w:val="008D134A"/>
    <w:rsid w:val="008F43D2"/>
    <w:rsid w:val="00920CA0"/>
    <w:rsid w:val="00927021"/>
    <w:rsid w:val="009419D8"/>
    <w:rsid w:val="009546AF"/>
    <w:rsid w:val="0095694F"/>
    <w:rsid w:val="00960731"/>
    <w:rsid w:val="00971EEF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AE4DB9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BB6332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F6859"/>
    <w:rsid w:val="00E14276"/>
    <w:rsid w:val="00E17C1C"/>
    <w:rsid w:val="00E30EE6"/>
    <w:rsid w:val="00E67EE2"/>
    <w:rsid w:val="00E7728A"/>
    <w:rsid w:val="00E840E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76E00"/>
    <w:rsid w:val="00F8310C"/>
    <w:rsid w:val="00FA5872"/>
    <w:rsid w:val="00FB45DA"/>
    <w:rsid w:val="00FD2D0B"/>
    <w:rsid w:val="00FD78CF"/>
    <w:rsid w:val="00FE5445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F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F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F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F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8515</izvorni_sadrzaj>
    <derivirana_varijabla naziv="DomainObject.Predmet.Broj_1">8515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St-8515/2015</izvorni_sadrzaj>
    <derivirana_varijabla naziv="DomainObject.Predmet.OznakaBroj_1">St-8515/2015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SABULUM d.o.o.</izvorni_sadrzaj>
    <derivirana_varijabla naziv="DomainObject.Predmet.ProtustrankaFormated_1">  SABULUM d.o.o.</derivirana_varijabla>
  </DomainObject.Predmet.ProtustrankaFormated>
  <DomainObject.Predmet.ProtustrankaFormatedOIB>
    <izvorni_sadrzaj>  SABULUM d.o.o., OIB 78123177782</izvorni_sadrzaj>
    <derivirana_varijabla naziv="DomainObject.Predmet.ProtustrankaFormatedOIB_1">  SABULUM d.o.o., OIB 78123177782</derivirana_varijabla>
  </DomainObject.Predmet.ProtustrankaFormatedOIB>
  <DomainObject.Predmet.ProtustrankaFormatedWithAdress>
    <izvorni_sadrzaj> SABULUM d.o.o., Prve Poljanice 9, 10000 Zagreb</izvorni_sadrzaj>
    <derivirana_varijabla naziv="DomainObject.Predmet.ProtustrankaFormatedWithAdress_1"> SABULUM d.o.o., Prve Poljanice 9, 10000 Zagreb</derivirana_varijabla>
  </DomainObject.Predmet.ProtustrankaFormatedWithAdress>
  <DomainObject.Predmet.ProtustrankaFormatedWithAdressOIB>
    <izvorni_sadrzaj> SABULUM d.o.o., OIB 78123177782, Prve Poljanice 9, 10000 Zagreb</izvorni_sadrzaj>
    <derivirana_varijabla naziv="DomainObject.Predmet.ProtustrankaFormatedWithAdressOIB_1"> SABULUM d.o.o., OIB 78123177782, Prve Poljanice 9, 10000 Zagreb</derivirana_varijabla>
  </DomainObject.Predmet.ProtustrankaFormatedWithAdressOIB>
  <DomainObject.Predmet.ProtustrankaWithAdress>
    <izvorni_sadrzaj>SABULUM d.o.o. Prve Poljanice 9, 10000 Zagreb</izvorni_sadrzaj>
    <derivirana_varijabla naziv="DomainObject.Predmet.ProtustrankaWithAdress_1">SABULUM d.o.o. Prve Poljanice 9, 10000 Zagreb</derivirana_varijabla>
  </DomainObject.Predmet.ProtustrankaWithAdress>
  <DomainObject.Predmet.ProtustrankaWithAdressOIB>
    <izvorni_sadrzaj>SABULUM d.o.o., OIB 78123177782, Prve Poljanice 9, 10000 Zagreb</izvorni_sadrzaj>
    <derivirana_varijabla naziv="DomainObject.Predmet.ProtustrankaWithAdressOIB_1">SABULUM d.o.o., OIB 78123177782, Prve Poljanice 9, 10000 Zagreb</derivirana_varijabla>
  </DomainObject.Predmet.ProtustrankaWithAdressOIB>
  <DomainObject.Predmet.ProtustrankaNazivFormated>
    <izvorni_sadrzaj>SABULUM d.o.o.</izvorni_sadrzaj>
    <derivirana_varijabla naziv="DomainObject.Predmet.ProtustrankaNazivFormated_1">SABULUM d.o.o.</derivirana_varijabla>
  </DomainObject.Predmet.ProtustrankaNazivFormated>
  <DomainObject.Predmet.ProtustrankaNazivFormatedOIB>
    <izvorni_sadrzaj>SABULUM d.o.o., OIB 78123177782</izvorni_sadrzaj>
    <derivirana_varijabla naziv="DomainObject.Predmet.ProtustrankaNazivFormatedOIB_1">SABULUM d.o.o., OIB 78123177782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SABULUM d.o.o.</item>
    </izvorni_sadrzaj>
    <derivirana_varijabla naziv="DomainObject.Predmet.ProtuStrankaListFormated_1">
      <item>SABULUM d.o.o.</item>
    </derivirana_varijabla>
  </DomainObject.Predmet.ProtuStrankaListFormated>
  <DomainObject.Predmet.ProtuStrankaListFormatedOIB>
    <izvorni_sadrzaj>
      <item>SABULUM d.o.o., OIB 78123177782</item>
    </izvorni_sadrzaj>
    <derivirana_varijabla naziv="DomainObject.Predmet.ProtuStrankaListFormatedOIB_1">
      <item>SABULUM d.o.o., OIB 78123177782</item>
    </derivirana_varijabla>
  </DomainObject.Predmet.ProtuStrankaListFormatedOIB>
  <DomainObject.Predmet.ProtuStrankaListFormatedWithAdress>
    <izvorni_sadrzaj>
      <item>SABULUM d.o.o., Prve Poljanice 9, 10000 Zagreb</item>
    </izvorni_sadrzaj>
    <derivirana_varijabla naziv="DomainObject.Predmet.ProtuStrankaListFormatedWithAdress_1">
      <item>SABULUM d.o.o., Prve Poljanice 9, 10000 Zagreb</item>
    </derivirana_varijabla>
  </DomainObject.Predmet.ProtuStrankaListFormatedWithAdress>
  <DomainObject.Predmet.ProtuStrankaListFormatedWithAdressOIB>
    <izvorni_sadrzaj>
      <item>SABULUM d.o.o., OIB 78123177782, Prve Poljanice 9, 10000 Zagreb</item>
    </izvorni_sadrzaj>
    <derivirana_varijabla naziv="DomainObject.Predmet.ProtuStrankaListFormatedWithAdressOIB_1">
      <item>SABULUM d.o.o., OIB 78123177782, Prve Poljanice 9, 10000 Zagreb</item>
    </derivirana_varijabla>
  </DomainObject.Predmet.ProtuStrankaListFormatedWithAdressOIB>
  <DomainObject.Predmet.ProtuStrankaListNazivFormated>
    <izvorni_sadrzaj>
      <item>SABULUM d.o.o.</item>
    </izvorni_sadrzaj>
    <derivirana_varijabla naziv="DomainObject.Predmet.ProtuStrankaListNazivFormated_1">
      <item>SABULUM d.o.o.</item>
    </derivirana_varijabla>
  </DomainObject.Predmet.ProtuStrankaListNazivFormated>
  <DomainObject.Predmet.ProtuStrankaListNazivFormatedOIB>
    <izvorni_sadrzaj>
      <item>SABULUM d.o.o., OIB 78123177782</item>
    </izvorni_sadrzaj>
    <derivirana_varijabla naziv="DomainObject.Predmet.ProtuStrankaListNazivFormatedOIB_1">
      <item>SABULUM d.o.o., OIB 78123177782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SABULUM d.o.o.</izvorni_sadrzaj>
    <derivirana_varijabla naziv="DomainObject.Predmet.ProtustrankaIDrugi_1">SABULUM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SABULUM d.o.o., OIB 78123177782, Prve Poljanice 9, 10000 Zagreb</izvorni_sadrzaj>
    <derivirana_varijabla naziv="DomainObject.Predmet.ProtustrankaIDrugiAdressOIB_1">SABULUM d.o.o., OIB 78123177782, Prve Poljanice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SABULUM d.o.o.</item>
      <item>FINA Regionalni centar Zagreb</item>
    </izvorni_sadrzaj>
    <derivirana_varijabla naziv="DomainObject.Predmet.SudioniciListNaziv_1">
      <item>SABULUM d.o.o.</item>
      <item>FINA Regionalni centar Zagreb</item>
    </derivirana_varijabla>
  </DomainObject.Predmet.SudioniciListNaziv>
  <DomainObject.Predmet.SudioniciListAdressOIB>
    <izvorni_sadrzaj>
      <item>SABULUM d.o.o., OIB 78123177782, Prve Poljanice 9,10000 Zagreb</item>
      <item>FINA Regionalni centar Zagreb, OIB 85821130368, Trg svibanjskih žrtava 1995. br. 1,10000 Zagreb</item>
    </izvorni_sadrzaj>
    <derivirana_varijabla naziv="DomainObject.Predmet.SudioniciListAdressOIB_1">
      <item>SABULUM d.o.o., OIB 78123177782, Prve Poljanice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78123177782</item>
      <item>, OIB 85821130368</item>
    </izvorni_sadrzaj>
    <derivirana_varijabla naziv="DomainObject.Predmet.SudioniciListNazivOIB_1">
      <item>, OIB 78123177782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E1D5C-9FB1-467C-A085-11F4A8CC1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1309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2016-02-23T10:35:00Z</dcterms:created>
  <dc:creator>ilukac</dc:creator>
  <cp:lastModifiedBy>Tanja Štraubert</cp:lastModifiedBy>
  <cp:lastPrinted>2016-02-24T09:38:00Z</cp:lastPrinted>
  <dcterms:modified xmlns:xsi="http://www.w3.org/2001/XMLSchema-instance" xsi:type="dcterms:W3CDTF">2016-02-24T09:38:00Z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