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9208e" w14:paraId="f49208e" w:rsidRDefault="00EB12CD" w:rsidP="00520DFA" w:rsidR="00520DFA">
      <w:pPr>
        <w:jc w:val="right"/>
        <w15:collapsed w:val="false"/>
      </w:pPr>
      <w:bookmarkStart w:name="_GoBack" w:id="0"/>
      <w:bookmarkEnd w:id="0"/>
      <w:r>
        <w:t>2 St</w:t>
      </w:r>
      <w:r w:rsidR="00F33FAA">
        <w:t>-</w:t>
      </w:r>
      <w:proofErr w:type="spellStart"/>
      <w:r w:rsidR="00A961D1">
        <w:t>530</w:t>
      </w:r>
      <w:proofErr w:type="spellEnd"/>
      <w:r w:rsidR="00A961D1">
        <w:t>/</w:t>
      </w:r>
      <w:proofErr w:type="spellStart"/>
      <w:r w:rsidR="00A961D1">
        <w:t>17</w:t>
      </w:r>
      <w:proofErr w:type="spellEnd"/>
      <w:r w:rsidR="00A961D1">
        <w:t>-5</w:t>
      </w:r>
    </w:p>
    <w:p w:rsidRDefault="00C82343" w:rsidP="00C82343" w:rsidR="00C82343">
      <w:pPr>
        <w:ind w:left="851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b/>
          <w:bCs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241D" w:rsidP="00520DFA" w:rsidR="0024241D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OSIJEKU, po sucu </w:t>
      </w:r>
      <w:r w:rsidR="006E61B4">
        <w:t>Kati Gojtan,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6E61B4">
        <w:t xml:space="preserve"> dužnika</w:t>
      </w:r>
      <w:r w:rsidR="00A961D1">
        <w:t xml:space="preserve"> </w:t>
      </w:r>
      <w:proofErr w:type="spellStart"/>
      <w:r w:rsidR="00A961D1">
        <w:t>NICOLE</w:t>
      </w:r>
      <w:proofErr w:type="spellEnd"/>
      <w:r w:rsidR="00A961D1">
        <w:t xml:space="preserve"> d.o.o. Cerić, Stjepana Radića </w:t>
      </w:r>
      <w:proofErr w:type="spellStart"/>
      <w:r w:rsidR="00A961D1">
        <w:t>58</w:t>
      </w:r>
      <w:proofErr w:type="spellEnd"/>
      <w:r w:rsidR="00A961D1">
        <w:t xml:space="preserve">, </w:t>
      </w:r>
      <w:proofErr w:type="spellStart"/>
      <w:r w:rsidR="00A961D1">
        <w:t>OIB</w:t>
      </w:r>
      <w:proofErr w:type="spellEnd"/>
      <w:r w:rsidR="00A961D1">
        <w:t xml:space="preserve">: </w:t>
      </w:r>
      <w:proofErr w:type="spellStart"/>
      <w:r w:rsidR="00A961D1">
        <w:t>04444831934</w:t>
      </w:r>
      <w:proofErr w:type="spellEnd"/>
      <w:r w:rsidR="006E61B4">
        <w:t xml:space="preserve">, </w:t>
      </w:r>
      <w:r>
        <w:t>povodom zahtjeva Financijske agencije</w:t>
      </w:r>
      <w:r w:rsidR="006E61B4">
        <w:t>,</w:t>
      </w:r>
      <w:r>
        <w:t xml:space="preserve"> Regionalni centar Osijek, Podružnica Osijek,</w:t>
      </w:r>
      <w:r w:rsidR="006E61B4">
        <w:t xml:space="preserve"> za provedbu</w:t>
      </w:r>
      <w:r>
        <w:t xml:space="preserve"> skraćenog stečajnog postupka nad dužnikom</w:t>
      </w:r>
      <w:r w:rsidR="00364026">
        <w:t xml:space="preserve">, dana </w:t>
      </w:r>
      <w:r w:rsidR="00A961D1">
        <w:t>4</w:t>
      </w:r>
      <w:r w:rsidR="00C82343">
        <w:t xml:space="preserve">. </w:t>
      </w:r>
      <w:r w:rsidR="00A961D1">
        <w:t>rujna</w:t>
      </w:r>
      <w:r w:rsidR="00722D9D">
        <w:t xml:space="preserve"> </w:t>
      </w:r>
      <w:proofErr w:type="spellStart"/>
      <w:r w:rsidR="00722D9D">
        <w:t>2017</w:t>
      </w:r>
      <w:proofErr w:type="spellEnd"/>
      <w:r w:rsidR="00364026">
        <w:t xml:space="preserve">. </w:t>
      </w:r>
      <w:r w:rsidR="006E61B4">
        <w:t xml:space="preserve"> </w:t>
      </w:r>
    </w:p>
    <w:p w:rsidRDefault="00F33FAA" w:rsidP="00C82343" w:rsidR="00F33FAA">
      <w:pPr>
        <w:jc w:val="both"/>
      </w:pPr>
    </w:p>
    <w:p w:rsidRDefault="00292376" w:rsidP="00C82343" w:rsidR="00DC51C2">
      <w:pPr>
        <w:jc w:val="both"/>
      </w:pPr>
      <w:r>
        <w:t xml:space="preserve"> </w:t>
      </w:r>
    </w:p>
    <w:p w:rsidRDefault="00520DFA" w:rsidP="00520DFA" w:rsidR="00520DFA">
      <w:pPr>
        <w:jc w:val="center"/>
        <w:rPr>
          <w:bCs/>
        </w:rPr>
      </w:pPr>
      <w:r w:rsidRPr="00C82343">
        <w:rPr>
          <w:bCs/>
        </w:rPr>
        <w:t>r i j e š i o    j e</w:t>
      </w:r>
    </w:p>
    <w:p w:rsidRDefault="00F33FAA" w:rsidP="00520DFA" w:rsidR="00F33FAA" w:rsidRPr="00C82343">
      <w:pPr>
        <w:jc w:val="center"/>
        <w:rPr>
          <w:bCs/>
        </w:rPr>
      </w:pP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F33FAA" w:rsidP="00F33FAA" w:rsidR="00520DFA">
      <w:pPr>
        <w:jc w:val="both"/>
      </w:pPr>
      <w:r>
        <w:tab/>
        <w:t>I  Obustavlja se skraćeni stečajni postupak nad dužnikom</w:t>
      </w:r>
      <w:r w:rsidR="00CA4A19">
        <w:t xml:space="preserve"> </w:t>
      </w:r>
      <w:proofErr w:type="spellStart"/>
      <w:r w:rsidR="00A961D1">
        <w:t>NICOLE</w:t>
      </w:r>
      <w:proofErr w:type="spellEnd"/>
      <w:r w:rsidR="00A961D1">
        <w:t xml:space="preserve"> d.o.o. Cerić, Stjepana Radića </w:t>
      </w:r>
      <w:proofErr w:type="spellStart"/>
      <w:r w:rsidR="00A961D1">
        <w:t>58</w:t>
      </w:r>
      <w:proofErr w:type="spellEnd"/>
      <w:r w:rsidR="00A961D1">
        <w:t xml:space="preserve">, </w:t>
      </w:r>
      <w:proofErr w:type="spellStart"/>
      <w:r w:rsidR="00A961D1">
        <w:t>OIB</w:t>
      </w:r>
      <w:proofErr w:type="spellEnd"/>
      <w:r w:rsidR="00A961D1">
        <w:t xml:space="preserve">: </w:t>
      </w:r>
      <w:proofErr w:type="spellStart"/>
      <w:r w:rsidR="00A961D1">
        <w:t>04444831934</w:t>
      </w:r>
      <w:proofErr w:type="spellEnd"/>
      <w:r>
        <w:t>.</w:t>
      </w:r>
      <w:r w:rsidR="00CA4A19">
        <w:t xml:space="preserve"> </w:t>
      </w:r>
    </w:p>
    <w:p w:rsidRDefault="00F33FAA" w:rsidP="00F33FAA" w:rsidR="00F33FAA">
      <w:pPr>
        <w:jc w:val="both"/>
      </w:pPr>
    </w:p>
    <w:p w:rsidRDefault="00F33FAA" w:rsidP="00F33FAA" w:rsidR="00F33FAA">
      <w:pPr>
        <w:jc w:val="both"/>
      </w:pPr>
      <w:r>
        <w:tab/>
        <w:t>II  Postupak će se nastaviti prema općim odredbama Stečajnog zakona.</w:t>
      </w:r>
    </w:p>
    <w:p w:rsidRDefault="00F33FAA" w:rsidP="00F33FAA" w:rsidR="00F33FAA" w:rsidRPr="00F33FAA">
      <w:pPr>
        <w:jc w:val="both"/>
        <w:rPr>
          <w:b/>
          <w:bCs/>
        </w:rPr>
      </w:pPr>
    </w:p>
    <w:p w:rsidRDefault="00EF770D" w:rsidP="00520DFA" w:rsidR="00EF770D" w:rsidRPr="00C82343">
      <w:pPr>
        <w:pStyle w:val="Tijeloteksta"/>
        <w:rPr>
          <w:bCs/>
        </w:rPr>
      </w:pP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</w:p>
    <w:p w:rsidRDefault="00F33FAA" w:rsidP="00520DFA" w:rsidR="00F33FAA">
      <w:pPr>
        <w:pStyle w:val="Tijeloteksta"/>
        <w:jc w:val="center"/>
        <w:rPr>
          <w:bCs/>
        </w:rPr>
      </w:pPr>
    </w:p>
    <w:p w:rsidRDefault="00C82343" w:rsidP="00520DFA" w:rsidR="00C82343">
      <w:pPr>
        <w:pStyle w:val="Tijeloteksta"/>
        <w:jc w:val="center"/>
        <w:rPr>
          <w:bCs/>
        </w:rPr>
      </w:pPr>
    </w:p>
    <w:p w:rsidRDefault="00BE6CC8" w:rsidP="00F7152E" w:rsidR="00BE6CC8">
      <w:pPr>
        <w:jc w:val="both"/>
      </w:pPr>
      <w:r>
        <w:t xml:space="preserve">            </w:t>
      </w:r>
      <w:r w:rsidR="00182B44">
        <w:t>Dana</w:t>
      </w:r>
      <w:r w:rsidR="00F7152E">
        <w:t xml:space="preserve"> </w:t>
      </w:r>
      <w:r w:rsidR="00516520">
        <w:t>2</w:t>
      </w:r>
      <w:r w:rsidR="00F7152E">
        <w:t xml:space="preserve">. </w:t>
      </w:r>
      <w:r w:rsidR="00516520">
        <w:t>svibnja</w:t>
      </w:r>
      <w:r w:rsidR="00F7152E">
        <w:t xml:space="preserve"> </w:t>
      </w:r>
      <w:proofErr w:type="spellStart"/>
      <w:r w:rsidR="00F7152E">
        <w:t>201</w:t>
      </w:r>
      <w:r w:rsidR="00292376">
        <w:t>7</w:t>
      </w:r>
      <w:r w:rsidR="00F7152E">
        <w:t>.g</w:t>
      </w:r>
      <w:proofErr w:type="spellEnd"/>
      <w:r w:rsidR="00F7152E">
        <w:t>.</w:t>
      </w:r>
      <w:r w:rsidR="00182B44">
        <w:t xml:space="preserve"> Financijska agencija</w:t>
      </w:r>
      <w:r w:rsidR="00F7152E">
        <w:t>,</w:t>
      </w:r>
      <w:r w:rsidR="00182B44">
        <w:t xml:space="preserve"> Regionalni centar Osijek, Podružnica Osijek </w:t>
      </w:r>
      <w:r w:rsidR="00F7152E">
        <w:t xml:space="preserve">je </w:t>
      </w:r>
      <w:r w:rsidR="00182B44">
        <w:t xml:space="preserve">podnijela zahtjev </w:t>
      </w:r>
      <w:r w:rsidR="003741F2">
        <w:t xml:space="preserve">ovome </w:t>
      </w:r>
      <w:r w:rsidR="00182B44">
        <w:t>sud</w:t>
      </w:r>
      <w:r>
        <w:t xml:space="preserve">u </w:t>
      </w:r>
      <w:r w:rsidR="00182B44">
        <w:t>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DC51C2">
        <w:t>.</w:t>
      </w:r>
      <w:r w:rsidR="00F7152E">
        <w:t xml:space="preserve"> </w:t>
      </w:r>
    </w:p>
    <w:p w:rsidRDefault="000E6A82" w:rsidP="00DC51C2" w:rsidR="000E6A82" w:rsidRPr="00DC51C2">
      <w:pPr>
        <w:jc w:val="both"/>
        <w:rPr>
          <w:b/>
          <w:bCs/>
        </w:rPr>
      </w:pPr>
    </w:p>
    <w:p w:rsidRDefault="003741F2" w:rsidP="00520DFA" w:rsidR="00520DFA">
      <w:pPr>
        <w:pStyle w:val="Tijeloteksta"/>
        <w:ind w:firstLine="708"/>
      </w:pPr>
      <w:r>
        <w:t>D</w:t>
      </w:r>
      <w:r w:rsidR="00BE6CC8">
        <w:t>ana</w:t>
      </w:r>
      <w:r w:rsidR="00F7152E">
        <w:t xml:space="preserve"> </w:t>
      </w:r>
      <w:proofErr w:type="spellStart"/>
      <w:r w:rsidR="00516520">
        <w:t>22</w:t>
      </w:r>
      <w:proofErr w:type="spellEnd"/>
      <w:r w:rsidR="00FC4D14">
        <w:t>.</w:t>
      </w:r>
      <w:r w:rsidR="00F7152E">
        <w:t xml:space="preserve"> </w:t>
      </w:r>
      <w:r w:rsidR="00516520">
        <w:t>svibnja</w:t>
      </w:r>
      <w:r w:rsidR="005D559E">
        <w:t xml:space="preserve"> </w:t>
      </w:r>
      <w:proofErr w:type="spellStart"/>
      <w:r w:rsidR="005D559E">
        <w:t>2017</w:t>
      </w:r>
      <w:proofErr w:type="spellEnd"/>
      <w:r w:rsidR="00DC51C2">
        <w:t>.</w:t>
      </w:r>
      <w:r>
        <w:t xml:space="preserve"> </w:t>
      </w:r>
      <w:r w:rsidR="00EB12CD">
        <w:t>objavljen je</w:t>
      </w:r>
      <w:r w:rsidR="00BE6CC8">
        <w:t xml:space="preserve"> oglas na mrežnoj stranici e-Oglasna ploča sudova pod </w:t>
      </w:r>
      <w:proofErr w:type="spellStart"/>
      <w:r w:rsidR="00BE6CC8">
        <w:t>posl</w:t>
      </w:r>
      <w:proofErr w:type="spellEnd"/>
      <w:r w:rsidR="00BE6CC8">
        <w:t>. brojem St-</w:t>
      </w:r>
      <w:proofErr w:type="spellStart"/>
      <w:r w:rsidR="00516520">
        <w:t>530</w:t>
      </w:r>
      <w:proofErr w:type="spellEnd"/>
      <w:r w:rsidR="00F7152E">
        <w:t>/</w:t>
      </w:r>
      <w:proofErr w:type="spellStart"/>
      <w:r w:rsidR="00F7152E">
        <w:t>1</w:t>
      </w:r>
      <w:r w:rsidR="00292376">
        <w:t>7</w:t>
      </w:r>
      <w:proofErr w:type="spellEnd"/>
      <w:r w:rsidR="00F7152E">
        <w:t>-3</w:t>
      </w:r>
      <w:r w:rsidR="002E0208">
        <w:t>,</w:t>
      </w:r>
      <w:r w:rsidR="00BE6CC8">
        <w:t xml:space="preserve"> </w:t>
      </w:r>
      <w:r w:rsidR="00520DFA">
        <w:t>sukla</w:t>
      </w:r>
      <w:r w:rsidR="00BE6CC8">
        <w:t>dno čl. 430</w:t>
      </w:r>
      <w:r w:rsidR="00F7152E">
        <w:t>.</w:t>
      </w:r>
      <w:r w:rsidR="00E72D3D">
        <w:t xml:space="preserve"> Stečajnog zakona</w:t>
      </w:r>
      <w:r w:rsidR="00BE6CC8">
        <w:t xml:space="preserve"> ( NN-</w:t>
      </w:r>
      <w:r w:rsidR="00364026">
        <w:t>71</w:t>
      </w:r>
      <w:r w:rsidR="00F7152E">
        <w:t>/15 ) kojim je pozvan</w:t>
      </w:r>
      <w:r w:rsidR="00EB12CD">
        <w:t xml:space="preserve"> </w:t>
      </w:r>
      <w:r w:rsidR="00F33FAA">
        <w:t xml:space="preserve">direktor </w:t>
      </w:r>
      <w:r w:rsidR="00520DFA">
        <w:t>dužnik</w:t>
      </w:r>
      <w:r w:rsidR="00F33FAA">
        <w:t>a</w:t>
      </w:r>
      <w:r w:rsidR="00F7152E">
        <w:t>, da</w:t>
      </w:r>
      <w:r w:rsidR="00BE6CC8">
        <w:t xml:space="preserve"> u roku od 15 da</w:t>
      </w:r>
      <w:r w:rsidR="00F7152E">
        <w:t>na od dana objave oglasa dostavi</w:t>
      </w:r>
      <w:r w:rsidR="00520DFA">
        <w:t xml:space="preserve"> javnobilježnički ovjerovljeni </w:t>
      </w:r>
      <w:proofErr w:type="spellStart"/>
      <w:r w:rsidR="00520DFA">
        <w:t>prokazni</w:t>
      </w:r>
      <w:proofErr w:type="spellEnd"/>
      <w:r w:rsidR="00520DFA">
        <w:t xml:space="preserve"> popis imovine </w:t>
      </w:r>
      <w:r w:rsidR="00BE6CC8">
        <w:t>i obvez</w:t>
      </w:r>
      <w:r w:rsidR="00F7152E">
        <w:t>u</w:t>
      </w:r>
      <w:r w:rsidR="00BE6CC8">
        <w:t xml:space="preserve"> na propisanom obrascu</w:t>
      </w:r>
      <w:r w:rsidR="00DC51C2">
        <w:t>,</w:t>
      </w:r>
      <w:r w:rsidR="00BE6CC8">
        <w:t xml:space="preserve"> te su</w:t>
      </w:r>
      <w:r w:rsidR="00DC51C2">
        <w:t xml:space="preserve"> ujedno</w:t>
      </w:r>
      <w:r w:rsidR="00BE6CC8">
        <w:t xml:space="preserve"> pozvani </w:t>
      </w:r>
      <w:r w:rsidR="008F3526">
        <w:t xml:space="preserve">i </w:t>
      </w:r>
      <w:r w:rsidR="00BE6CC8">
        <w:t>vjerovnici</w:t>
      </w:r>
      <w:r w:rsidR="007741C6">
        <w:t xml:space="preserve"> dužnika</w:t>
      </w:r>
      <w:r w:rsidR="00F7152E">
        <w:t>,</w:t>
      </w:r>
      <w:r w:rsidR="00BE6CC8">
        <w:t xml:space="preserve"> da najkasnij</w:t>
      </w:r>
      <w:r w:rsidR="00F7152E">
        <w:t xml:space="preserve">e u roku 45 dana od dana objave </w:t>
      </w:r>
      <w:r w:rsidR="00BE6CC8">
        <w:t>oglasa predlože otvaranje stečajnog postupka</w:t>
      </w:r>
      <w:r w:rsidR="002E0208">
        <w:t xml:space="preserve"> nad dužnikom, pod prijetnjom zakonskih</w:t>
      </w:r>
      <w:r w:rsidR="00BE6CC8">
        <w:t xml:space="preserve"> posljedica iz čl. 431</w:t>
      </w:r>
      <w:r w:rsidR="00F7152E">
        <w:t>.</w:t>
      </w:r>
      <w:r w:rsidR="00364026">
        <w:t xml:space="preserve"> Stečajnog zakona. </w:t>
      </w:r>
    </w:p>
    <w:p w:rsidRDefault="00F33FAA" w:rsidP="00520DFA" w:rsidR="00F33FAA">
      <w:pPr>
        <w:pStyle w:val="Tijeloteksta"/>
        <w:ind w:firstLine="708"/>
      </w:pPr>
    </w:p>
    <w:p w:rsidRDefault="00F33FAA" w:rsidP="00520DFA" w:rsidR="00F33FAA">
      <w:pPr>
        <w:pStyle w:val="Tijeloteksta"/>
        <w:ind w:firstLine="708"/>
      </w:pPr>
      <w:r>
        <w:t>Vjerovnik Republika Hrvatska</w:t>
      </w:r>
      <w:r w:rsidR="00FC4D14">
        <w:t xml:space="preserve">, Ministarstvo financija, Porezna uprava, Područni ured Slavonija i Baranja, Vukovar, koju zastupa </w:t>
      </w:r>
      <w:proofErr w:type="spellStart"/>
      <w:r w:rsidR="00FC4D14">
        <w:t>ŽDO</w:t>
      </w:r>
      <w:proofErr w:type="spellEnd"/>
      <w:r w:rsidR="00FC4D14">
        <w:t xml:space="preserve"> u </w:t>
      </w:r>
      <w:r w:rsidR="005D559E">
        <w:t>Vukovaru</w:t>
      </w:r>
      <w:r>
        <w:t>, je</w:t>
      </w:r>
      <w:r w:rsidR="00B60496">
        <w:t xml:space="preserve"> podneskom od </w:t>
      </w:r>
      <w:proofErr w:type="spellStart"/>
      <w:r w:rsidR="00516520">
        <w:t>31</w:t>
      </w:r>
      <w:proofErr w:type="spellEnd"/>
      <w:r w:rsidR="00FC4D14">
        <w:t xml:space="preserve">. </w:t>
      </w:r>
      <w:r w:rsidR="00516520">
        <w:t>svibnja</w:t>
      </w:r>
      <w:r w:rsidR="00FC4D14">
        <w:t xml:space="preserve"> </w:t>
      </w:r>
      <w:proofErr w:type="spellStart"/>
      <w:r w:rsidR="005D559E">
        <w:t>2017</w:t>
      </w:r>
      <w:r w:rsidR="00B60496">
        <w:t>.g</w:t>
      </w:r>
      <w:proofErr w:type="spellEnd"/>
      <w:r w:rsidR="00B60496">
        <w:t>. predložila</w:t>
      </w:r>
      <w:r>
        <w:t xml:space="preserve"> otvaranje stečajnog postupka nad dužnikom</w:t>
      </w:r>
      <w:r w:rsidR="00734EF9">
        <w:t xml:space="preserve"> </w:t>
      </w:r>
      <w:proofErr w:type="spellStart"/>
      <w:r w:rsidR="00515878">
        <w:t>NICOLE</w:t>
      </w:r>
      <w:proofErr w:type="spellEnd"/>
      <w:r w:rsidR="00515878">
        <w:t xml:space="preserve"> d.o.o. Cerić i </w:t>
      </w:r>
      <w:r w:rsidR="00FA70D5">
        <w:t>uz navedeni podnesak</w:t>
      </w:r>
      <w:r w:rsidR="00047289">
        <w:t xml:space="preserve"> dostavila dokumentaciju iz koje proizlazi tražbina vjerovnika RH</w:t>
      </w:r>
      <w:r>
        <w:t>.</w:t>
      </w:r>
    </w:p>
    <w:p w:rsidRDefault="00515878" w:rsidP="00520DFA" w:rsidR="00515878">
      <w:pPr>
        <w:pStyle w:val="Tijeloteksta"/>
        <w:ind w:firstLine="708"/>
      </w:pPr>
    </w:p>
    <w:p w:rsidRDefault="005D559E" w:rsidP="00520DFA" w:rsidR="005D559E">
      <w:pPr>
        <w:pStyle w:val="Tijeloteksta"/>
        <w:ind w:firstLine="708"/>
      </w:pPr>
    </w:p>
    <w:p w:rsidRDefault="00B0527A" w:rsidP="00B0527A" w:rsidR="00B0527A">
      <w:pPr>
        <w:jc w:val="right"/>
      </w:pPr>
      <w:r>
        <w:lastRenderedPageBreak/>
        <w:t>2 St-</w:t>
      </w:r>
      <w:proofErr w:type="spellStart"/>
      <w:r w:rsidR="00516520">
        <w:t>530</w:t>
      </w:r>
      <w:proofErr w:type="spellEnd"/>
      <w:r w:rsidR="00FA70D5">
        <w:t>/</w:t>
      </w:r>
      <w:proofErr w:type="spellStart"/>
      <w:r w:rsidR="00FA70D5">
        <w:t>1</w:t>
      </w:r>
      <w:r w:rsidR="0087674C">
        <w:t>7</w:t>
      </w:r>
      <w:proofErr w:type="spellEnd"/>
      <w:r w:rsidR="0087674C">
        <w:t>-5</w:t>
      </w:r>
      <w:r>
        <w:t xml:space="preserve"> </w:t>
      </w:r>
    </w:p>
    <w:p w:rsidRDefault="00B0527A" w:rsidP="00B0527A" w:rsidR="00B0527A">
      <w:pPr>
        <w:pStyle w:val="Tijeloteksta"/>
        <w:ind w:firstLine="708"/>
        <w:jc w:val="center"/>
      </w:pPr>
      <w:r>
        <w:t>2</w:t>
      </w:r>
    </w:p>
    <w:p w:rsidRDefault="00F33FAA" w:rsidP="00520DFA" w:rsidR="00F33FAA">
      <w:pPr>
        <w:pStyle w:val="Tijeloteksta"/>
        <w:ind w:firstLine="708"/>
      </w:pPr>
    </w:p>
    <w:p w:rsidRDefault="00A90F2F" w:rsidP="00F33FAA" w:rsidR="00086CC9" w:rsidRPr="00152D22">
      <w:pPr>
        <w:pStyle w:val="Tijeloteksta"/>
        <w:ind w:firstLine="708"/>
      </w:pPr>
      <w:r>
        <w:t>Obzirom je vjerovnik RH podnijela</w:t>
      </w:r>
      <w:r w:rsidR="00F33FAA">
        <w:t xml:space="preserve"> prijedlog za otvaranje stečajnog postupka nad dužnikom, to nisu ispunjene pretpostavke za istodobno otvaranje i zaključenje skraćenog stečajnog postupka</w:t>
      </w:r>
      <w:r w:rsidR="00FA70D5">
        <w:t>,</w:t>
      </w:r>
      <w:r w:rsidR="00F33FAA">
        <w:t xml:space="preserve"> u smislu odredbe čl. 431. Stečajnog zakona, te je sud u skladu s odredbom čl. 433. Stečajnog zakona obustavio skraćeni steča</w:t>
      </w:r>
      <w:r w:rsidR="00B0527A">
        <w:t>jni postupak nad dužnikom i</w:t>
      </w:r>
      <w:r w:rsidR="00F33FAA">
        <w:t xml:space="preserve"> odlučio kao u izreci rješenja pod t. I, time što će se postupak nastaviti prema općim odredbama Stečajnog zakona t. II izreke rješenja. </w:t>
      </w:r>
    </w:p>
    <w:p w:rsidRDefault="00520DFA" w:rsidP="00642B53" w:rsidR="00520DFA">
      <w:pPr>
        <w:pStyle w:val="Tijeloteksta"/>
      </w:pPr>
    </w:p>
    <w:p w:rsidRDefault="00520DFA" w:rsidP="00520DFA" w:rsidR="00520DFA">
      <w:pPr>
        <w:pStyle w:val="Tijeloteksta"/>
        <w:ind w:firstLine="71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r w:rsidR="00516520">
        <w:t>4</w:t>
      </w:r>
      <w:r w:rsidR="00C82343">
        <w:t xml:space="preserve">. </w:t>
      </w:r>
      <w:r w:rsidR="00516520">
        <w:t>rujna</w:t>
      </w:r>
      <w:r w:rsidR="00722D9D">
        <w:t xml:space="preserve"> </w:t>
      </w:r>
      <w:proofErr w:type="spellStart"/>
      <w:r w:rsidR="00722D9D">
        <w:t>2017</w:t>
      </w:r>
      <w:proofErr w:type="spellEnd"/>
      <w:r w:rsidR="00C82343">
        <w:t xml:space="preserve">.  </w:t>
      </w:r>
    </w:p>
    <w:p w:rsidRDefault="00EF770D" w:rsidP="00520DFA" w:rsidR="00EF770D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F7152E" w:rsidP="00F7152E" w:rsidR="00F7152E">
      <w:pPr>
        <w:pStyle w:val="Tijeloteksta"/>
        <w:ind w:firstLine="708" w:left="4956"/>
        <w:jc w:val="center"/>
      </w:pPr>
      <w:r>
        <w:t>SUDAC:</w:t>
      </w:r>
    </w:p>
    <w:p w:rsidRDefault="007741C6" w:rsidP="00F7152E" w:rsidR="00F7152E">
      <w:pPr>
        <w:pStyle w:val="Tijeloteksta"/>
        <w:ind w:firstLine="708" w:left="4956"/>
        <w:jc w:val="center"/>
      </w:pPr>
      <w:r>
        <w:t>Kata Gojtan</w:t>
      </w:r>
    </w:p>
    <w:p w:rsidRDefault="00F7152E" w:rsidP="009E04FF" w:rsidR="009E04FF">
      <w:pPr>
        <w:pStyle w:val="Tijeloteksta"/>
        <w:jc w:val="left"/>
      </w:pPr>
      <w:r>
        <w:t xml:space="preserve">Zapisničar: Sanda </w:t>
      </w:r>
      <w:proofErr w:type="spellStart"/>
      <w:r>
        <w:t>Gučić</w:t>
      </w:r>
      <w:proofErr w:type="spellEnd"/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 xml:space="preserve">Protiv ovog rješenja može </w:t>
      </w:r>
      <w:r w:rsidR="00B0527A">
        <w:t>se izjaviti</w:t>
      </w:r>
      <w:r>
        <w:t xml:space="preserve"> žalbu Visokom trgovačkom sudu Republike Hrvatske u Zagrebu u roku od 8 dana pismeno u 3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Dužnik</w:t>
      </w:r>
    </w:p>
    <w:p w:rsidRDefault="00FA70D5" w:rsidP="009E04FF" w:rsidR="00B0527A">
      <w:pPr>
        <w:pStyle w:val="Tijeloteksta"/>
        <w:numPr>
          <w:ilvl w:val="0"/>
          <w:numId w:val="2"/>
        </w:numPr>
        <w:jc w:val="left"/>
      </w:pPr>
      <w:proofErr w:type="spellStart"/>
      <w:r>
        <w:t>ŽDO</w:t>
      </w:r>
      <w:proofErr w:type="spellEnd"/>
      <w:r>
        <w:t xml:space="preserve"> </w:t>
      </w:r>
      <w:r w:rsidR="00E95D20">
        <w:t>Vukovar</w:t>
      </w:r>
      <w:r w:rsidR="00B0527A">
        <w:t xml:space="preserve"> – za vjerovnika RH</w:t>
      </w:r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9E04FF" w:rsidP="009E04FF" w:rsidR="00573033">
      <w:pPr>
        <w:pStyle w:val="Tijeloteksta"/>
        <w:numPr>
          <w:ilvl w:val="0"/>
          <w:numId w:val="2"/>
        </w:numPr>
        <w:jc w:val="left"/>
      </w:pPr>
      <w:r>
        <w:t>Riješeno</w:t>
      </w:r>
      <w:r w:rsidR="00573033">
        <w:t xml:space="preserve"> </w:t>
      </w:r>
    </w:p>
    <w:p w:rsidRDefault="006A421D" w:rsidP="009E04FF" w:rsidR="006A421D">
      <w:pPr>
        <w:pStyle w:val="Tijeloteksta"/>
        <w:numPr>
          <w:ilvl w:val="0"/>
          <w:numId w:val="2"/>
        </w:numPr>
        <w:jc w:val="left"/>
      </w:pPr>
      <w:r>
        <w:t>Nakon pravomoćnosti – u redovni stečajni postupak</w:t>
      </w:r>
    </w:p>
    <w:p w:rsidRDefault="00573033" w:rsidP="009E04FF" w:rsidR="009E04FF">
      <w:pPr>
        <w:pStyle w:val="Tijeloteksta"/>
        <w:numPr>
          <w:ilvl w:val="0"/>
          <w:numId w:val="2"/>
        </w:numPr>
        <w:jc w:val="left"/>
      </w:pPr>
      <w:r>
        <w:t>kal</w:t>
      </w:r>
      <w:r w:rsidR="009E04FF">
        <w:t>.</w:t>
      </w:r>
      <w:r w:rsidR="00FA70D5">
        <w:t xml:space="preserve"> </w:t>
      </w:r>
      <w:proofErr w:type="spellStart"/>
      <w:r w:rsidR="00516520">
        <w:t>4.10</w:t>
      </w:r>
      <w:proofErr w:type="spellEnd"/>
      <w:r w:rsidR="00516520">
        <w:t>.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1CE9" w:rsidP="00FD0D3C" w:rsidR="00731CE9">
      <w:r>
        <w:separator/>
      </w:r>
    </w:p>
  </w:endnote>
  <w:endnote w:id="0" w:type="continuationSeparator">
    <w:p w:rsidRDefault="00731CE9" w:rsidP="00FD0D3C" w:rsidR="00731C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1CE9" w:rsidP="00FD0D3C" w:rsidR="00731CE9">
      <w:r>
        <w:separator/>
      </w:r>
    </w:p>
  </w:footnote>
  <w:footnote w:id="0" w:type="continuationSeparator">
    <w:p w:rsidRDefault="00731CE9" w:rsidP="00FD0D3C" w:rsidR="00731C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6452032"/>
      <w:docPartObj>
        <w:docPartGallery w:val="Page Numbers (Top of Page)"/>
        <w:docPartUnique/>
      </w:docPartObj>
    </w:sdtPr>
    <w:sdtEndPr/>
    <w:sdtContent>
      <w:p w:rsidRDefault="00573033" w:rsidR="00573033">
        <w:pPr>
          <w:pStyle w:val="Zaglavlje"/>
          <w:jc w:val="center"/>
        </w:pPr>
        <w:r>
          <w:t xml:space="preserve">                                                                                             </w:t>
        </w:r>
        <w:r w:rsidR="00EB12CD">
          <w:t xml:space="preserve">                              </w:t>
        </w:r>
      </w:p>
    </w:sdtContent>
  </w:sdt>
  <w:p w:rsidRDefault="00573033" w:rsidP="00573033" w:rsidR="00573033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04B62"/>
    <w:rsid w:val="00011A1F"/>
    <w:rsid w:val="00017F4A"/>
    <w:rsid w:val="00035413"/>
    <w:rsid w:val="00047289"/>
    <w:rsid w:val="0006489C"/>
    <w:rsid w:val="00086CC9"/>
    <w:rsid w:val="000C47AE"/>
    <w:rsid w:val="000D2805"/>
    <w:rsid w:val="000E6A82"/>
    <w:rsid w:val="001257A9"/>
    <w:rsid w:val="00140992"/>
    <w:rsid w:val="001643FC"/>
    <w:rsid w:val="001648A2"/>
    <w:rsid w:val="0017007B"/>
    <w:rsid w:val="00171061"/>
    <w:rsid w:val="00180465"/>
    <w:rsid w:val="00182B44"/>
    <w:rsid w:val="001C6EA2"/>
    <w:rsid w:val="001D7FB0"/>
    <w:rsid w:val="001F739B"/>
    <w:rsid w:val="0024241D"/>
    <w:rsid w:val="00270458"/>
    <w:rsid w:val="00291A4E"/>
    <w:rsid w:val="00292376"/>
    <w:rsid w:val="00293A9C"/>
    <w:rsid w:val="002B6B2E"/>
    <w:rsid w:val="002E0208"/>
    <w:rsid w:val="00312176"/>
    <w:rsid w:val="003271BE"/>
    <w:rsid w:val="00335737"/>
    <w:rsid w:val="0033604D"/>
    <w:rsid w:val="00364026"/>
    <w:rsid w:val="003660B7"/>
    <w:rsid w:val="003741F2"/>
    <w:rsid w:val="003A7C8B"/>
    <w:rsid w:val="003B6C7C"/>
    <w:rsid w:val="003C7EC0"/>
    <w:rsid w:val="003D08B4"/>
    <w:rsid w:val="00406B4F"/>
    <w:rsid w:val="00444EA2"/>
    <w:rsid w:val="0045383A"/>
    <w:rsid w:val="00487157"/>
    <w:rsid w:val="00495676"/>
    <w:rsid w:val="004A2254"/>
    <w:rsid w:val="004A619D"/>
    <w:rsid w:val="004F1ABF"/>
    <w:rsid w:val="004F3B9A"/>
    <w:rsid w:val="005064EA"/>
    <w:rsid w:val="00515878"/>
    <w:rsid w:val="00516520"/>
    <w:rsid w:val="00520DFA"/>
    <w:rsid w:val="00534927"/>
    <w:rsid w:val="00534E0F"/>
    <w:rsid w:val="005420F0"/>
    <w:rsid w:val="00566CDF"/>
    <w:rsid w:val="00573033"/>
    <w:rsid w:val="00583226"/>
    <w:rsid w:val="00584332"/>
    <w:rsid w:val="0059098C"/>
    <w:rsid w:val="005D559E"/>
    <w:rsid w:val="005D7612"/>
    <w:rsid w:val="00617B3C"/>
    <w:rsid w:val="00642B53"/>
    <w:rsid w:val="006A421D"/>
    <w:rsid w:val="006C3FCC"/>
    <w:rsid w:val="006E61B4"/>
    <w:rsid w:val="00722D9D"/>
    <w:rsid w:val="007261FC"/>
    <w:rsid w:val="00731CE9"/>
    <w:rsid w:val="00734EF9"/>
    <w:rsid w:val="00736A7F"/>
    <w:rsid w:val="00742F86"/>
    <w:rsid w:val="00751321"/>
    <w:rsid w:val="00755889"/>
    <w:rsid w:val="00762895"/>
    <w:rsid w:val="007741C6"/>
    <w:rsid w:val="00782E35"/>
    <w:rsid w:val="007C0B45"/>
    <w:rsid w:val="007E489A"/>
    <w:rsid w:val="007E7F9D"/>
    <w:rsid w:val="008151B4"/>
    <w:rsid w:val="0087674C"/>
    <w:rsid w:val="008B33A8"/>
    <w:rsid w:val="008D5FDB"/>
    <w:rsid w:val="008E5796"/>
    <w:rsid w:val="008F1997"/>
    <w:rsid w:val="008F3526"/>
    <w:rsid w:val="00905EAD"/>
    <w:rsid w:val="009240E0"/>
    <w:rsid w:val="00976D15"/>
    <w:rsid w:val="009A6EDA"/>
    <w:rsid w:val="009D42F4"/>
    <w:rsid w:val="009E04FF"/>
    <w:rsid w:val="00A071BA"/>
    <w:rsid w:val="00A07EF4"/>
    <w:rsid w:val="00A11D11"/>
    <w:rsid w:val="00A12C16"/>
    <w:rsid w:val="00A35140"/>
    <w:rsid w:val="00A353A4"/>
    <w:rsid w:val="00A37897"/>
    <w:rsid w:val="00A579DC"/>
    <w:rsid w:val="00A90F2F"/>
    <w:rsid w:val="00A94EE7"/>
    <w:rsid w:val="00A961D1"/>
    <w:rsid w:val="00AB7CFF"/>
    <w:rsid w:val="00AD10D4"/>
    <w:rsid w:val="00AD58EF"/>
    <w:rsid w:val="00AF760D"/>
    <w:rsid w:val="00B0527A"/>
    <w:rsid w:val="00B10858"/>
    <w:rsid w:val="00B14447"/>
    <w:rsid w:val="00B417BA"/>
    <w:rsid w:val="00B46738"/>
    <w:rsid w:val="00B60496"/>
    <w:rsid w:val="00BA0C36"/>
    <w:rsid w:val="00BC36BB"/>
    <w:rsid w:val="00BD36F0"/>
    <w:rsid w:val="00BE6CC8"/>
    <w:rsid w:val="00C01A1D"/>
    <w:rsid w:val="00C1066C"/>
    <w:rsid w:val="00C12BAD"/>
    <w:rsid w:val="00C163C5"/>
    <w:rsid w:val="00C43EBD"/>
    <w:rsid w:val="00C76909"/>
    <w:rsid w:val="00C82343"/>
    <w:rsid w:val="00CA4A19"/>
    <w:rsid w:val="00CC758C"/>
    <w:rsid w:val="00CD017A"/>
    <w:rsid w:val="00D10204"/>
    <w:rsid w:val="00D36A9D"/>
    <w:rsid w:val="00DB052E"/>
    <w:rsid w:val="00DC51C2"/>
    <w:rsid w:val="00DE5440"/>
    <w:rsid w:val="00DF5259"/>
    <w:rsid w:val="00E07DA0"/>
    <w:rsid w:val="00E426F8"/>
    <w:rsid w:val="00E512E8"/>
    <w:rsid w:val="00E72D3D"/>
    <w:rsid w:val="00E95D20"/>
    <w:rsid w:val="00EB12CD"/>
    <w:rsid w:val="00ED1E0F"/>
    <w:rsid w:val="00EF770D"/>
    <w:rsid w:val="00F0353E"/>
    <w:rsid w:val="00F33FAA"/>
    <w:rsid w:val="00F34306"/>
    <w:rsid w:val="00F36582"/>
    <w:rsid w:val="00F7152E"/>
    <w:rsid w:val="00F758CB"/>
    <w:rsid w:val="00FA70D5"/>
    <w:rsid w:val="00FC4D14"/>
    <w:rsid w:val="00FD0D3C"/>
    <w:rsid w:val="00FD16AB"/>
    <w:rsid w:val="00FF194A"/>
    <w:rsid w:val="00FF5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271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71B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71B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71B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71B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271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71B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71B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71B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71B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rujna 2017.</izvorni_sadrzaj>
    <derivirana_varijabla naziv="DomainObject.DatumDonosenjaOdluke_1">4.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530</izvorni_sadrzaj>
    <derivirana_varijabla naziv="DomainObject.Predmet.Broj_1">530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2017.</izvorni_sadrzaj>
    <derivirana_varijabla naziv="DomainObject.Predmet.DatumOsnivanja_1">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St-530/2017</izvorni_sadrzaj>
    <derivirana_varijabla naziv="DomainObject.Predmet.OznakaBroj_1">St-530/2017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NICOLE društvo s ograničenom odgovornošću za proizvodnju, trgovinu i usluge</izvorni_sadrzaj>
    <derivirana_varijabla naziv="DomainObject.Predmet.ProtustrankaFormated_1">  NICOLE društvo s ograničenom odgovornošću za proizvodnju, trgovinu i usluge</derivirana_varijabla>
  </DomainObject.Predmet.ProtustrankaFormated>
  <DomainObject.Predmet.ProtustrankaFormatedOIB>
    <izvorni_sadrzaj>  NICOLE društvo s ograničenom odgovornošću za proizvodnju, trgovinu i usluge, OIB 04444831934</izvorni_sadrzaj>
    <derivirana_varijabla naziv="DomainObject.Predmet.ProtustrankaFormatedOIB_1">  NICOLE društvo s ograničenom odgovornošću za proizvodnju, trgovinu i usluge, OIB 04444831934</derivirana_varijabla>
  </DomainObject.Predmet.ProtustrankaFormatedOIB>
  <DomainObject.Predmet.ProtustrankaFormatedWithAdress>
    <izvorni_sadrzaj> NICOLE društvo s ograničenom odgovornošću za proizvodnju, trgovinu i usluge, Stjepana Radića 58, 32221 Cerić</izvorni_sadrzaj>
    <derivirana_varijabla naziv="DomainObject.Predmet.ProtustrankaFormatedWithAdress_1"> NICOLE društvo s ograničenom odgovornošću za proizvodnju, trgovinu i usluge, Stjepana Radića 58, 32221 Cerić</derivirana_varijabla>
  </DomainObject.Predmet.ProtustrankaFormatedWithAdress>
  <DomainObject.Predmet.ProtustrankaFormatedWithAdressOIB>
    <izvorni_sadrzaj> NICOLE društvo s ograničenom odgovornošću za proizvodnju, trgovinu i usluge, OIB 04444831934, Stjepana Radića 58, 32221 Cerić</izvorni_sadrzaj>
    <derivirana_varijabla naziv="DomainObject.Predmet.ProtustrankaFormatedWithAdressOIB_1"> NICOLE društvo s ograničenom odgovornošću za proizvodnju, trgovinu i usluge, OIB 04444831934, Stjepana Radića 58, 32221 Cerić</derivirana_varijabla>
  </DomainObject.Predmet.ProtustrankaFormatedWithAdressOIB>
  <DomainObject.Predmet.ProtustrankaWithAdress>
    <izvorni_sadrzaj>NICOLE društvo s ograničenom odgovornošću za proizvodnju, trgovinu i usluge Stjepana Radića 58, 32221 Cerić</izvorni_sadrzaj>
    <derivirana_varijabla naziv="DomainObject.Predmet.ProtustrankaWithAdress_1">NICOLE društvo s ograničenom odgovornošću za proizvodnju, trgovinu i usluge Stjepana Radića 58, 32221 Cerić</derivirana_varijabla>
  </DomainObject.Predmet.ProtustrankaWithAdress>
  <DomainObject.Predmet.ProtustrankaWithAdressOIB>
    <izvorni_sadrzaj>NICOLE društvo s ograničenom odgovornošću za proizvodnju, trgovinu i usluge, OIB 04444831934, Stjepana Radića 58, 32221 Cerić</izvorni_sadrzaj>
    <derivirana_varijabla naziv="DomainObject.Predmet.ProtustrankaWithAdressOIB_1">NICOLE društvo s ograničenom odgovornošću za proizvodnju, trgovinu i usluge, OIB 04444831934, Stjepana Radića 58, 32221 Cerić</derivirana_varijabla>
  </DomainObject.Predmet.ProtustrankaWithAdressOIB>
  <DomainObject.Predmet.ProtustrankaNazivFormated>
    <izvorni_sadrzaj>NICOLE društvo s ograničenom odgovornošću za proizvodnju, trgovinu i usluge</izvorni_sadrzaj>
    <derivirana_varijabla naziv="DomainObject.Predmet.ProtustrankaNazivFormated_1">NICOLE društvo s ograničenom odgovornošću za proizvodnju, trgovinu i usluge</derivirana_varijabla>
  </DomainObject.Predmet.ProtustrankaNazivFormated>
  <DomainObject.Predmet.ProtustrankaNazivFormatedOIB>
    <izvorni_sadrzaj>NICOLE društvo s ograničenom odgovornošću za proizvodnju, trgovinu i usluge, OIB 04444831934</izvorni_sadrzaj>
    <derivirana_varijabla naziv="DomainObject.Predmet.ProtustrankaNazivFormatedOIB_1">NICOLE društvo s ograničenom odgovornošću za proizvodnju, trgovinu i usluge, OIB 04444831934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NICOLE društvo s ograničenom odgovornošću za proizvodnju, trgovinu i usluge</item>
    </izvorni_sadrzaj>
    <derivirana_varijabla naziv="DomainObject.Predmet.ProtuStrankaListFormated_1">
      <item>NICOLE društvo s ograničenom odgovornošću za proizvodnju, trgovinu i usluge</item>
    </derivirana_varijabla>
  </DomainObject.Predmet.ProtuStrankaListFormated>
  <DomainObject.Predmet.ProtuStrankaListFormatedOIB>
    <izvorni_sadrzaj>
      <item>NICOLE društvo s ograničenom odgovornošću za proizvodnju, trgovinu i usluge, OIB 04444831934</item>
    </izvorni_sadrzaj>
    <derivirana_varijabla naziv="DomainObject.Predmet.ProtuStrankaListFormatedOIB_1">
      <item>NICOLE društvo s ograničenom odgovornošću za proizvodnju, trgovinu i usluge, OIB 04444831934</item>
    </derivirana_varijabla>
  </DomainObject.Predmet.ProtuStrankaListFormatedOIB>
  <DomainObject.Predmet.ProtuStrankaListFormatedWithAdress>
    <izvorni_sadrzaj>
      <item>NICOLE društvo s ograničenom odgovornošću za proizvodnju, trgovinu i usluge, Stjepana Radića 58, 32221 Cerić</item>
    </izvorni_sadrzaj>
    <derivirana_varijabla naziv="DomainObject.Predmet.ProtuStrankaListFormatedWithAdress_1">
      <item>NICOLE društvo s ograničenom odgovornošću za proizvodnju, trgovinu i usluge, Stjepana Radića 58, 32221 Cerić</item>
    </derivirana_varijabla>
  </DomainObject.Predmet.ProtuStrankaListFormatedWithAdress>
  <DomainObject.Predmet.ProtuStrankaListFormatedWithAdressOIB>
    <izvorni_sadrzaj>
      <item>NICOLE društvo s ograničenom odgovornošću za proizvodnju, trgovinu i usluge, OIB 04444831934, Stjepana Radića 58, 32221 Cerić</item>
    </izvorni_sadrzaj>
    <derivirana_varijabla naziv="DomainObject.Predmet.ProtuStrankaListFormatedWithAdressOIB_1">
      <item>NICOLE društvo s ograničenom odgovornošću za proizvodnju, trgovinu i usluge, OIB 04444831934, Stjepana Radića 58, 32221 Cerić</item>
    </derivirana_varijabla>
  </DomainObject.Predmet.ProtuStrankaListFormatedWithAdressOIB>
  <DomainObject.Predmet.ProtuStrankaListNazivFormated>
    <izvorni_sadrzaj>
      <item>NICOLE društvo s ograničenom odgovornošću za proizvodnju, trgovinu i usluge</item>
    </izvorni_sadrzaj>
    <derivirana_varijabla naziv="DomainObject.Predmet.ProtuStrankaListNazivFormated_1">
      <item>NICOLE društvo s ograničenom odgovornošću za proizvodnju, trgovinu i usluge</item>
    </derivirana_varijabla>
  </DomainObject.Predmet.ProtuStrankaListNazivFormated>
  <DomainObject.Predmet.ProtuStrankaListNazivFormatedOIB>
    <izvorni_sadrzaj>
      <item>NICOLE društvo s ograničenom odgovornošću za proizvodnju, trgovinu i usluge, OIB 04444831934</item>
    </izvorni_sadrzaj>
    <derivirana_varijabla naziv="DomainObject.Predmet.ProtuStrankaListNazivFormatedOIB_1">
      <item>NICOLE društvo s ograničenom odgovornošću za proizvodnju, trgovinu i usluge, OIB 04444831934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2017.</izvorni_sadrzaj>
    <derivirana_varijabla naziv="DomainObject.Datum_1">4.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NICOLE društvo s ograničenom odgovornošću za proizvodnju, trgovinu i usluge</izvorni_sadrzaj>
    <derivirana_varijabla naziv="DomainObject.Predmet.ProtustrankaIDrugi_1">NICOLE društvo s ograničenom odgovornošću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NICOLE društvo s ograničenom odgovornošću za proizvodnju, trgovinu i usluge, OIB 04444831934, Stjepana Radića 58, 32221 Cerić</izvorni_sadrzaj>
    <derivirana_varijabla naziv="DomainObject.Predmet.ProtustrankaIDrugiAdressOIB_1">NICOLE društvo s ograničenom odgovornošću za proizvodnju, trgovinu i usluge, OIB 04444831934, Stjepana Radića 58, 32221 Cerić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NICOLE društvo s ograničenom odgovornošću za proizvodnju, trgovinu i usluge</item>
    </izvorni_sadrzaj>
    <derivirana_varijabla naziv="DomainObject.Predmet.SudioniciListNaziv_1">
      <item>FINA RC OSIJEK</item>
      <item>NICOLE društvo s ograničenom odgovornošću za proizvodnju, trgovinu i usluge</item>
    </derivirana_varijabla>
  </DomainObject.Predmet.SudioniciListNaziv>
  <DomainObject.Predmet.SudioniciListAdressOIB>
    <izvorni_sadrzaj>
      <item>FINA RC OSIJEK, OIB 85821130368</item>
      <item>NICOLE društvo s ograničenom odgovornošću za proizvodnju, trgovinu i usluge, OIB 04444831934, Stjepana Radića 58,32221 Cerić</item>
    </izvorni_sadrzaj>
    <derivirana_varijabla naziv="DomainObject.Predmet.SudioniciListAdressOIB_1">
      <item>FINA RC OSIJEK, OIB 85821130368</item>
      <item>NICOLE društvo s ograničenom odgovornošću za proizvodnju, trgovinu i usluge, OIB 04444831934, Stjepana Radića 58,32221 Cerić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04444831934</item>
    </izvorni_sadrzaj>
    <derivirana_varijabla naziv="DomainObject.Predmet.SudioniciListNazivOIB_1">
      <item>, OIB 85821130368</item>
      <item>, OIB 04444831934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4E76F90-A6E6-4B73-8615-0F1F95C11A7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409</properties:Words>
  <properties:Characters>2194</properties:Characters>
  <properties:Lines>180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2017-09-04T08:35:00Z</dcterms:created>
  <dc:creator>wsadmin</dc:creator>
  <cp:lastModifiedBy>Sanda Gučić</cp:lastModifiedBy>
  <cp:lastPrinted>2017-09-04T08:36:00Z</cp:lastPrinted>
  <dcterms:modified xmlns:xsi="http://www.w3.org/2001/XMLSchema-instance" xsi:type="dcterms:W3CDTF">2017-09-04T10:41:00Z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