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f758" w14:paraId="584f75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96E" w:rsidP="00FF296E" w:rsidR="00FF296E" w:rsidRPr="004453B3">
      <w:pPr>
        <w:pStyle w:val="Zaglavlje"/>
      </w:pPr>
      <w:r w:rsidRPr="004453B3">
        <w:t xml:space="preserve">REPUBLIKA HRVATSKA </w:t>
      </w:r>
    </w:p>
    <w:p w:rsidRDefault="00FF296E" w:rsidP="00FF296E" w:rsidR="00FF296E" w:rsidRPr="004453B3">
      <w:pPr>
        <w:pStyle w:val="Zaglavlje"/>
      </w:pPr>
      <w:r w:rsidRPr="004453B3">
        <w:t>Trgovački sud u Zagrebu</w:t>
      </w:r>
    </w:p>
    <w:p w:rsidRDefault="00FF296E" w:rsidP="00FF296E" w:rsidR="00FF296E" w:rsidRPr="004453B3">
      <w:pPr>
        <w:pStyle w:val="Zaglavlje"/>
      </w:pPr>
      <w:r w:rsidRPr="004453B3">
        <w:t xml:space="preserve">Zagreb, Amruševa 2/II </w:t>
      </w:r>
    </w:p>
    <w:p w:rsidRDefault="00FF296E" w:rsidP="00FF296E" w:rsidR="00FF296E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2479/15</w:t>
      </w:r>
    </w:p>
    <w:p w:rsidRDefault="00FF296E" w:rsidP="00FF296E" w:rsidR="00FF296E" w:rsidRPr="004453B3">
      <w:pPr>
        <w:jc w:val="center"/>
      </w:pPr>
    </w:p>
    <w:p w:rsidRDefault="00FF296E" w:rsidP="00FF296E" w:rsidR="00FF296E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center"/>
      </w:pPr>
      <w:r w:rsidRPr="004453B3">
        <w:t>R J E Š E N J E</w:t>
      </w:r>
    </w:p>
    <w:p w:rsidRDefault="00FF296E" w:rsidP="00FF296E" w:rsidR="00FF296E" w:rsidRPr="004453B3">
      <w:pPr>
        <w:jc w:val="center"/>
      </w:pPr>
    </w:p>
    <w:p w:rsidRDefault="00FF296E" w:rsidP="00FF296E" w:rsidR="00FF296E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KAPUSTA d.o.o., Šenkovec, Zagrebačka ulica 64, OIB: 83255203690</w:t>
      </w:r>
      <w:r w:rsidRPr="004453B3">
        <w:t xml:space="preserve">, dana </w:t>
      </w:r>
      <w:r>
        <w:t>17. ožujka</w:t>
      </w:r>
      <w:r w:rsidRPr="004453B3">
        <w:t xml:space="preserve"> 2016. 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center"/>
      </w:pPr>
      <w:r w:rsidRPr="004453B3">
        <w:t>r i j e š i o    je</w:t>
      </w:r>
    </w:p>
    <w:p w:rsidRDefault="00FF296E" w:rsidP="00FF296E" w:rsidR="00FF296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F296E" w:rsidP="00FF296E" w:rsidR="00FF296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KAPUSTA d.o.o., Šenkovec, Zagrebačka ulica 64, OIB: 83255203690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10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F296E" w:rsidP="00FF296E" w:rsidR="00FF296E" w:rsidRPr="004453B3">
      <w:pPr>
        <w:pStyle w:val="BodyText21"/>
        <w:rPr>
          <w:rFonts w:hAnsi="Times New Roman" w:ascii="Times New Roman"/>
          <w:szCs w:val="24"/>
        </w:rPr>
      </w:pPr>
    </w:p>
    <w:p w:rsidRDefault="00FF296E" w:rsidP="00FF296E" w:rsidR="00FF296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FF296E" w:rsidP="00FF296E" w:rsidR="00FF296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F296E" w:rsidP="00FF296E" w:rsidR="00FF296E">
      <w:pPr>
        <w:jc w:val="both"/>
      </w:pPr>
      <w:r w:rsidRPr="004453B3">
        <w:t xml:space="preserve">III. Zaključuje se stečajni postupak nad dužnikom </w:t>
      </w:r>
      <w:r>
        <w:t>KAPUSTA d.o.o., Šenkovec, Zagrebačka ulica 64, OIB: 83255203690.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t>IV. Nakon pravomoćnosti ovog rješenja, dužnik će se  brisati iz sudskog registra.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ind w:left="360"/>
        <w:jc w:val="center"/>
      </w:pPr>
      <w:r w:rsidRPr="004453B3">
        <w:t>Obrazloženje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F296E" w:rsidP="00FF296E" w:rsidR="00FF296E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FF296E" w:rsidP="00CF23FE" w:rsidR="001F0E88" w:rsidRPr="003D78D9">
      <w:pPr>
        <w:jc w:val="center"/>
      </w:pPr>
      <w:r w:rsidRPr="004453B3">
        <w:t xml:space="preserve">      </w:t>
      </w:r>
      <w:r w:rsidR="001F0E88">
        <w:t xml:space="preserve">                                                                                        </w:t>
      </w:r>
      <w:r w:rsidR="001F0E88" w:rsidRPr="003D78D9">
        <w:t xml:space="preserve">SUDAC: </w:t>
      </w:r>
    </w:p>
    <w:p w:rsidRDefault="001F0E88" w:rsidP="00CF23FE" w:rsidR="001F0E8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F0E88" w:rsidP="00CF23FE" w:rsidR="001F0E8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F0E88" w:rsidP="00FF296E" w:rsidR="00FF296E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F296E" w:rsidP="00FF296E" w:rsidR="00FF296E" w:rsidRPr="004453B3">
      <w:pPr>
        <w:jc w:val="both"/>
      </w:pPr>
      <w:r w:rsidRPr="004453B3">
        <w:t>Uputa o pravnom lijeku:</w:t>
      </w:r>
    </w:p>
    <w:p w:rsidRDefault="00FF296E" w:rsidP="00FF296E" w:rsidR="00FF296E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F296E" w:rsidP="00FF296E" w:rsidR="00FF296E" w:rsidRPr="004453B3">
      <w:pPr>
        <w:jc w:val="both"/>
        <w:rPr>
          <w:i/>
        </w:rPr>
      </w:pPr>
    </w:p>
    <w:p w:rsidRDefault="00FF296E" w:rsidP="00FF296E" w:rsidR="00FF296E" w:rsidRPr="004453B3">
      <w:pPr>
        <w:jc w:val="both"/>
      </w:pPr>
    </w:p>
    <w:p w:rsidRDefault="00FF296E" w:rsidP="00FF296E" w:rsidR="00FF296E" w:rsidRPr="004453B3">
      <w:pPr>
        <w:jc w:val="center"/>
        <w:rPr>
          <w:highlight w:val="green"/>
          <w:u w:val="single"/>
        </w:rPr>
      </w:pPr>
    </w:p>
    <w:p w:rsidRDefault="00FF296E" w:rsidP="00FF296E" w:rsidR="00FF296E" w:rsidRPr="004453B3">
      <w:pPr>
        <w:jc w:val="center"/>
        <w:rPr>
          <w:highlight w:val="green"/>
          <w:u w:val="single"/>
        </w:rPr>
      </w:pPr>
    </w:p>
    <w:p w:rsidRDefault="00FF296E" w:rsidP="00FF296E" w:rsidR="00FF296E" w:rsidRPr="004453B3">
      <w:pPr>
        <w:jc w:val="center"/>
        <w:rPr>
          <w:u w:val="single"/>
        </w:rPr>
      </w:pPr>
    </w:p>
    <w:p w:rsidRDefault="00FF296E" w:rsidP="00FF296E" w:rsidR="00FF296E" w:rsidRPr="004453B3"/>
    <w:p w:rsidRDefault="002D15B1" w:rsidP="00FF296E" w:rsidR="002D15B1">
      <w:pPr>
        <w:pStyle w:val="Zaglavlje"/>
      </w:pPr>
    </w:p>
    <w:sectPr w:rsidSect="00302849" w:rsidR="002D15B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4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C2D5C">
      <w:t>2</w:t>
    </w:r>
    <w:r w:rsidR="00FF296E">
      <w:t>479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34DA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7151"/>
    <w:rsid w:val="0087219B"/>
    <w:rsid w:val="0088072B"/>
    <w:rsid w:val="00881FDA"/>
    <w:rsid w:val="008826BF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13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13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St-2479/2015</izvorni_sadrzaj>
    <derivirana_varijabla naziv="DomainObject.Predmet.OznakaBroj_1">St-2479/2015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KAPUSTA d.o.o.</izvorni_sadrzaj>
    <derivirana_varijabla naziv="DomainObject.Predmet.ProtustrankaFormated_1">  KAPUSTA d.o.o.</derivirana_varijabla>
  </DomainObject.Predmet.ProtustrankaFormated>
  <DomainObject.Predmet.ProtustrankaFormatedOIB>
    <izvorni_sadrzaj>  KAPUSTA d.o.o., OIB 83255203690</izvorni_sadrzaj>
    <derivirana_varijabla naziv="DomainObject.Predmet.ProtustrankaFormatedOIB_1">  KAPUSTA d.o.o., OIB 83255203690</derivirana_varijabla>
  </DomainObject.Predmet.ProtustrankaFormatedOIB>
  <DomainObject.Predmet.ProtustrankaFormatedWithAdress>
    <izvorni_sadrzaj> KAPUSTA d.o.o., Zagrebačka ulica 64, 40000 Šenkovec</izvorni_sadrzaj>
    <derivirana_varijabla naziv="DomainObject.Predmet.ProtustrankaFormatedWithAdress_1"> KAPUSTA d.o.o., Zagrebačka ulica 64, 40000 Šenkovec</derivirana_varijabla>
  </DomainObject.Predmet.ProtustrankaFormatedWithAdress>
  <DomainObject.Predmet.ProtustrankaFormatedWithAdressOIB>
    <izvorni_sadrzaj> KAPUSTA d.o.o., OIB 83255203690, Zagrebačka ulica 64, 40000 Šenkovec</izvorni_sadrzaj>
    <derivirana_varijabla naziv="DomainObject.Predmet.ProtustrankaFormatedWithAdressOIB_1"> KAPUSTA d.o.o., OIB 83255203690, Zagrebačka ulica 64, 40000 Šenkovec</derivirana_varijabla>
  </DomainObject.Predmet.ProtustrankaFormatedWithAdressOIB>
  <DomainObject.Predmet.ProtustrankaWithAdress>
    <izvorni_sadrzaj>KAPUSTA d.o.o. Zagrebačka ulica 64, 40000 Šenkovec</izvorni_sadrzaj>
    <derivirana_varijabla naziv="DomainObject.Predmet.ProtustrankaWithAdress_1">KAPUSTA d.o.o. Zagrebačka ulica 64, 40000 Šenkovec</derivirana_varijabla>
  </DomainObject.Predmet.ProtustrankaWithAdress>
  <DomainObject.Predmet.ProtustrankaWithAdressOIB>
    <izvorni_sadrzaj>KAPUSTA d.o.o., OIB 83255203690, Zagrebačka ulica 64, 40000 Šenkovec</izvorni_sadrzaj>
    <derivirana_varijabla naziv="DomainObject.Predmet.ProtustrankaWithAdressOIB_1">KAPUSTA d.o.o., OIB 83255203690, Zagrebačka ulica 64, 40000 Šenkovec</derivirana_varijabla>
  </DomainObject.Predmet.ProtustrankaWithAdressOIB>
  <DomainObject.Predmet.ProtustrankaNazivFormated>
    <izvorni_sadrzaj>KAPUSTA d.o.o.</izvorni_sadrzaj>
    <derivirana_varijabla naziv="DomainObject.Predmet.ProtustrankaNazivFormated_1">KAPUSTA d.o.o.</derivirana_varijabla>
  </DomainObject.Predmet.ProtustrankaNazivFormated>
  <DomainObject.Predmet.ProtustrankaNazivFormatedOIB>
    <izvorni_sadrzaj>KAPUSTA d.o.o., OIB 83255203690</izvorni_sadrzaj>
    <derivirana_varijabla naziv="DomainObject.Predmet.ProtustrankaNazivFormatedOIB_1">KAPUSTA d.o.o., OIB 83255203690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KAPUSTA d.o.o.</item>
    </izvorni_sadrzaj>
    <derivirana_varijabla naziv="DomainObject.Predmet.ProtuStrankaListFormated_1">
      <item>KAPUSTA d.o.o.</item>
    </derivirana_varijabla>
  </DomainObject.Predmet.ProtuStrankaListFormated>
  <DomainObject.Predmet.ProtuStrankaListFormatedOIB>
    <izvorni_sadrzaj>
      <item>KAPUSTA d.o.o., OIB 83255203690</item>
    </izvorni_sadrzaj>
    <derivirana_varijabla naziv="DomainObject.Predmet.ProtuStrankaListFormatedOIB_1">
      <item>KAPUSTA d.o.o., OIB 83255203690</item>
    </derivirana_varijabla>
  </DomainObject.Predmet.ProtuStrankaListFormatedOIB>
  <DomainObject.Predmet.ProtuStrankaListFormatedWithAdress>
    <izvorni_sadrzaj>
      <item>KAPUSTA d.o.o., Zagrebačka ulica 64, 40000 Šenkovec</item>
    </izvorni_sadrzaj>
    <derivirana_varijabla naziv="DomainObject.Predmet.ProtuStrankaListFormatedWithAdress_1">
      <item>KAPUSTA d.o.o., Zagrebačka ulica 64, 40000 Šenkovec</item>
    </derivirana_varijabla>
  </DomainObject.Predmet.ProtuStrankaListFormatedWithAdress>
  <DomainObject.Predmet.ProtuStrankaListFormatedWithAdressOIB>
    <izvorni_sadrzaj>
      <item>KAPUSTA d.o.o., OIB 83255203690, Zagrebačka ulica 64, 40000 Šenkovec</item>
    </izvorni_sadrzaj>
    <derivirana_varijabla naziv="DomainObject.Predmet.ProtuStrankaListFormatedWithAdressOIB_1">
      <item>KAPUSTA d.o.o., OIB 83255203690, Zagrebačka ulica 64, 40000 Šenkovec</item>
    </derivirana_varijabla>
  </DomainObject.Predmet.ProtuStrankaListFormatedWithAdressOIB>
  <DomainObject.Predmet.ProtuStrankaListNazivFormated>
    <izvorni_sadrzaj>
      <item>KAPUSTA d.o.o.</item>
    </izvorni_sadrzaj>
    <derivirana_varijabla naziv="DomainObject.Predmet.ProtuStrankaListNazivFormated_1">
      <item>KAPUSTA d.o.o.</item>
    </derivirana_varijabla>
  </DomainObject.Predmet.ProtuStrankaListNazivFormated>
  <DomainObject.Predmet.ProtuStrankaListNazivFormatedOIB>
    <izvorni_sadrzaj>
      <item>KAPUSTA d.o.o., OIB 83255203690</item>
    </izvorni_sadrzaj>
    <derivirana_varijabla naziv="DomainObject.Predmet.ProtuStrankaListNazivFormatedOIB_1">
      <item>KAPUSTA d.o.o., OIB 83255203690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KAPUSTA d.o.o.</izvorni_sadrzaj>
    <derivirana_varijabla naziv="DomainObject.Predmet.ProtustrankaIDrugi_1">KAPUSTA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KAPUSTA d.o.o., OIB 83255203690, Zagrebačka ulica 64, 40000 Šenkovec</izvorni_sadrzaj>
    <derivirana_varijabla naziv="DomainObject.Predmet.ProtustrankaIDrugiAdressOIB_1">KAPUSTA d.o.o., OIB 83255203690, Zagrebačka ulica 64,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KAPUSTA d.o.o.</item>
      <item>FINA Regionalni centar Zagreb</item>
    </izvorni_sadrzaj>
    <derivirana_varijabla naziv="DomainObject.Predmet.SudioniciListNaziv_1">
      <item>KAPUSTA d.o.o.</item>
      <item>FINA Regionalni centar Zagreb</item>
    </derivirana_varijabla>
  </DomainObject.Predmet.SudioniciListNaziv>
  <DomainObject.Predmet.SudioniciListAdressOIB>
    <izvorni_sadrzaj>
      <item>KAPUSTA d.o.o., OIB 83255203690, Zagrebačka ulica 64,40000 Šenkovec</item>
      <item>FINA Regionalni centar Zagreb, OIB 85821130368, Trg svibanjskih žrtava  1995. 1,10000 Zagreb</item>
    </izvorni_sadrzaj>
    <derivirana_varijabla naziv="DomainObject.Predmet.SudioniciListAdressOIB_1">
      <item>KAPUSTA d.o.o., OIB 83255203690, Zagrebačka ulica 64,40000 Šenkovec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83255203690</item>
      <item>, OIB 85821130368</item>
    </izvorni_sadrzaj>
    <derivirana_varijabla naziv="DomainObject.Predmet.SudioniciListNazivOIB_1">
      <item>, OIB 83255203690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D823E-FDB4-4575-ADF4-E76A62371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2168</properties:Characters>
  <properties:Lines>69</properties:Lines>
  <properties:Paragraphs>26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2016-03-17T08:42:00Z</cp:lastPrinted>
  <dcterms:modified xmlns:xsi="http://www.w3.org/2001/XMLSchema-instance" xsi:type="dcterms:W3CDTF">2016-03-17T08:44:00Z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