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b9d9" w14:paraId="68ab9d9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4F6CE3">
        <w:rPr>
          <w:rFonts w:cs="Times New Roman" w:hAnsi="Times New Roman" w:ascii="Times New Roman"/>
          <w:sz w:val="24"/>
        </w:rPr>
        <w:t>108/17-</w:t>
      </w:r>
      <w:r w:rsidR="00ED5438">
        <w:rPr>
          <w:rFonts w:cs="Times New Roman" w:hAnsi="Times New Roman" w:ascii="Times New Roman"/>
          <w:sz w:val="24"/>
        </w:rPr>
        <w:t>10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ED5438">
        <w:t xml:space="preserve">FINA-Regionalni centar Zagreb za pokretanje stečajnog postupka nad dužnikom </w:t>
      </w:r>
      <w:r w:rsidR="00ED5438" w:rsidRPr="00686FDC">
        <w:t>ALUMET KOVINA d.o.o.</w:t>
      </w:r>
      <w:r w:rsidR="00ED5438">
        <w:t xml:space="preserve"> Kašina, Ul. Ivana Mažuranića 1b MBS: </w:t>
      </w:r>
      <w:r w:rsidR="00ED5438" w:rsidRPr="00686FDC">
        <w:t>080871888</w:t>
      </w:r>
      <w:r w:rsidR="00ED5438">
        <w:t xml:space="preserve"> OIB: </w:t>
      </w:r>
      <w:r w:rsidR="00ED5438" w:rsidRPr="00686FDC">
        <w:t>30266224276</w:t>
      </w:r>
      <w:r w:rsidR="00ED5438">
        <w:t xml:space="preserve"> </w:t>
      </w:r>
      <w:r w:rsidRPr="003566B3">
        <w:t>dana</w:t>
      </w:r>
      <w:r w:rsidR="00965062">
        <w:t xml:space="preserve"> </w:t>
      </w:r>
      <w:r w:rsidR="00ED5438">
        <w:t>5. travnja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ED5438" w:rsidRPr="00686FDC">
        <w:t>ALUMET KOVINA d.o.o.</w:t>
      </w:r>
      <w:r w:rsidR="00ED5438">
        <w:t xml:space="preserve"> Kašina, Ul. Ivana Mažuranića 1b MBS: </w:t>
      </w:r>
      <w:r w:rsidR="00ED5438" w:rsidRPr="00686FDC">
        <w:t>080871888</w:t>
      </w:r>
      <w:r w:rsidR="00ED5438">
        <w:t xml:space="preserve"> OIB: </w:t>
      </w:r>
      <w:r w:rsidR="00ED5438" w:rsidRPr="00686FDC">
        <w:t>30266224276</w:t>
      </w:r>
      <w:r w:rsidR="00ED5438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D5438">
        <w:rPr>
          <w:bCs/>
        </w:rPr>
        <w:t>10817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ED5438">
        <w:t>12. siječnja 2017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ED5438" w:rsidRPr="00686FDC">
        <w:t>ALUMET KOVINA d.o.o.</w:t>
      </w:r>
      <w:r w:rsidR="00ED5438">
        <w:t xml:space="preserve"> Kašina, Ul. Ivana Mažuranića 1b MBS: </w:t>
      </w:r>
      <w:r w:rsidR="00ED5438" w:rsidRPr="00686FDC">
        <w:t>080871888</w:t>
      </w:r>
      <w:r w:rsidR="00ED5438">
        <w:t xml:space="preserve"> OIB: </w:t>
      </w:r>
      <w:r w:rsidR="00ED5438" w:rsidRPr="00686FDC">
        <w:t>30266224276</w:t>
      </w:r>
      <w:r w:rsidR="00ED5438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ED5438">
        <w:t>110</w:t>
      </w:r>
      <w:r w:rsidR="0023403D" w:rsidRPr="00307A7F">
        <w:t xml:space="preserve"> st</w:t>
      </w:r>
      <w:r w:rsidR="00ED5438">
        <w:t xml:space="preserve">. 1 </w:t>
      </w:r>
      <w:r w:rsidR="0023403D">
        <w:t xml:space="preserve">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ED5438">
        <w:t>120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ED5438">
        <w:t>233.203,38</w:t>
      </w:r>
      <w:r w:rsidR="009D2742">
        <w:t xml:space="preserve"> kune</w:t>
      </w:r>
      <w:r w:rsidR="00F2526D">
        <w:t xml:space="preserve"> ta</w:t>
      </w:r>
      <w:r w:rsidR="0062454C">
        <w:t xml:space="preserve"> da ima</w:t>
      </w:r>
      <w:r w:rsidR="00ED5438">
        <w:t xml:space="preserve"> 6 zaposlenih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D5438">
        <w:rPr>
          <w:bCs/>
        </w:rPr>
        <w:t>24. siječnja 2017.</w:t>
      </w:r>
      <w:r>
        <w:rPr>
          <w:bCs/>
        </w:rPr>
        <w:t xml:space="preserve">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ED5438">
        <w:rPr>
          <w:noProof w:val="false"/>
        </w:rPr>
        <w:t>5. travnja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0A65CE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A65CE" w:rsidR="000A65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A65CE" w:rsidP="000A65CE" w:rsidR="000A65CE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A65CE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A65C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5C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D5438">
      <w:rPr>
        <w:noProof w:val="false"/>
      </w:rPr>
      <w:t>108/17-10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A65CE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4F6CE3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D5438"/>
    <w:rsid w:val="00EE6B44"/>
    <w:rsid w:val="00F2526D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5C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5C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ALUMET KOVINA d.o.o.</izvorni_sadrzaj>
    <derivirana_varijabla naziv="DomainObject.Predmet.ProtustrankaFormated_1">  ALUMET KOVINA d.o.o.</derivirana_varijabla>
  </DomainObject.Predmet.ProtustrankaFormated>
  <DomainObject.Predmet.ProtustrankaFormatedOIB>
    <izvorni_sadrzaj>  ALUMET KOVINA d.o.o., OIB 30266224276</izvorni_sadrzaj>
    <derivirana_varijabla naziv="DomainObject.Predmet.ProtustrankaFormatedOIB_1">  ALUMET KOVINA d.o.o., OIB 30266224276</derivirana_varijabla>
  </DomainObject.Predmet.ProtustrankaFormatedOIB>
  <DomainObject.Predmet.ProtustrankaFormatedWithAdress>
    <izvorni_sadrzaj> ALUMET KOVINA d.o.o., Ulica Ivana Mažuranića 1 B, 10362 Kašina</izvorni_sadrzaj>
    <derivirana_varijabla naziv="DomainObject.Predmet.ProtustrankaFormatedWithAdress_1"> ALUMET KOVINA d.o.o., Ulica Ivana Mažuranića 1 B, 10362 Kašina</derivirana_varijabla>
  </DomainObject.Predmet.ProtustrankaFormatedWithAdress>
  <DomainObject.Predmet.ProtustrankaFormatedWithAdressOIB>
    <izvorni_sadrzaj> ALUMET KOVINA d.o.o., OIB 30266224276, Ulica Ivana Mažuranića 1 B, 10362 Kašina</izvorni_sadrzaj>
    <derivirana_varijabla naziv="DomainObject.Predmet.ProtustrankaFormatedWithAdressOIB_1"> ALUMET KOVINA d.o.o., OIB 30266224276, Ulica Ivana Mažuranića 1 B, 10362 Kašina</derivirana_varijabla>
  </DomainObject.Predmet.ProtustrankaFormatedWithAdressOIB>
  <DomainObject.Predmet.ProtustrankaWithAdress>
    <izvorni_sadrzaj>ALUMET KOVINA d.o.o. Ulica Ivana Mažuranića 1 B, 10362 Kašina</izvorni_sadrzaj>
    <derivirana_varijabla naziv="DomainObject.Predmet.ProtustrankaWithAdress_1">ALUMET KOVINA d.o.o. Ulica Ivana Mažuranića 1 B, 10362 Kašina</derivirana_varijabla>
  </DomainObject.Predmet.ProtustrankaWithAdress>
  <DomainObject.Predmet.ProtustrankaWithAdressOIB>
    <izvorni_sadrzaj>ALUMET KOVINA d.o.o., OIB 30266224276, Ulica Ivana Mažuranića 1 B, 10362 Kašina</izvorni_sadrzaj>
    <derivirana_varijabla naziv="DomainObject.Predmet.ProtustrankaWithAdressOIB_1">ALUMET KOVINA d.o.o., OIB 30266224276, Ulica Ivana Mažuranića 1 B, 10362 Kašina</derivirana_varijabla>
  </DomainObject.Predmet.ProtustrankaWithAdressOIB>
  <DomainObject.Predmet.ProtustrankaNazivFormated>
    <izvorni_sadrzaj>ALUMET KOVINA d.o.o.</izvorni_sadrzaj>
    <derivirana_varijabla naziv="DomainObject.Predmet.ProtustrankaNazivFormated_1">ALUMET KOVINA d.o.o.</derivirana_varijabla>
  </DomainObject.Predmet.ProtustrankaNazivFormated>
  <DomainObject.Predmet.ProtustrankaNazivFormatedOIB>
    <izvorni_sadrzaj>ALUMET KOVINA d.o.o., OIB 30266224276</izvorni_sadrzaj>
    <derivirana_varijabla naziv="DomainObject.Predmet.ProtustrankaNazivFormatedOIB_1">ALUMET KOVINA d.o.o., OIB 30266224276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ALUMET KOVINA d.o.o.</item>
    </izvorni_sadrzaj>
    <derivirana_varijabla naziv="DomainObject.Predmet.ProtuStrankaListFormated_1">
      <item>ALUMET KOVINA d.o.o.</item>
    </derivirana_varijabla>
  </DomainObject.Predmet.ProtuStrankaListFormated>
  <DomainObject.Predmet.ProtuStrankaListFormatedOIB>
    <izvorni_sadrzaj>
      <item>ALUMET KOVINA d.o.o., OIB 30266224276</item>
    </izvorni_sadrzaj>
    <derivirana_varijabla naziv="DomainObject.Predmet.ProtuStrankaListFormatedOIB_1">
      <item>ALUMET KOVINA d.o.o., OIB 30266224276</item>
    </derivirana_varijabla>
  </DomainObject.Predmet.ProtuStrankaListFormatedOIB>
  <DomainObject.Predmet.ProtuStrankaListFormatedWithAdress>
    <izvorni_sadrzaj>
      <item>ALUMET KOVINA d.o.o., Ulica Ivana Mažuranića 1 B, 10362 Kašina</item>
    </izvorni_sadrzaj>
    <derivirana_varijabla naziv="DomainObject.Predmet.ProtuStrankaListFormatedWithAdress_1">
      <item>ALUMET KOVINA d.o.o., Ulica Ivana Mažuranića 1 B, 10362 Kašina</item>
    </derivirana_varijabla>
  </DomainObject.Predmet.ProtuStrankaListFormatedWithAdress>
  <DomainObject.Predmet.ProtuStrankaListFormatedWithAdressOIB>
    <izvorni_sadrzaj>
      <item>ALUMET KOVINA d.o.o., OIB 30266224276, Ulica Ivana Mažuranića 1 B, 10362 Kašina</item>
    </izvorni_sadrzaj>
    <derivirana_varijabla naziv="DomainObject.Predmet.ProtuStrankaListFormatedWithAdressOIB_1">
      <item>ALUMET KOVINA d.o.o., OIB 30266224276, Ulica Ivana Mažuranića 1 B, 10362 Kašina</item>
    </derivirana_varijabla>
  </DomainObject.Predmet.ProtuStrankaListFormatedWithAdressOIB>
  <DomainObject.Predmet.ProtuStrankaListNazivFormated>
    <izvorni_sadrzaj>
      <item>ALUMET KOVINA d.o.o.</item>
    </izvorni_sadrzaj>
    <derivirana_varijabla naziv="DomainObject.Predmet.ProtuStrankaListNazivFormated_1">
      <item>ALUMET KOVINA d.o.o.</item>
    </derivirana_varijabla>
  </DomainObject.Predmet.ProtuStrankaListNazivFormated>
  <DomainObject.Predmet.ProtuStrankaListNazivFormatedOIB>
    <izvorni_sadrzaj>
      <item>ALUMET KOVINA d.o.o., OIB 30266224276</item>
    </izvorni_sadrzaj>
    <derivirana_varijabla naziv="DomainObject.Predmet.ProtuStrankaListNazivFormatedOIB_1">
      <item>ALUMET KOVINA d.o.o., OIB 30266224276</item>
    </derivirana_varijabla>
  </DomainObject.Predmet.ProtuStrankaListNazivFormatedOIB>
  <DomainObject.Predmet.OstaliListFormated>
    <izvorni_sadrzaj>
      <item>Zoran Škrinjar</item>
    </izvorni_sadrzaj>
    <derivirana_varijabla naziv="DomainObject.Predmet.OstaliListFormated_1">
      <item>Zoran Škrinjar</item>
    </derivirana_varijabla>
  </DomainObject.Predmet.OstaliListFormated>
  <DomainObject.Predmet.OstaliListFormatedOIB>
    <izvorni_sadrzaj>
      <item>Zoran Škrinjar, OIB 20250629260</item>
    </izvorni_sadrzaj>
    <derivirana_varijabla naziv="DomainObject.Predmet.OstaliListFormatedOIB_1">
      <item>Zoran Škrinjar, OIB 20250629260</item>
    </derivirana_varijabla>
  </DomainObject.Predmet.OstaliListFormatedOIB>
  <DomainObject.Predmet.OstaliListFormatedWithAdress>
    <izvorni_sadrzaj>
      <item>Zoran Škrinjar, Ulica Brune Bjelinskog 14, 10360 Sesvete</item>
    </izvorni_sadrzaj>
    <derivirana_varijabla naziv="DomainObject.Predmet.OstaliListFormatedWithAdress_1">
      <item>Zoran Škrinjar, Ulica Brune Bjelinskog 14, 10360 Sesvete</item>
    </derivirana_varijabla>
  </DomainObject.Predmet.OstaliListFormatedWithAdress>
  <DomainObject.Predmet.OstaliListFormatedWithAdressOIB>
    <izvorni_sadrzaj>
      <item>Zoran Škrinjar, OIB 20250629260, Ulica Brune Bjelinskog 14, 10360 Sesvete</item>
    </izvorni_sadrzaj>
    <derivirana_varijabla naziv="DomainObject.Predmet.OstaliListFormatedWithAdressOIB_1">
      <item>Zoran Škrinjar, OIB 20250629260, Ulica Brune Bjelinskog 14, 10360 Sesvete</item>
    </derivirana_varijabla>
  </DomainObject.Predmet.OstaliListFormatedWithAdressOIB>
  <DomainObject.Predmet.OstaliListNazivFormated>
    <izvorni_sadrzaj>
      <item>Zoran Škrinjar</item>
    </izvorni_sadrzaj>
    <derivirana_varijabla naziv="DomainObject.Predmet.OstaliListNazivFormated_1">
      <item>Zoran Škrinjar</item>
    </derivirana_varijabla>
  </DomainObject.Predmet.OstaliListNazivFormated>
  <DomainObject.Predmet.OstaliListNazivFormatedOIB>
    <izvorni_sadrzaj>
      <item>Zoran Škrinjar, OIB 20250629260</item>
    </izvorni_sadrzaj>
    <derivirana_varijabla naziv="DomainObject.Predmet.OstaliListNazivFormatedOIB_1">
      <item>Zoran Škrinjar, OIB 20250629260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ALUMET KOVINA d.o.o.</izvorni_sadrzaj>
    <derivirana_varijabla naziv="DomainObject.Predmet.ProtustrankaIDrugi_1">ALUMET 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ALUMET KOVINA d.o.o., OIB 30266224276, Ulica Ivana Mažuranića 1 B, 10362 Kašina</izvorni_sadrzaj>
    <derivirana_varijabla naziv="DomainObject.Predmet.ProtustrankaIDrugiAdressOIB_1">ALUMET KOVINA d.o.o., OIB 30266224276, Ulica Ivana Mažuranića 1 B,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ALUMET KOVINA d.o.o.</item>
      <item>Zoran Škrinjar</item>
    </izvorni_sadrzaj>
    <derivirana_varijabla naziv="DomainObject.Predmet.SudioniciListNaziv_1">
      <item>FINA Regionalni centar Zagreb</item>
      <item>ALUMET KOVINA d.o.o.</item>
      <item>Zoran Škrinjar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ALUMET KOVINA d.o.o., OIB 30266224276, Ulica Ivana Mažuranića 1 B,10362 Kašina</item>
      <item>Zoran Škrinjar, OIB 20250629260, Ulica Brune Bjelinskog 14,10360 Sesvete</item>
    </izvorni_sadrzaj>
    <derivirana_varijabla naziv="DomainObject.Predmet.SudioniciListAdressOIB_1">
      <item>FINA Regionalni centar Zagreb, OIB 85821130368, Trg svibanjskih žrtava 1995. br. 1,10000 Zagreb</item>
      <item>ALUMET KOVINA d.o.o., OIB 30266224276, Ulica Ivana Mažuranića 1 B,10362 Kašina</item>
      <item>Zoran Škrinjar, OIB 20250629260, Ulica Brune Bjelinskog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30266224276</item>
      <item>, OIB 20250629260</item>
    </izvorni_sadrzaj>
    <derivirana_varijabla naziv="DomainObject.Predmet.SudioniciListNazivOIB_1">
      <item>, OIB 85821130368</item>
      <item>, OIB 30266224276</item>
      <item>, OIB 20250629260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2765</properties:Characters>
  <properties:Lines>64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2017-04-05T08:34:00Z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2017-04-05T08:38:00Z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