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2c18" w14:paraId="aac2c18" w:rsidRDefault="00781F9E" w:rsidP="00781F9E" w:rsidR="00781F9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3A1" w:rsidP="000B23A1" w:rsidR="000B23A1" w:rsidRPr="008C2FD9">
      <w:r w:rsidRPr="008C2FD9">
        <w:t>REPUBLIKA HRVATSKA</w:t>
      </w:r>
    </w:p>
    <w:p w:rsidRDefault="000B23A1" w:rsidP="000B23A1" w:rsidR="000B23A1" w:rsidRPr="008C2FD9">
      <w:r w:rsidRPr="008C2FD9">
        <w:t xml:space="preserve"> Trgovački sud u Zagrebu </w:t>
      </w:r>
    </w:p>
    <w:p w:rsidRDefault="000B23A1" w:rsidP="00781F9E" w:rsidR="000B23A1" w:rsidRPr="008C2FD9">
      <w:r w:rsidRPr="008C2FD9">
        <w:t xml:space="preserve">  Zagreb, </w:t>
      </w:r>
      <w:proofErr w:type="spellStart"/>
      <w:r w:rsidRPr="008C2FD9">
        <w:t>Amruševa</w:t>
      </w:r>
      <w:proofErr w:type="spellEnd"/>
      <w:r w:rsidRPr="008C2FD9">
        <w:t xml:space="preserve"> 2/II                                                       </w:t>
      </w:r>
      <w:r w:rsidR="00781F9E">
        <w:tab/>
      </w:r>
      <w:r w:rsidR="00781F9E">
        <w:tab/>
      </w:r>
      <w:r w:rsidR="00781F9E">
        <w:tab/>
      </w:r>
      <w:smartTag w:element="metricconverter" w:uri="urn:schemas-microsoft-com:office:smarttags">
        <w:smartTagPr>
          <w:attr w:val="67. St" w:name="ProductID"/>
        </w:smartTagPr>
        <w:r w:rsidR="00264742" w:rsidRPr="008C2FD9">
          <w:t xml:space="preserve">67. </w:t>
        </w:r>
        <w:r w:rsidR="00650C2C" w:rsidRPr="008C2FD9">
          <w:t>St</w:t>
        </w:r>
      </w:smartTag>
      <w:r w:rsidR="008C2FD9" w:rsidRPr="008C2FD9">
        <w:t>-905</w:t>
      </w:r>
      <w:r w:rsidR="00650C2C" w:rsidRPr="008C2FD9">
        <w:t>/</w:t>
      </w:r>
      <w:r w:rsidR="008C2FD9" w:rsidRPr="008C2FD9">
        <w:t>14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>Z A K LJ U Č A K</w:t>
      </w:r>
    </w:p>
    <w:p w:rsidRDefault="000B23A1" w:rsidP="00264742" w:rsidR="000B23A1" w:rsidRPr="008C2FD9">
      <w:pPr>
        <w:rPr>
          <w:b/>
        </w:rPr>
      </w:pPr>
    </w:p>
    <w:p w:rsidRDefault="00650C2C" w:rsidP="008C2FD9" w:rsidR="000B23A1" w:rsidRPr="008C2FD9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bCs/>
          <w:shd w:fill="FFFFFF" w:color="auto" w:val="clear"/>
        </w:rPr>
      </w:pPr>
      <w:r w:rsidRPr="008C2FD9">
        <w:rPr>
          <w:rFonts w:cs="Times New Roman" w:hAnsi="Times New Roman" w:ascii="Times New Roman"/>
          <w:lang w:val="pt-BR"/>
        </w:rPr>
        <w:t>Trgovački sud u Zagrebu, po sucu Gordanu Zubaku, u stečajnom predmetu</w:t>
      </w:r>
      <w:r w:rsidR="00264742" w:rsidRPr="008C2FD9">
        <w:rPr>
          <w:rFonts w:cs="Times New Roman" w:hAnsi="Times New Roman" w:ascii="Times New Roman"/>
          <w:lang w:val="pt-BR"/>
        </w:rPr>
        <w:t xml:space="preserve"> </w:t>
      </w:r>
      <w:r w:rsidRPr="008C2FD9">
        <w:rPr>
          <w:rFonts w:cs="Times New Roman" w:hAnsi="Times New Roman" w:ascii="Times New Roman"/>
          <w:lang w:val="pt-BR"/>
        </w:rPr>
        <w:t xml:space="preserve">nad dužnikom </w:t>
      </w:r>
      <w:r w:rsidR="008C2FD9" w:rsidRPr="008C2FD9">
        <w:rPr>
          <w:rFonts w:cs="Times New Roman" w:hAnsi="Times New Roman" w:ascii="Times New Roman"/>
          <w:lang w:val="pt-BR"/>
        </w:rPr>
        <w:t>POKUPJE d.o.o. u stečaju, Pisarovina, Ribnjaci b.b., OIB: 16462622418</w:t>
      </w:r>
      <w:r w:rsidR="000B23A1" w:rsidRPr="008C2FD9">
        <w:rPr>
          <w:rFonts w:cs="Times New Roman" w:hAnsi="Times New Roman" w:ascii="Times New Roman"/>
          <w:bCs/>
          <w:shd w:fill="FFFFFF" w:color="auto" w:val="clear"/>
        </w:rPr>
        <w:t xml:space="preserve">, </w:t>
      </w:r>
      <w:r w:rsidR="008C2FD9">
        <w:rPr>
          <w:rFonts w:cs="Times New Roman" w:hAnsi="Times New Roman" w:ascii="Times New Roman"/>
          <w:bCs/>
          <w:shd w:fill="FFFFFF" w:color="auto" w:val="clear"/>
        </w:rPr>
        <w:br/>
      </w:r>
      <w:r w:rsidR="00491D94">
        <w:rPr>
          <w:rFonts w:cs="Times New Roman" w:hAnsi="Times New Roman" w:ascii="Times New Roman"/>
          <w:shd w:fill="FFFFFF" w:color="auto" w:val="clear"/>
        </w:rPr>
        <w:t>23. prosinca</w:t>
      </w:r>
      <w:r w:rsidR="000B23A1" w:rsidRPr="008C2FD9">
        <w:rPr>
          <w:rFonts w:cs="Times New Roman" w:hAnsi="Times New Roman" w:ascii="Times New Roman"/>
          <w:shd w:fill="FFFFFF" w:color="auto" w:val="clear"/>
        </w:rPr>
        <w:t xml:space="preserve"> 201</w:t>
      </w:r>
      <w:r w:rsidR="008C2FD9" w:rsidRPr="008C2FD9">
        <w:rPr>
          <w:rFonts w:cs="Times New Roman" w:hAnsi="Times New Roman" w:ascii="Times New Roman"/>
          <w:shd w:fill="FFFFFF" w:color="auto" w:val="clear"/>
        </w:rPr>
        <w:t>5</w:t>
      </w:r>
      <w:r w:rsidRPr="008C2FD9">
        <w:rPr>
          <w:rFonts w:cs="Times New Roman" w:hAnsi="Times New Roman" w:ascii="Times New Roman"/>
          <w:shd w:fill="FFFFFF" w:color="auto" w:val="clear"/>
        </w:rPr>
        <w:t>.</w:t>
      </w:r>
      <w:r w:rsidR="000B23A1" w:rsidRPr="008C2FD9">
        <w:rPr>
          <w:rFonts w:cs="Times New Roman" w:hAnsi="Times New Roman" w:ascii="Times New Roman"/>
          <w:shd w:fill="FFFFFF" w:color="auto" w:val="clear"/>
        </w:rPr>
        <w:t>,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 xml:space="preserve">z a k </w:t>
      </w:r>
      <w:proofErr w:type="spellStart"/>
      <w:r w:rsidRPr="00290B73">
        <w:t>lj</w:t>
      </w:r>
      <w:proofErr w:type="spellEnd"/>
      <w:r w:rsidRPr="00290B73">
        <w:t xml:space="preserve"> u č i o   j e</w:t>
      </w:r>
    </w:p>
    <w:p w:rsidRDefault="000B23A1" w:rsidP="000B23A1" w:rsidR="000B23A1" w:rsidRPr="00290B73">
      <w:pPr>
        <w:jc w:val="both"/>
      </w:pPr>
    </w:p>
    <w:p w:rsidRDefault="00650C2C" w:rsidP="00DE7760" w:rsidR="00DE7760" w:rsidRPr="00DE7760">
      <w:pPr>
        <w:ind w:firstLine="720"/>
        <w:jc w:val="both"/>
      </w:pPr>
      <w:r w:rsidRPr="008C2FD9">
        <w:t xml:space="preserve">Daje se odobrenje stečajnom upravitelju </w:t>
      </w:r>
      <w:r w:rsidR="008C2FD9">
        <w:t xml:space="preserve">Dušku </w:t>
      </w:r>
      <w:proofErr w:type="spellStart"/>
      <w:r w:rsidR="008C2FD9">
        <w:t>Korugi</w:t>
      </w:r>
      <w:proofErr w:type="spellEnd"/>
      <w:r w:rsidR="00DE7760">
        <w:t xml:space="preserve"> sklopiti ugovor</w:t>
      </w:r>
      <w:r w:rsidRPr="008C2FD9">
        <w:t xml:space="preserve"> o radu s </w:t>
      </w:r>
      <w:r w:rsidR="00DE7760">
        <w:t xml:space="preserve">Vesnom </w:t>
      </w:r>
      <w:proofErr w:type="spellStart"/>
      <w:r w:rsidR="00DE7760">
        <w:t>Žganjer</w:t>
      </w:r>
      <w:proofErr w:type="spellEnd"/>
      <w:r w:rsidR="008C2FD9">
        <w:t xml:space="preserve"> </w:t>
      </w:r>
      <w:r w:rsidR="00DE7760" w:rsidRPr="00DE7760">
        <w:t>s bruto plaćom u iznosu od 3.029,55 kn na određeno vrijeme za razdoblje od mjesec</w:t>
      </w:r>
      <w:r w:rsidR="007F02A7">
        <w:t xml:space="preserve"> dana</w:t>
      </w:r>
      <w:r w:rsidR="00DE7760" w:rsidRPr="00DE7760">
        <w:t xml:space="preserve"> počevši od </w:t>
      </w:r>
      <w:r w:rsidR="007F02A7">
        <w:t xml:space="preserve">1. </w:t>
      </w:r>
      <w:r w:rsidR="00491D94">
        <w:t>siječnja 2016</w:t>
      </w:r>
      <w:r w:rsidR="00DE7760" w:rsidRPr="00DE7760">
        <w:t>.</w:t>
      </w:r>
    </w:p>
    <w:p w:rsidRDefault="00650C2C" w:rsidP="000B23A1" w:rsidR="00650C2C" w:rsidRPr="008C2FD9">
      <w:pPr>
        <w:jc w:val="both"/>
      </w:pPr>
    </w:p>
    <w:p w:rsidRDefault="000B23A1" w:rsidP="000B23A1" w:rsidR="000B23A1" w:rsidRPr="008C2FD9">
      <w:pPr>
        <w:jc w:val="center"/>
      </w:pPr>
      <w:r w:rsidRPr="008C2FD9">
        <w:t>Obrazloženje</w:t>
      </w:r>
    </w:p>
    <w:p w:rsidRDefault="000B23A1" w:rsidP="000B23A1" w:rsidR="000B23A1" w:rsidRPr="008C2FD9">
      <w:pPr>
        <w:pStyle w:val="Tijeloteksta"/>
        <w:jc w:val="center"/>
      </w:pPr>
    </w:p>
    <w:p w:rsidRDefault="000B23A1" w:rsidP="000B23A1" w:rsidR="00650C2C" w:rsidRPr="008C2FD9">
      <w:pPr>
        <w:pStyle w:val="Tijeloteksta"/>
        <w:ind w:firstLine="720"/>
      </w:pPr>
      <w:r w:rsidRPr="008C2FD9">
        <w:t>S</w:t>
      </w:r>
      <w:r w:rsidR="00F41ED3" w:rsidRPr="008C2FD9">
        <w:t xml:space="preserve">tečajni upravitelj je </w:t>
      </w:r>
      <w:r w:rsidR="00491D94">
        <w:t>21. prosinca</w:t>
      </w:r>
      <w:r w:rsidR="00F41ED3" w:rsidRPr="008C2FD9">
        <w:t xml:space="preserve"> 201</w:t>
      </w:r>
      <w:r w:rsidR="008C2FD9">
        <w:t>5</w:t>
      </w:r>
      <w:r w:rsidR="00F41ED3" w:rsidRPr="008C2FD9">
        <w:t xml:space="preserve">. </w:t>
      </w:r>
      <w:r w:rsidR="00650C2C" w:rsidRPr="008C2FD9">
        <w:t>predložio da mu sud odobri sklapa</w:t>
      </w:r>
      <w:r w:rsidR="00264742" w:rsidRPr="008C2FD9">
        <w:t xml:space="preserve">nje ugovora o radu na određeno </w:t>
      </w:r>
      <w:r w:rsidR="00650C2C" w:rsidRPr="008C2FD9">
        <w:t>vrijeme (</w:t>
      </w:r>
      <w:r w:rsidR="007F02A7">
        <w:t>u trajanju od</w:t>
      </w:r>
      <w:r w:rsidR="0077241D">
        <w:t xml:space="preserve"> </w:t>
      </w:r>
      <w:r w:rsidR="008C2FD9">
        <w:t>mjesec</w:t>
      </w:r>
      <w:r w:rsidR="007F02A7">
        <w:t xml:space="preserve"> dana</w:t>
      </w:r>
      <w:r w:rsidR="008C2FD9">
        <w:t xml:space="preserve"> počevši od </w:t>
      </w:r>
      <w:r w:rsidR="00EC5666">
        <w:t xml:space="preserve">1. </w:t>
      </w:r>
      <w:r w:rsidR="00491D94">
        <w:t>siječnja</w:t>
      </w:r>
      <w:r w:rsidR="00290B73">
        <w:t xml:space="preserve"> </w:t>
      </w:r>
      <w:r w:rsidR="00491D94">
        <w:t>2016</w:t>
      </w:r>
      <w:r w:rsidR="008C2FD9">
        <w:t>.</w:t>
      </w:r>
      <w:r w:rsidR="00650C2C" w:rsidRPr="008C2FD9">
        <w:t xml:space="preserve">) </w:t>
      </w:r>
      <w:r w:rsidR="00DE7760">
        <w:t xml:space="preserve">s radnicom Vesnom </w:t>
      </w:r>
      <w:proofErr w:type="spellStart"/>
      <w:r w:rsidR="00DE7760">
        <w:t>Žganjer</w:t>
      </w:r>
      <w:proofErr w:type="spellEnd"/>
      <w:r w:rsidR="00264742" w:rsidRPr="008C2FD9">
        <w:t xml:space="preserve"> radi </w:t>
      </w:r>
      <w:r w:rsidR="008C2FD9">
        <w:t>održavanja stečajne mase</w:t>
      </w:r>
      <w:r w:rsidR="00264742" w:rsidRPr="008C2FD9">
        <w:t xml:space="preserve"> (</w:t>
      </w:r>
      <w:r w:rsidR="008C2FD9">
        <w:t>hranjenje ribe te održavanja i zaštite strojeva i opreme</w:t>
      </w:r>
      <w:r w:rsidR="00264742" w:rsidRPr="008C2FD9">
        <w:t>).</w:t>
      </w:r>
    </w:p>
    <w:p w:rsidRDefault="00650C2C" w:rsidP="000B23A1" w:rsidR="00650C2C" w:rsidRPr="008C2FD9">
      <w:pPr>
        <w:pStyle w:val="Tijeloteksta"/>
        <w:ind w:firstLine="720"/>
      </w:pPr>
    </w:p>
    <w:p w:rsidRDefault="00264742" w:rsidP="000B23A1" w:rsidR="00F41ED3" w:rsidRPr="008C2FD9">
      <w:pPr>
        <w:pStyle w:val="Tijeloteksta"/>
        <w:ind w:firstLine="720"/>
      </w:pPr>
      <w:r w:rsidRPr="008C2FD9">
        <w:t>Odredbom čl.</w:t>
      </w:r>
      <w:r w:rsidR="00F41ED3" w:rsidRPr="008C2FD9">
        <w:t xml:space="preserve"> 120.</w:t>
      </w:r>
      <w:r w:rsidR="00290B73">
        <w:t xml:space="preserve"> </w:t>
      </w:r>
      <w:r w:rsidR="00F41ED3" w:rsidRPr="008C2FD9">
        <w:t>st.</w:t>
      </w:r>
      <w:r w:rsidRPr="008C2FD9">
        <w:t xml:space="preserve"> </w:t>
      </w:r>
      <w:r w:rsidR="00F41ED3" w:rsidRPr="008C2FD9">
        <w:t>5. Stečajnog zakona određeno je da stečajni upravitelj može, na temelju odobrenja stečajnoga suca, sklopiti nove ugovore o radu na određeno vrijeme radi dovršenja započetih poslova i otklanjanja moguće štete.</w:t>
      </w:r>
    </w:p>
    <w:p w:rsidRDefault="00264742" w:rsidP="000B23A1" w:rsidR="00264742" w:rsidRPr="008C2FD9">
      <w:pPr>
        <w:pStyle w:val="Tijeloteksta"/>
        <w:ind w:firstLine="720"/>
      </w:pPr>
    </w:p>
    <w:p w:rsidRDefault="00F41ED3" w:rsidP="000B23A1" w:rsidR="00264742" w:rsidRPr="008C2FD9">
      <w:pPr>
        <w:pStyle w:val="Tijeloteksta"/>
        <w:ind w:firstLine="720"/>
      </w:pPr>
      <w:r w:rsidRPr="008C2FD9">
        <w:t xml:space="preserve">Imajući u vidu složenost stečajnog postupka koji se vodi nad </w:t>
      </w:r>
      <w:r w:rsidR="00264742" w:rsidRPr="008C2FD9">
        <w:t>stečajnim dužnikom, radi dovršetka započetih poslova te u svezi s tim otklanjanja moguće štete, sud je odlučio kao u izreci zaključka.</w:t>
      </w:r>
    </w:p>
    <w:p w:rsidRDefault="000B23A1" w:rsidP="00264742" w:rsidR="000B23A1" w:rsidRPr="008C2FD9">
      <w:pPr>
        <w:pStyle w:val="Tijeloteksta"/>
      </w:pPr>
    </w:p>
    <w:p w:rsidRDefault="000B23A1" w:rsidP="00264742" w:rsidR="000B23A1">
      <w:pPr>
        <w:jc w:val="center"/>
      </w:pPr>
      <w:r w:rsidRPr="008C2FD9">
        <w:t>U Z</w:t>
      </w:r>
      <w:r w:rsidR="00264742" w:rsidRPr="008C2FD9">
        <w:t xml:space="preserve">agrebu </w:t>
      </w:r>
      <w:r w:rsidR="00491D94">
        <w:t>23</w:t>
      </w:r>
      <w:r w:rsidR="00C66F0C">
        <w:t>. prosinca</w:t>
      </w:r>
      <w:r w:rsidR="007F02A7">
        <w:t xml:space="preserve"> </w:t>
      </w:r>
      <w:r w:rsidRPr="008C2FD9">
        <w:t>201</w:t>
      </w:r>
      <w:r w:rsidR="008C2FD9">
        <w:t>5</w:t>
      </w:r>
      <w:r w:rsidRPr="008C2FD9">
        <w:t xml:space="preserve">. </w:t>
      </w:r>
    </w:p>
    <w:p w:rsidRDefault="00280022" w:rsidP="00264742" w:rsidR="00280022" w:rsidRPr="008C2FD9">
      <w:pPr>
        <w:jc w:val="center"/>
      </w:pPr>
    </w:p>
    <w:p w:rsidRDefault="000B23A1" w:rsidP="00B60BBC" w:rsidR="000B23A1" w:rsidRPr="00290B73">
      <w:pPr>
        <w:pStyle w:val="Tijeloteksta"/>
        <w:ind w:left="5760"/>
        <w:jc w:val="right"/>
      </w:pPr>
      <w:r w:rsidRPr="008C2FD9">
        <w:tab/>
      </w:r>
      <w:r w:rsidRPr="00290B73">
        <w:t xml:space="preserve">    </w:t>
      </w:r>
      <w:r w:rsidR="00264742" w:rsidRPr="00290B73">
        <w:t xml:space="preserve">   </w:t>
      </w:r>
      <w:r w:rsidRPr="00290B73">
        <w:t xml:space="preserve"> Sudac:</w:t>
      </w:r>
    </w:p>
    <w:p w:rsidRDefault="000B23A1" w:rsidP="00B60BBC" w:rsidR="000B23A1">
      <w:pPr>
        <w:pStyle w:val="Tijeloteksta"/>
        <w:ind w:left="5760"/>
        <w:jc w:val="right"/>
      </w:pPr>
      <w:r w:rsidRPr="008C2FD9">
        <w:t xml:space="preserve">         </w:t>
      </w:r>
      <w:r w:rsidR="00264742" w:rsidRPr="008C2FD9">
        <w:t xml:space="preserve">    </w:t>
      </w:r>
      <w:r w:rsidRPr="008C2FD9">
        <w:t xml:space="preserve"> </w:t>
      </w:r>
      <w:r w:rsidR="00264742" w:rsidRPr="008C2FD9">
        <w:t>Gordan Zubak</w:t>
      </w:r>
      <w:r w:rsidR="004311D1">
        <w:t xml:space="preserve"> </w:t>
      </w:r>
    </w:p>
    <w:p w:rsidRDefault="00280022" w:rsidP="00B60BBC" w:rsidR="00280022" w:rsidRPr="008C2FD9">
      <w:pPr>
        <w:pStyle w:val="Tijeloteksta"/>
        <w:ind w:left="5760"/>
        <w:jc w:val="right"/>
      </w:pPr>
    </w:p>
    <w:p w:rsidRDefault="000B23A1" w:rsidP="00B60BBC" w:rsidR="000B23A1" w:rsidRPr="00C66F0C">
      <w:r w:rsidRPr="00C66F0C">
        <w:t>POUKA O PRAVNOM LIJEKU:</w:t>
      </w:r>
    </w:p>
    <w:p w:rsidRDefault="000B23A1" w:rsidP="000B23A1" w:rsidR="00264742" w:rsidRPr="008C2FD9">
      <w:r w:rsidRPr="008C2FD9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8C2FD9">
          <w:t>11. st</w:t>
        </w:r>
      </w:smartTag>
      <w:r w:rsidR="00264742" w:rsidRPr="008C2FD9">
        <w:t>. 9. SZ )</w:t>
      </w:r>
      <w:r w:rsidR="00264742" w:rsidRPr="008C2FD9">
        <w:tab/>
      </w:r>
      <w:r w:rsidRPr="008C2FD9">
        <w:tab/>
      </w:r>
      <w:r w:rsidRPr="008C2FD9">
        <w:tab/>
      </w:r>
    </w:p>
    <w:p w:rsidRDefault="0044344D" w:rsidP="000B23A1" w:rsidR="0044344D">
      <w:pPr>
        <w:rPr>
          <w:b/>
        </w:rPr>
      </w:pPr>
    </w:p>
    <w:p w:rsidRDefault="00264742" w:rsidP="00A61516" w:rsidR="00264742"/>
    <w:p w:rsidRDefault="004311D1" w:rsidP="004311D1" w:rsidR="004311D1">
      <w:r>
        <w:t>DNA:</w:t>
      </w:r>
    </w:p>
    <w:p w:rsidRDefault="004311D1" w:rsidP="004311D1" w:rsidR="004311D1">
      <w:pPr>
        <w:pStyle w:val="Odlomakpopisa"/>
        <w:numPr>
          <w:ilvl w:val="0"/>
          <w:numId w:val="3"/>
        </w:numPr>
      </w:pPr>
      <w:r>
        <w:t>stečajnom upravitelju</w:t>
      </w:r>
    </w:p>
    <w:p w:rsidRDefault="004311D1" w:rsidP="004311D1" w:rsidR="004311D1">
      <w:pPr>
        <w:pStyle w:val="Odlomakpopisa"/>
        <w:numPr>
          <w:ilvl w:val="0"/>
          <w:numId w:val="3"/>
        </w:numPr>
      </w:pPr>
      <w:r>
        <w:t>e-oglasna ploča – 8 dana</w:t>
      </w:r>
    </w:p>
    <w:p w:rsidRDefault="004311D1" w:rsidP="00A61516" w:rsidR="004311D1" w:rsidRPr="008C2FD9"/>
    <w:sectPr w:rsidSect="00280022" w:rsidR="004311D1" w:rsidRPr="008C2FD9">
      <w:headerReference w:type="even" r:id="rId10"/>
      <w:headerReference w:type="default" r:id="rId11"/>
      <w:pgSz w:h="15840" w:w="12240"/>
      <w:pgMar w:gutter="0" w:footer="709" w:header="709" w:left="1622" w:bottom="719" w:right="1622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58F" w:rsidR="00B7358F">
      <w:r>
        <w:separator/>
      </w:r>
    </w:p>
  </w:endnote>
  <w:endnote w:id="0" w:type="continuationSeparator">
    <w:p w:rsidRDefault="00B7358F" w:rsidR="00B7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58F" w:rsidR="00B7358F">
      <w:r>
        <w:separator/>
      </w:r>
    </w:p>
  </w:footnote>
  <w:footnote w:id="0" w:type="continuationSeparator">
    <w:p w:rsidRDefault="00B7358F" w:rsidR="00B7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1F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742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41ED3">
      <w:t>St</w:t>
    </w:r>
    <w:r>
      <w:t xml:space="preserve"> -1490/13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E456F"/>
    <w:multiLevelType w:val="hybridMultilevel"/>
    <w:tmpl w:val="0888C4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B23A1"/>
    <w:rsid w:val="00264742"/>
    <w:rsid w:val="00275081"/>
    <w:rsid w:val="00280022"/>
    <w:rsid w:val="00290B73"/>
    <w:rsid w:val="003661F0"/>
    <w:rsid w:val="004311D1"/>
    <w:rsid w:val="0044344D"/>
    <w:rsid w:val="00491D94"/>
    <w:rsid w:val="00650C2C"/>
    <w:rsid w:val="00667543"/>
    <w:rsid w:val="007263BA"/>
    <w:rsid w:val="0077241D"/>
    <w:rsid w:val="00781F9E"/>
    <w:rsid w:val="007F02A7"/>
    <w:rsid w:val="008C2FD9"/>
    <w:rsid w:val="009978E4"/>
    <w:rsid w:val="00A61516"/>
    <w:rsid w:val="00B60BBC"/>
    <w:rsid w:val="00B7358F"/>
    <w:rsid w:val="00C66F0C"/>
    <w:rsid w:val="00C67B61"/>
    <w:rsid w:val="00CC0B4B"/>
    <w:rsid w:val="00DA5CF7"/>
    <w:rsid w:val="00DE7760"/>
    <w:rsid w:val="00EC5666"/>
    <w:rsid w:val="00F41ED3"/>
    <w:rsid w:val="00FB53EF"/>
    <w:rsid w:val="00FE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8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1F9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3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8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1F9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3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65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85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St-905/2014-92</izvorni_sadrzaj>
    <derivirana_varijabla naziv="DomainObject.Oznaka_1">St-905/2014-92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St-905/2014-92</izvorni_sadrzaj>
    <derivirana_varijabla naziv="DomainObject.PoslovniBrojDokumenta_1">St-905/2014-92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15095112588</item>
    </izvorni_sadrzaj>
    <derivirana_varijabla naziv="DomainObject.Predmet.SudioniciListNazivOIB_1">
      <item>, OIB 85821130368</item>
      <item>, OIB 16462622418</item>
      <item>, OIB 86314057467</item>
      <item>, OIB 40565203589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1188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2015-12-23T13:56:00Z</dcterms:created>
  <dc:creator>nribaric</dc:creator>
  <cp:lastModifiedBy>Ivana Rogić</cp:lastModifiedBy>
  <dcterms:modified xmlns:xsi="http://www.w3.org/2001/XMLSchema-instance" xsi:type="dcterms:W3CDTF">2015-12-29T09:23:00Z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St-905/2014-92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