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2b54" w14:paraId="5942b5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514B46">
        <w:t>902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A1240F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14B46">
        <w:t>BILO-SAN d.o.o., OIB: 96540614115, sa sjedištem u Bilogorska 25, 48350 Budrovac</w:t>
      </w:r>
      <w:r w:rsidR="001D4C37">
        <w:t>,</w:t>
      </w:r>
      <w:r>
        <w:t xml:space="preserve"> </w:t>
      </w:r>
      <w:r w:rsidRPr="005207B1">
        <w:t xml:space="preserve">dana </w:t>
      </w:r>
      <w:r w:rsidR="005C5C62">
        <w:t>21</w:t>
      </w:r>
      <w:r w:rsidR="005207B1" w:rsidRPr="005207B1">
        <w:t xml:space="preserve">. </w:t>
      </w:r>
      <w:r w:rsidR="005C5C62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14B46">
        <w:t>BILO-SAN d.o.o., OIB: 96540614115, sa sjedištem u Bilogorska 25, 48350 Budrovac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1240F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5207B1" w:rsidRPr="005207B1">
        <w:rPr>
          <w:b/>
          <w:u w:val="single"/>
        </w:rPr>
        <w:t xml:space="preserve">. </w:t>
      </w:r>
      <w:r w:rsidR="00514B46">
        <w:rPr>
          <w:b/>
          <w:u w:val="single"/>
        </w:rPr>
        <w:t>studeni 2016. u 09,3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A1240F">
        <w:t>zakonski zastupnik</w:t>
      </w:r>
      <w:r w:rsidR="002F4DC4">
        <w:t xml:space="preserve"> </w:t>
      </w:r>
      <w:r w:rsidR="00514B46">
        <w:t>Darko Baltić, OIB: 74293434319, Budrovac, Bilogorska 25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A1240F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A1240F">
        <w:rPr>
          <w:rFonts w:eastAsia="Times New Roman"/>
          <w:lang w:eastAsia="hr-HR"/>
        </w:rPr>
        <w:t>zakonski zastupnik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514B46">
        <w:t>28</w:t>
      </w:r>
      <w:r w:rsidR="005C5C62">
        <w:t>.</w:t>
      </w:r>
      <w:r w:rsidR="00514B46">
        <w:t>6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14B46">
        <w:t>1</w:t>
      </w:r>
      <w:r w:rsidR="001D4C37">
        <w:t>.</w:t>
      </w:r>
      <w:r w:rsidR="00514B46">
        <w:t>9</w:t>
      </w:r>
      <w:r w:rsidR="00A1240F">
        <w:t>.201</w:t>
      </w:r>
      <w:r w:rsidR="00514B46">
        <w:t>5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514B46">
        <w:t>11.735,97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C5C62">
        <w:t>21</w:t>
      </w:r>
      <w:r w:rsidR="00066C4E" w:rsidRPr="005207B1">
        <w:t xml:space="preserve">. </w:t>
      </w:r>
      <w:r w:rsidR="005C5C62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5C5C62" w:rsidP="005207B1" w:rsidR="005C5C62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14B46" w:rsidP="00514B46" w:rsidR="00514B46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514B46" w:rsidP="00514B46" w:rsidR="00514B46">
      <w:pPr>
        <w:spacing w:lineRule="auto" w:line="240" w:after="0"/>
        <w:jc w:val="both"/>
      </w:pPr>
      <w:r>
        <w:t>- zakonski zastupnik Darko Baltić, OIB: 74293434319, Budrovac, Bilogorska 25</w:t>
      </w:r>
    </w:p>
    <w:p w:rsidRDefault="00514B46" w:rsidP="00514B46" w:rsidR="00514B46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13A" w:rsidP="00CD4711" w:rsidR="0099613A">
      <w:pPr>
        <w:spacing w:lineRule="auto" w:line="240" w:after="0"/>
      </w:pPr>
      <w:r>
        <w:separator/>
      </w:r>
    </w:p>
  </w:endnote>
  <w:endnote w:id="0" w:type="continuationSeparator">
    <w:p w:rsidRDefault="0099613A" w:rsidP="00CD4711" w:rsidR="009961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13A" w:rsidP="00CD4711" w:rsidR="0099613A">
      <w:pPr>
        <w:spacing w:lineRule="auto" w:line="240" w:after="0"/>
      </w:pPr>
      <w:r>
        <w:separator/>
      </w:r>
    </w:p>
  </w:footnote>
  <w:footnote w:id="0" w:type="continuationSeparator">
    <w:p w:rsidRDefault="0099613A" w:rsidP="00CD4711" w:rsidR="009961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09">
          <w:rPr>
            <w:noProof/>
          </w:rPr>
          <w:t>2</w:t>
        </w:r>
        <w:r>
          <w:fldChar w:fldCharType="end"/>
        </w:r>
      </w:p>
    </w:sdtContent>
  </w:sdt>
  <w:p w:rsidRDefault="00514B46" w:rsidP="00514B46" w:rsidR="00514B46" w:rsidRPr="005207B1">
    <w:pPr>
      <w:pStyle w:val="Zaglavlje"/>
      <w:jc w:val="right"/>
    </w:pPr>
    <w:r>
      <w:t>Poslovni broj: 2 St-902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0F6CB4"/>
    <w:rsid w:val="00104FDD"/>
    <w:rsid w:val="001947E6"/>
    <w:rsid w:val="00195D08"/>
    <w:rsid w:val="001A2133"/>
    <w:rsid w:val="001D0CA0"/>
    <w:rsid w:val="001D4C37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14B46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9613A"/>
    <w:rsid w:val="00A1240F"/>
    <w:rsid w:val="00A710AC"/>
    <w:rsid w:val="00AA771F"/>
    <w:rsid w:val="00AA78B5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04309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BILO-SAN građevinarstvo i usluge d.o.o.</izvorni_sadrzaj>
    <derivirana_varijabla naziv="DomainObject.Predmet.ProtustrankaFormated_1">  BILO-SAN građevinarstvo i usluge d.o.o.</derivirana_varijabla>
  </DomainObject.Predmet.ProtustrankaFormated>
  <DomainObject.Predmet.ProtustrankaFormatedOIB>
    <izvorni_sadrzaj>  BILO-SAN građevinarstvo i usluge d.o.o., OIB 96540614115</izvorni_sadrzaj>
    <derivirana_varijabla naziv="DomainObject.Predmet.ProtustrankaFormatedOIB_1">  BILO-SAN građevinarstvo i usluge d.o.o., OIB 96540614115</derivirana_varijabla>
  </DomainObject.Predmet.ProtustrankaFormatedOIB>
  <DomainObject.Predmet.ProtustrankaFormatedWithAdress>
    <izvorni_sadrzaj> BILO-SAN građevinarstvo i usluge d.o.o., Bilogorska 25, 48350 Budrovac</izvorni_sadrzaj>
    <derivirana_varijabla naziv="DomainObject.Predmet.ProtustrankaFormatedWithAdress_1"> BILO-SAN građevinarstvo i usluge d.o.o., Bilogorska 25, 48350 Budrovac</derivirana_varijabla>
  </DomainObject.Predmet.ProtustrankaFormatedWithAdress>
  <DomainObject.Predmet.ProtustrankaFormatedWithAdressOIB>
    <izvorni_sadrzaj> BILO-SAN građevinarstvo i usluge d.o.o., OIB 96540614115, Bilogorska 25, 48350 Budrovac</izvorni_sadrzaj>
    <derivirana_varijabla naziv="DomainObject.Predmet.ProtustrankaFormatedWithAdressOIB_1"> BILO-SAN građevinarstvo i usluge d.o.o., OIB 96540614115, Bilogorska 25, 48350 Budrovac</derivirana_varijabla>
  </DomainObject.Predmet.ProtustrankaFormatedWithAdressOIB>
  <DomainObject.Predmet.ProtustrankaWithAdress>
    <izvorni_sadrzaj>BILO-SAN građevinarstvo i usluge d.o.o. Bilogorska 25, 48350 Budrovac</izvorni_sadrzaj>
    <derivirana_varijabla naziv="DomainObject.Predmet.ProtustrankaWithAdress_1">BILO-SAN građevinarstvo i usluge d.o.o. Bilogorska 25, 48350 Budrovac</derivirana_varijabla>
  </DomainObject.Predmet.ProtustrankaWithAdress>
  <DomainObject.Predmet.ProtustrankaWithAdressOIB>
    <izvorni_sadrzaj>BILO-SAN građevinarstvo i usluge d.o.o., OIB 96540614115, Bilogorska 25, 48350 Budrovac</izvorni_sadrzaj>
    <derivirana_varijabla naziv="DomainObject.Predmet.ProtustrankaWithAdressOIB_1">BILO-SAN građevinarstvo i usluge d.o.o., OIB 96540614115, Bilogorska 25, 48350 Budrovac</derivirana_varijabla>
  </DomainObject.Predmet.ProtustrankaWithAdressOIB>
  <DomainObject.Predmet.ProtustrankaNazivFormated>
    <izvorni_sadrzaj>BILO-SAN građevinarstvo i usluge d.o.o.</izvorni_sadrzaj>
    <derivirana_varijabla naziv="DomainObject.Predmet.ProtustrankaNazivFormated_1">BILO-SAN građevinarstvo i usluge d.o.o.</derivirana_varijabla>
  </DomainObject.Predmet.ProtustrankaNazivFormated>
  <DomainObject.Predmet.ProtustrankaNazivFormatedOIB>
    <izvorni_sadrzaj>BILO-SAN građevinarstvo i usluge d.o.o., OIB 96540614115</izvorni_sadrzaj>
    <derivirana_varijabla naziv="DomainObject.Predmet.ProtustrankaNazivFormatedOIB_1">BILO-SAN građevinarstvo i usluge d.o.o., OIB 96540614115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11735.97</izvorni_sadrzaj>
    <derivirana_varijabla naziv="DomainObject.Predmet.TrenutnaVrijednost_1">11735.97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BILO-SAN građevinarstvo i usluge d.o.o.</item>
    </izvorni_sadrzaj>
    <derivirana_varijabla naziv="DomainObject.Predmet.ProtuStrankaListFormated_1">
      <item>BILO-SAN građevinarstvo i usluge d.o.o.</item>
    </derivirana_varijabla>
  </DomainObject.Predmet.ProtuStrankaListFormated>
  <DomainObject.Predmet.ProtuStrankaListFormatedOIB>
    <izvorni_sadrzaj>
      <item>BILO-SAN građevinarstvo i usluge d.o.o., OIB 96540614115</item>
    </izvorni_sadrzaj>
    <derivirana_varijabla naziv="DomainObject.Predmet.ProtuStrankaListFormatedOIB_1">
      <item>BILO-SAN građevinarstvo i usluge d.o.o., OIB 96540614115</item>
    </derivirana_varijabla>
  </DomainObject.Predmet.ProtuStrankaListFormatedOIB>
  <DomainObject.Predmet.ProtuStrankaListFormatedWithAdress>
    <izvorni_sadrzaj>
      <item>BILO-SAN građevinarstvo i usluge d.o.o., Bilogorska 25, 48350 Budrovac</item>
    </izvorni_sadrzaj>
    <derivirana_varijabla naziv="DomainObject.Predmet.ProtuStrankaListFormatedWithAdress_1">
      <item>BILO-SAN građevinarstvo i usluge d.o.o., Bilogorska 25, 48350 Budrovac</item>
    </derivirana_varijabla>
  </DomainObject.Predmet.ProtuStrankaListFormatedWithAdress>
  <DomainObject.Predmet.ProtuStrankaListFormatedWithAdressOIB>
    <izvorni_sadrzaj>
      <item>BILO-SAN građevinarstvo i usluge d.o.o., OIB 96540614115, Bilogorska 25, 48350 Budrovac</item>
    </izvorni_sadrzaj>
    <derivirana_varijabla naziv="DomainObject.Predmet.ProtuStrankaListFormatedWithAdressOIB_1">
      <item>BILO-SAN građevinarstvo i usluge d.o.o., OIB 96540614115, Bilogorska 25, 48350 Budrovac</item>
    </derivirana_varijabla>
  </DomainObject.Predmet.ProtuStrankaListFormatedWithAdressOIB>
  <DomainObject.Predmet.ProtuStrankaListNazivFormated>
    <izvorni_sadrzaj>
      <item>BILO-SAN građevinarstvo i usluge d.o.o.</item>
    </izvorni_sadrzaj>
    <derivirana_varijabla naziv="DomainObject.Predmet.ProtuStrankaListNazivFormated_1">
      <item>BILO-SAN građevinarstvo i usluge d.o.o.</item>
    </derivirana_varijabla>
  </DomainObject.Predmet.ProtuStrankaListNazivFormated>
  <DomainObject.Predmet.ProtuStrankaListNazivFormatedOIB>
    <izvorni_sadrzaj>
      <item>BILO-SAN građevinarstvo i usluge d.o.o., OIB 96540614115</item>
    </izvorni_sadrzaj>
    <derivirana_varijabla naziv="DomainObject.Predmet.ProtuStrankaListNazivFormatedOIB_1">
      <item>BILO-SAN građevinarstvo i usluge d.o.o., OIB 96540614115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BILO-SAN građevinarstvo i usluge d.o.o.</izvorni_sadrzaj>
    <derivirana_varijabla naziv="DomainObject.Predmet.ProtustrankaIDrugi_1">BILO-SAN građevinarstvo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BILO-SAN građevinarstvo i usluge d.o.o., OIB 96540614115, Bilogorska 25, 48350 Budrovac</izvorni_sadrzaj>
    <derivirana_varijabla naziv="DomainObject.Predmet.ProtustrankaIDrugiAdressOIB_1">BILO-SAN građevinarstvo i usluge d.o.o., OIB 96540614115, Bilogorska 25, 48350 Budrovac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BILO-SAN građevinarstvo i usluge d.o.o.</item>
      <item>Sudski registar</item>
    </izvorni_sadrzaj>
    <derivirana_varijabla naziv="DomainObject.Predmet.SudioniciListNaziv_1">
      <item>Financijska agencija</item>
      <item>BILO-SAN građevinarstvo i usluge d.o.o.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BILO-SAN građevinarstvo i usluge d.o.o., OIB 96540614115, Bilogorska 25,48350 Budrovac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BILO-SAN građevinarstvo i usluge d.o.o., OIB 96540614115, Bilogorska 25,48350 Budrovac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96540614115</item>
      <item>, OIB null</item>
    </izvorni_sadrzaj>
    <derivirana_varijabla naziv="DomainObject.Predmet.SudioniciListNazivOIB_1">
      <item>, OIB 85821130368</item>
      <item>, OIB 96540614115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FB8ED-A5EA-47E6-ABAB-BB0424071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2467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2016-09-21T11:05:00Z</dcterms:created>
  <dc:creator>Maja Valušnig</dc:creator>
  <cp:lastModifiedBy>Marko Makaj</cp:lastModifiedBy>
  <cp:lastPrinted>2016-09-21T10:51:00Z</cp:lastPrinted>
  <dcterms:modified xmlns:xsi="http://www.w3.org/2001/XMLSchema-instance" xsi:type="dcterms:W3CDTF">2016-09-21T11:06:00Z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