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dde8" w14:paraId="533dde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33A3B">
        <w:t>2</w:t>
      </w:r>
      <w:r w:rsidR="00B23DE4">
        <w:t>152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23DE4" w:rsidRPr="00893684">
        <w:t>TUROPOLJSKA DEMOKRATSKA STRANKA</w:t>
      </w:r>
      <w:r w:rsidR="00B23DE4">
        <w:t xml:space="preserve">, Velika Gorica, </w:t>
      </w:r>
      <w:r w:rsidR="00B23DE4" w:rsidRPr="00893684">
        <w:t>Sisačka 29</w:t>
      </w:r>
      <w:r w:rsidR="00B23DE4">
        <w:t>,</w:t>
      </w:r>
      <w:r w:rsidR="00B23DE4" w:rsidRPr="008317CC">
        <w:t xml:space="preserve"> OIB: </w:t>
      </w:r>
      <w:r w:rsidR="00B23DE4" w:rsidRPr="00893684">
        <w:t>72660956259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AC6D81">
        <w:t>1.</w:t>
      </w:r>
      <w:r w:rsidR="00B23DE4">
        <w:t xml:space="preserve">706,77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>e- oglasna plo</w:t>
      </w:r>
      <w:r w:rsidR="00AC6D81">
        <w:t>č</w:t>
      </w:r>
      <w:r w:rsidRPr="009C5689">
        <w:t>a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0B3" w:rsidR="00F510B3">
      <w:r>
        <w:separator/>
      </w:r>
    </w:p>
  </w:endnote>
  <w:endnote w:id="0" w:type="continuationSeparator">
    <w:p w:rsidRDefault="00F510B3" w:rsidR="00F51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0B3" w:rsidR="00F510B3">
      <w:r>
        <w:separator/>
      </w:r>
    </w:p>
  </w:footnote>
  <w:footnote w:id="0" w:type="continuationSeparator">
    <w:p w:rsidRDefault="00F510B3" w:rsidR="00F51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C6D81"/>
    <w:rsid w:val="00AD027A"/>
    <w:rsid w:val="00B23DE4"/>
    <w:rsid w:val="00B82F18"/>
    <w:rsid w:val="00C405FD"/>
    <w:rsid w:val="00C836B9"/>
    <w:rsid w:val="00C958E9"/>
    <w:rsid w:val="00CE7362"/>
    <w:rsid w:val="00D01B78"/>
    <w:rsid w:val="00D614F1"/>
    <w:rsid w:val="00D66226"/>
    <w:rsid w:val="00EC3302"/>
    <w:rsid w:val="00ED6AA8"/>
    <w:rsid w:val="00F034D3"/>
    <w:rsid w:val="00F510B3"/>
    <w:rsid w:val="00F8310C"/>
    <w:rsid w:val="00FD78CF"/>
    <w:rsid w:val="00FE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7D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7D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7D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7D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7D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7D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7D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7D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7D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7D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2152</izvorni_sadrzaj>
    <derivirana_varijabla naziv="DomainObject.Predmet.Broj_1">2152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St-2152/2015</izvorni_sadrzaj>
    <derivirana_varijabla naziv="DomainObject.Predmet.OznakaBroj_1">St-2152/2015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TUROPOLJSKA DEMOKRATSKA STRANKA</izvorni_sadrzaj>
    <derivirana_varijabla naziv="DomainObject.Predmet.ProtustrankaFormated_1">  TUROPOLJSKA DEMOKRATSKA STRANKA</derivirana_varijabla>
  </DomainObject.Predmet.ProtustrankaFormated>
  <DomainObject.Predmet.ProtustrankaFormatedOIB>
    <izvorni_sadrzaj>  TUROPOLJSKA DEMOKRATSKA STRANKA, OIB 72660956259</izvorni_sadrzaj>
    <derivirana_varijabla naziv="DomainObject.Predmet.ProtustrankaFormatedOIB_1">  TUROPOLJSKA DEMOKRATSKA STRANKA, OIB 72660956259</derivirana_varijabla>
  </DomainObject.Predmet.ProtustrankaFormatedOIB>
  <DomainObject.Predmet.ProtustrankaFormatedWithAdress>
    <izvorni_sadrzaj> TUROPOLJSKA DEMOKRATSKA STRANKA, Sisačka 29, 10410 Velika Gorica</izvorni_sadrzaj>
    <derivirana_varijabla naziv="DomainObject.Predmet.ProtustrankaFormatedWithAdress_1"> TUROPOLJSKA DEMOKRATSKA STRANKA, Sisačka 29, 10410 Velika Gorica</derivirana_varijabla>
  </DomainObject.Predmet.ProtustrankaFormatedWithAdress>
  <DomainObject.Predmet.ProtustrankaFormatedWithAdressOIB>
    <izvorni_sadrzaj> TUROPOLJSKA DEMOKRATSKA STRANKA, OIB 72660956259, Sisačka 29, 10410 Velika Gorica</izvorni_sadrzaj>
    <derivirana_varijabla naziv="DomainObject.Predmet.ProtustrankaFormatedWithAdressOIB_1"> TUROPOLJSKA DEMOKRATSKA STRANKA, OIB 72660956259, Sisačka 29, 10410 Velika Gorica</derivirana_varijabla>
  </DomainObject.Predmet.ProtustrankaFormatedWithAdressOIB>
  <DomainObject.Predmet.ProtustrankaWithAdress>
    <izvorni_sadrzaj>TUROPOLJSKA DEMOKRATSKA STRANKA Sisačka 29, 10410 Velika Gorica</izvorni_sadrzaj>
    <derivirana_varijabla naziv="DomainObject.Predmet.ProtustrankaWithAdress_1">TUROPOLJSKA DEMOKRATSKA STRANKA Sisačka 29, 10410 Velika Gorica</derivirana_varijabla>
  </DomainObject.Predmet.ProtustrankaWithAdress>
  <DomainObject.Predmet.ProtustrankaWithAdressOIB>
    <izvorni_sadrzaj>TUROPOLJSKA DEMOKRATSKA STRANKA, OIB 72660956259, Sisačka 29, 10410 Velika Gorica</izvorni_sadrzaj>
    <derivirana_varijabla naziv="DomainObject.Predmet.ProtustrankaWithAdressOIB_1">TUROPOLJSKA DEMOKRATSKA STRANKA, OIB 72660956259, Sisačka 29, 10410 Velika Gorica</derivirana_varijabla>
  </DomainObject.Predmet.ProtustrankaWithAdressOIB>
  <DomainObject.Predmet.ProtustrankaNazivFormated>
    <izvorni_sadrzaj>TUROPOLJSKA DEMOKRATSKA STRANKA</izvorni_sadrzaj>
    <derivirana_varijabla naziv="DomainObject.Predmet.ProtustrankaNazivFormated_1">TUROPOLJSKA DEMOKRATSKA STRANKA</derivirana_varijabla>
  </DomainObject.Predmet.ProtustrankaNazivFormated>
  <DomainObject.Predmet.ProtustrankaNazivFormatedOIB>
    <izvorni_sadrzaj>TUROPOLJSKA DEMOKRATSKA STRANKA, OIB 72660956259</izvorni_sadrzaj>
    <derivirana_varijabla naziv="DomainObject.Predmet.ProtustrankaNazivFormatedOIB_1">TUROPOLJSKA DEMOKRATSKA STRANKA, OIB 72660956259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TUROPOLJSKA DEMOKRATSKA STRANKA</item>
    </izvorni_sadrzaj>
    <derivirana_varijabla naziv="DomainObject.Predmet.ProtuStrankaListFormated_1">
      <item>TUROPOLJSKA DEMOKRATSKA STRANKA</item>
    </derivirana_varijabla>
  </DomainObject.Predmet.ProtuStrankaListFormated>
  <DomainObject.Predmet.ProtuStrankaListFormatedOIB>
    <izvorni_sadrzaj>
      <item>TUROPOLJSKA DEMOKRATSKA STRANKA, OIB 72660956259</item>
    </izvorni_sadrzaj>
    <derivirana_varijabla naziv="DomainObject.Predmet.ProtuStrankaListFormatedOIB_1">
      <item>TUROPOLJSKA DEMOKRATSKA STRANKA, OIB 72660956259</item>
    </derivirana_varijabla>
  </DomainObject.Predmet.ProtuStrankaListFormatedOIB>
  <DomainObject.Predmet.ProtuStrankaListFormatedWithAdress>
    <izvorni_sadrzaj>
      <item>TUROPOLJSKA DEMOKRATSKA STRANKA, Sisačka 29, 10410 Velika Gorica</item>
    </izvorni_sadrzaj>
    <derivirana_varijabla naziv="DomainObject.Predmet.ProtuStrankaListFormatedWithAdress_1">
      <item>TUROPOLJSKA DEMOKRATSKA STRANKA, Sisačka 29, 10410 Velika Gorica</item>
    </derivirana_varijabla>
  </DomainObject.Predmet.ProtuStrankaListFormatedWithAdress>
  <DomainObject.Predmet.ProtuStrankaListFormatedWithAdressOIB>
    <izvorni_sadrzaj>
      <item>TUROPOLJSKA DEMOKRATSKA STRANKA, OIB 72660956259, Sisačka 29, 10410 Velika Gorica</item>
    </izvorni_sadrzaj>
    <derivirana_varijabla naziv="DomainObject.Predmet.ProtuStrankaListFormatedWithAdressOIB_1">
      <item>TUROPOLJSKA DEMOKRATSKA STRANKA, OIB 72660956259, Sisačka 29, 10410 Velika Gorica</item>
    </derivirana_varijabla>
  </DomainObject.Predmet.ProtuStrankaListFormatedWithAdressOIB>
  <DomainObject.Predmet.ProtuStrankaListNazivFormated>
    <izvorni_sadrzaj>
      <item>TUROPOLJSKA DEMOKRATSKA STRANKA</item>
    </izvorni_sadrzaj>
    <derivirana_varijabla naziv="DomainObject.Predmet.ProtuStrankaListNazivFormated_1">
      <item>TUROPOLJSKA DEMOKRATSKA STRANKA</item>
    </derivirana_varijabla>
  </DomainObject.Predmet.ProtuStrankaListNazivFormated>
  <DomainObject.Predmet.ProtuStrankaListNazivFormatedOIB>
    <izvorni_sadrzaj>
      <item>TUROPOLJSKA DEMOKRATSKA STRANKA, OIB 72660956259</item>
    </izvorni_sadrzaj>
    <derivirana_varijabla naziv="DomainObject.Predmet.ProtuStrankaListNazivFormatedOIB_1">
      <item>TUROPOLJSKA DEMOKRATSKA STRANKA, OIB 72660956259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TUROPOLJSKA DEMOKRATSKA STRANKA</izvorni_sadrzaj>
    <derivirana_varijabla naziv="DomainObject.Predmet.ProtustrankaIDrugi_1">TUROPOLJSKA DEMOKRATSKA STRANKA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TUROPOLJSKA DEMOKRATSKA STRANKA, OIB 72660956259, Sisačka 29, 10410 Velika Gorica</izvorni_sadrzaj>
    <derivirana_varijabla naziv="DomainObject.Predmet.ProtustrankaIDrugiAdressOIB_1">TUROPOLJSKA DEMOKRATSKA STRANKA, OIB 72660956259, Sisačka 29,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TUROPOLJSKA DEMOKRATSKA STRANKA</item>
    </izvorni_sadrzaj>
    <derivirana_varijabla naziv="DomainObject.Predmet.SudioniciListNaziv_1">
      <item>FINA Regionalni centar Zagreb</item>
      <item>TUROPOLJSKA DEMOKRATSKA STRANKA</item>
    </derivirana_varijabla>
  </DomainObject.Predmet.SudioniciListNaziv>
  <DomainObject.Predmet.SudioniciListAdressOIB>
    <izvorni_sadrzaj>
      <item>FINA Regionalni centar Zagreb, OIB 85821130368, Trg svibanjskih žrtava 1995. 1,10000 Zagreb</item>
      <item>TUROPOLJSKA DEMOKRATSKA STRANKA, OIB 72660956259, Sisačka 29,10410 Velika Gorica</item>
    </izvorni_sadrzaj>
    <derivirana_varijabla naziv="DomainObject.Predmet.SudioniciListAdressOIB_1">
      <item>FINA Regionalni centar Zagreb, OIB 85821130368, Trg svibanjskih žrtava 1995. 1,10000 Zagreb</item>
      <item>TUROPOLJSKA DEMOKRATSKA STRANKA, OIB 72660956259, Sisačka 29,10410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72660956259</item>
    </izvorni_sadrzaj>
    <derivirana_varijabla naziv="DomainObject.Predmet.SudioniciListNazivOIB_1">
      <item>, OIB 85821130368</item>
      <item>, OIB 72660956259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5DB80-4817-46C5-B818-88E1BA247C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1318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2015-11-18T07:24:00Z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