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e2ed" w14:paraId="597e2ed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2E54A6">
        <w:t>1692/16-23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2E54A6">
        <w:t>RH MF Porezna uprava Područni ured Vukovar zastupani po ŽDO Vukovar</w:t>
      </w:r>
      <w:r w:rsidR="00D30759">
        <w:t xml:space="preserve"> za otvaranje stečajnog postupka nad dužnikom </w:t>
      </w:r>
      <w:r w:rsidR="002E54A6" w:rsidRPr="002E54A6">
        <w:rPr>
          <w:b/>
        </w:rPr>
        <w:t>SOLARNA ENERGIJA MIRO d.o.o., Vukovar, Matice Hrvatske 3, OIB: 00321105335, MBS: 100016761</w:t>
      </w:r>
      <w:r w:rsidR="002F3F8D" w:rsidRPr="00D14516">
        <w:t>,</w:t>
      </w:r>
      <w:r w:rsidR="002F3F8D">
        <w:t xml:space="preserve"> dana </w:t>
      </w:r>
      <w:r w:rsidR="002E54A6">
        <w:t>7</w:t>
      </w:r>
      <w:r w:rsidR="00792DB7">
        <w:t>. travnja 2017. g.,</w:t>
      </w:r>
    </w:p>
    <w:p w:rsidRDefault="00144650" w:rsidP="00792DB7" w:rsidR="00144650">
      <w:pPr>
        <w:pStyle w:val="Tijeloteksta"/>
        <w:tabs>
          <w:tab w:pos="708" w:val="left"/>
          <w:tab w:pos="6075" w:val="left"/>
        </w:tabs>
      </w:pPr>
      <w:r>
        <w:tab/>
      </w:r>
      <w:r w:rsidR="00792DB7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2E54A6" w:rsidRPr="002E54A6">
        <w:rPr>
          <w:b/>
        </w:rPr>
        <w:t>SOLARNA ENERGIJA MIRO d.o.o., Vukovar, Matice Hrvatske 3, OIB: 00321105335, MBS: 100016761</w:t>
      </w:r>
      <w:r w:rsidR="002E54A6">
        <w:rPr>
          <w:b/>
        </w:rPr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2E54A6">
        <w:rPr>
          <w:b/>
        </w:rPr>
        <w:t>1692</w:t>
      </w:r>
      <w:r>
        <w:rPr>
          <w:b/>
        </w:rPr>
        <w:t>-16</w:t>
      </w:r>
      <w:r>
        <w:t xml:space="preserve"> kod Hrvatske poštanske banke iznos od </w:t>
      </w:r>
      <w:r w:rsidR="00792DB7">
        <w:rPr>
          <w:b/>
        </w:rPr>
        <w:t>30</w:t>
      </w:r>
      <w:r w:rsidRPr="00725327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2E54A6">
        <w:t>RH MF Porezna uprava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2E54A6">
        <w:t>8. travnja</w:t>
      </w:r>
      <w:r w:rsidR="002F3F8D">
        <w:t xml:space="preserve"> 2016. g.</w:t>
      </w:r>
      <w:r w:rsidRPr="00DD2365">
        <w:t xml:space="preserve"> prijedlog za otvaranje</w:t>
      </w:r>
      <w:r w:rsidR="00204592">
        <w:t xml:space="preserve"> </w:t>
      </w:r>
      <w:r w:rsidRPr="00DD2365">
        <w:t xml:space="preserve">stečajnog postupka nad dužnikom </w:t>
      </w:r>
      <w:r w:rsidR="002E54A6" w:rsidRPr="002E54A6">
        <w:rPr>
          <w:b/>
        </w:rPr>
        <w:t>SOLARNA ENERGIJA MIRO d.o.o., Vukovar, Matice Hrvatske 3, OIB: 00321105335, MBS: 100016761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lastRenderedPageBreak/>
        <w:tab/>
      </w:r>
    </w:p>
    <w:p w:rsidRDefault="008737BC" w:rsidP="00204592" w:rsidR="00A27295">
      <w:pPr>
        <w:tabs>
          <w:tab w:pos="5415" w:val="left"/>
          <w:tab w:pos="7515" w:val="left"/>
        </w:tabs>
        <w:jc w:val="both"/>
      </w:pPr>
      <w:r>
        <w:tab/>
      </w:r>
      <w:r w:rsidR="00204592">
        <w:tab/>
      </w:r>
    </w:p>
    <w:p w:rsidRDefault="002E54A6" w:rsidP="002E54A6" w:rsidR="002E54A6">
      <w:pPr>
        <w:tabs>
          <w:tab w:pos="7455" w:val="left"/>
          <w:tab w:pos="9072" w:val="right"/>
        </w:tabs>
        <w:jc w:val="right"/>
      </w:pPr>
      <w:r>
        <w:t>Broj: 6 St-1692/16-23</w:t>
      </w:r>
    </w:p>
    <w:p w:rsidRDefault="00792DB7" w:rsidP="00792DB7" w:rsidR="00792DB7">
      <w:pPr>
        <w:ind w:firstLine="720"/>
        <w:jc w:val="right"/>
      </w:pPr>
    </w:p>
    <w:p w:rsidRDefault="00792DB7" w:rsidP="00792DB7" w:rsidR="00792DB7">
      <w:pPr>
        <w:ind w:firstLine="720"/>
        <w:jc w:val="right"/>
      </w:pPr>
    </w:p>
    <w:p w:rsidRDefault="00470B34" w:rsidP="00AF4026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2E54A6">
        <w:t>1692</w:t>
      </w:r>
      <w:r w:rsidR="001C7811">
        <w:t xml:space="preserve">/16 od </w:t>
      </w:r>
      <w:r w:rsidR="00792DB7">
        <w:t xml:space="preserve">28. </w:t>
      </w:r>
      <w:r w:rsidR="002E54A6">
        <w:t>rujna 2016. g.</w:t>
      </w:r>
      <w:r w:rsidR="00F57A6F">
        <w:t xml:space="preserve">, koje je usmeno iznio na ročištu održanom dana </w:t>
      </w:r>
      <w:r w:rsidR="002E54A6">
        <w:t>24. studenog 2016. g. te koje izvješće je potvrdio drugi privremeni stečajni upravitelj, određen rješenjem ovoga suda dana 9.3.2017. g., na ročištu održanom dana 6. travnja 2017. g.</w:t>
      </w:r>
      <w:r w:rsidR="00F57A6F">
        <w:t xml:space="preserve">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</w:t>
      </w:r>
      <w:r w:rsidR="00EC2A64">
        <w:t xml:space="preserve">aciji u spisu </w:t>
      </w:r>
      <w:r w:rsidR="008E50B6">
        <w:t xml:space="preserve">dužnik </w:t>
      </w:r>
      <w:r w:rsidR="00B13357">
        <w:t xml:space="preserve"> je nesposoban za plaćanje i prezadužen, ne posjeduje nikakvu imovinu, niti financijsku, niti materijalnu.</w:t>
      </w:r>
      <w:r w:rsidR="00AF4026">
        <w:t xml:space="preserve"> </w:t>
      </w:r>
      <w:r w:rsidR="009B61F0">
        <w:t>Predvidivi troškovi stečajnog postupka prema</w:t>
      </w:r>
      <w:r>
        <w:t xml:space="preserve"> ocijeni privremenog stečajnog upravitelja iznosili bi </w:t>
      </w:r>
      <w:r w:rsidR="00792DB7">
        <w:t>30</w:t>
      </w:r>
      <w:r w:rsidR="00540CBD">
        <w:t>.000</w:t>
      </w:r>
      <w:r w:rsidR="00B13357">
        <w:t>,00</w:t>
      </w:r>
      <w:r w:rsidR="009B61F0">
        <w:t xml:space="preserve"> kn, (troš</w:t>
      </w:r>
      <w:r w:rsidR="00C74FFE">
        <w:t>ak financijsko-knjigovodstvenog vještačenja, procjena nekretnine, izrada elaborata,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</w:t>
      </w:r>
      <w:r w:rsidR="00AF4026">
        <w:t xml:space="preserve">riješeno je </w:t>
      </w:r>
      <w:r>
        <w:t xml:space="preserve">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E54A6">
        <w:t>7</w:t>
      </w:r>
      <w:r w:rsidR="00792DB7">
        <w:t>. travnja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E54A6">
        <w:t>7</w:t>
      </w:r>
      <w:r w:rsidR="00792DB7">
        <w:t>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389" w:rsidR="00057389">
      <w:r>
        <w:separator/>
      </w:r>
    </w:p>
  </w:endnote>
  <w:endnote w:id="0" w:type="continuationSeparator">
    <w:p w:rsidRDefault="00057389" w:rsidR="00057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389" w:rsidR="00057389">
      <w:r>
        <w:separator/>
      </w:r>
    </w:p>
  </w:footnote>
  <w:footnote w:id="0" w:type="continuationSeparator">
    <w:p w:rsidRDefault="00057389" w:rsidR="000573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163C1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163C1"/>
    <w:rsid w:val="000209AD"/>
    <w:rsid w:val="00032BF0"/>
    <w:rsid w:val="0003531D"/>
    <w:rsid w:val="0005396D"/>
    <w:rsid w:val="00057389"/>
    <w:rsid w:val="00086232"/>
    <w:rsid w:val="000C20F1"/>
    <w:rsid w:val="000C7F37"/>
    <w:rsid w:val="000E414B"/>
    <w:rsid w:val="000F22FF"/>
    <w:rsid w:val="00132F0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C7811"/>
    <w:rsid w:val="001E75FC"/>
    <w:rsid w:val="00204592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E54A6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3F4CB1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0439"/>
    <w:rsid w:val="004F405F"/>
    <w:rsid w:val="00500BBD"/>
    <w:rsid w:val="00540CBD"/>
    <w:rsid w:val="0055624C"/>
    <w:rsid w:val="00577BBA"/>
    <w:rsid w:val="005B403D"/>
    <w:rsid w:val="005E0FF9"/>
    <w:rsid w:val="00607E75"/>
    <w:rsid w:val="00612BA9"/>
    <w:rsid w:val="006139EC"/>
    <w:rsid w:val="006235FB"/>
    <w:rsid w:val="006826C2"/>
    <w:rsid w:val="006837ED"/>
    <w:rsid w:val="006A2408"/>
    <w:rsid w:val="006A56C2"/>
    <w:rsid w:val="006B551B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92DB7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F4026"/>
    <w:rsid w:val="00B11498"/>
    <w:rsid w:val="00B11D59"/>
    <w:rsid w:val="00B13357"/>
    <w:rsid w:val="00B32B3E"/>
    <w:rsid w:val="00B41F79"/>
    <w:rsid w:val="00B84DB3"/>
    <w:rsid w:val="00B918D6"/>
    <w:rsid w:val="00B96FCE"/>
    <w:rsid w:val="00BC33DE"/>
    <w:rsid w:val="00BC75C6"/>
    <w:rsid w:val="00BE2691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30759"/>
    <w:rsid w:val="00D43D85"/>
    <w:rsid w:val="00D64559"/>
    <w:rsid w:val="00D70FBF"/>
    <w:rsid w:val="00D729D1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0561C"/>
    <w:rsid w:val="00E1321F"/>
    <w:rsid w:val="00E33E37"/>
    <w:rsid w:val="00E430E2"/>
    <w:rsid w:val="00E55AA4"/>
    <w:rsid w:val="00E73CF8"/>
    <w:rsid w:val="00E91BC9"/>
    <w:rsid w:val="00EB2E0E"/>
    <w:rsid w:val="00EB3D75"/>
    <w:rsid w:val="00EC2A64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B45AD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163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63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3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3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3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163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63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3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3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3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St-1692/2016</izvorni_sadrzaj>
    <derivirana_varijabla naziv="DomainObject.Predmet.OznakaBroj_1">St-1692/2016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SOLARNA ENERGIJA MIRO društvo s ograničenom odgovornošću za proizvodnju električne energije</izvorni_sadrzaj>
    <derivirana_varijabla naziv="DomainObject.Predmet.ProtustrankaFormated_1">  SOLARNA ENERGIJA MIRO društvo s ograničenom odgovornošću za proizvodnju električne energije</derivirana_varijabla>
  </DomainObject.Predmet.ProtustrankaFormated>
  <DomainObject.Predmet.ProtustrankaFormatedOIB>
    <izvorni_sadrzaj>  SOLARNA ENERGIJA MIRO društvo s ograničenom odgovornošću za proizvodnju električne energije, OIB 00321105335</izvorni_sadrzaj>
    <derivirana_varijabla naziv="DomainObject.Predmet.ProtustrankaFormatedOIB_1">  SOLARNA ENERGIJA MIRO društvo s ograničenom odgovornošću za proizvodnju električne energije, OIB 00321105335</derivirana_varijabla>
  </DomainObject.Predmet.ProtustrankaFormatedOIB>
  <DomainObject.Predmet.ProtustrankaFormatedWithAdress>
    <izvorni_sadrzaj> SOLARNA ENERGIJA MIRO društvo s ograničenom odgovornošću za proizvodnju električne energije, Matice Hrvatske 3, 32000 Vukovar</izvorni_sadrzaj>
    <derivirana_varijabla naziv="DomainObject.Predmet.ProtustrankaFormatedWithAdress_1"> SOLARNA ENERGIJA MIRO društvo s ograničenom odgovornošću za proizvodnju električne energije, Matice Hrvatske 3, 32000 Vukovar</derivirana_varijabla>
  </DomainObject.Predmet.ProtustrankaFormatedWithAdress>
  <DomainObject.Predmet.ProtustrankaFormatedWithAdressOIB>
    <izvorni_sadrzaj> SOLARNA ENERGIJA MIRO društvo s ograničenom odgovornošću za proizvodnju električne energije, OIB 00321105335, Matice Hrvatske 3, 32000 Vukovar</izvorni_sadrzaj>
    <derivirana_varijabla naziv="DomainObject.Predmet.ProtustrankaFormatedWithAdressOIB_1"> SOLARNA ENERGIJA MIRO društvo s ograničenom odgovornošću za proizvodnju električne energije, OIB 00321105335, Matice Hrvatske 3, 32000 Vukovar</derivirana_varijabla>
  </DomainObject.Predmet.ProtustrankaFormatedWithAdressOIB>
  <DomainObject.Predmet.ProtustrankaWithAdress>
    <izvorni_sadrzaj>SOLARNA ENERGIJA MIRO društvo s ograničenom odgovornošću za proizvodnju električne energije Matice Hrvatske 3, 32000 Vukovar</izvorni_sadrzaj>
    <derivirana_varijabla naziv="DomainObject.Predmet.ProtustrankaWithAdress_1">SOLARNA ENERGIJA MIRO društvo s ograničenom odgovornošću za proizvodnju električne energije Matice Hrvatske 3, 32000 Vukovar</derivirana_varijabla>
  </DomainObject.Predmet.ProtustrankaWithAdress>
  <DomainObject.Predmet.ProtustrankaWithAdressOIB>
    <izvorni_sadrzaj>SOLARNA ENERGIJA MIRO društvo s ograničenom odgovornošću za proizvodnju električne energije, OIB 00321105335, Matice Hrvatske 3, 32000 Vukovar</izvorni_sadrzaj>
    <derivirana_varijabla naziv="DomainObject.Predmet.ProtustrankaWithAdressOIB_1">SOLARNA ENERGIJA MIRO društvo s ograničenom odgovornošću za proizvodnju električne energije, OIB 00321105335, Matice Hrvatske 3, 32000 Vukovar</derivirana_varijabla>
  </DomainObject.Predmet.ProtustrankaWithAdressOIB>
  <DomainObject.Predmet.ProtustrankaNazivFormated>
    <izvorni_sadrzaj>SOLARNA ENERGIJA MIRO društvo s ograničenom odgovornošću za proizvodnju električne energije</izvorni_sadrzaj>
    <derivirana_varijabla naziv="DomainObject.Predmet.ProtustrankaNazivFormated_1">SOLARNA ENERGIJA MIRO društvo s ograničenom odgovornošću za proizvodnju električne energije</derivirana_varijabla>
  </DomainObject.Predmet.ProtustrankaNazivFormated>
  <DomainObject.Predmet.ProtustrankaNazivFormatedOIB>
    <izvorni_sadrzaj>SOLARNA ENERGIJA MIRO društvo s ograničenom odgovornošću za proizvodnju električne energije, OIB 00321105335</izvorni_sadrzaj>
    <derivirana_varijabla naziv="DomainObject.Predmet.ProtustrankaNazivFormatedOIB_1">SOLARNA ENERGIJA MIRO društvo s ograničenom odgovornošću za proizvodnju električne energije, OIB 00321105335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SOLARNA ENERGIJA MIRO društvo s ograničenom odgovornošću za proizvodnju električne energije</item>
    </izvorni_sadrzaj>
    <derivirana_varijabla naziv="DomainObject.Predmet.ProtuStrankaListFormated_1">
      <item>SOLARNA ENERGIJA MIRO društvo s ograničenom odgovornošću za proizvodnju električne energije</item>
    </derivirana_varijabla>
  </DomainObject.Predmet.ProtuStrankaListFormated>
  <DomainObject.Predmet.ProtuStrankaListFormatedOIB>
    <izvorni_sadrzaj>
      <item>SOLARNA ENERGIJA MIRO društvo s ograničenom odgovornošću za proizvodnju električne energije, OIB 00321105335</item>
    </izvorni_sadrzaj>
    <derivirana_varijabla naziv="DomainObject.Predmet.ProtuStrankaListFormatedOIB_1">
      <item>SOLARNA ENERGIJA MIRO društvo s ograničenom odgovornošću za proizvodnju električne energije, OIB 00321105335</item>
    </derivirana_varijabla>
  </DomainObject.Predmet.ProtuStrankaListFormatedOIB>
  <DomainObject.Predmet.ProtuStrankaListFormatedWithAdress>
    <izvorni_sadrzaj>
      <item>SOLARNA ENERGIJA MIRO društvo s ograničenom odgovornošću za proizvodnju električne energije, Matice Hrvatske 3, 32000 Vukovar</item>
    </izvorni_sadrzaj>
    <derivirana_varijabla naziv="DomainObject.Predmet.ProtuStrankaListFormatedWithAdress_1">
      <item>SOLARNA ENERGIJA MIRO društvo s ograničenom odgovornošću za proizvodnju električne energije, Matice Hrvatske 3, 32000 Vukovar</item>
    </derivirana_varijabla>
  </DomainObject.Predmet.ProtuStrankaListFormatedWithAdress>
  <DomainObject.Predmet.ProtuStrankaListFormatedWithAdressOIB>
    <izvorni_sadrzaj>
      <item>SOLARNA ENERGIJA MIRO društvo s ograničenom odgovornošću za proizvodnju električne energije, OIB 00321105335, Matice Hrvatske 3, 32000 Vukovar</item>
    </izvorni_sadrzaj>
    <derivirana_varijabla naziv="DomainObject.Predmet.ProtuStrankaListFormatedWithAdressOIB_1">
      <item>SOLARNA ENERGIJA MIRO društvo s ograničenom odgovornošću za proizvodnju električne energije, OIB 00321105335, Matice Hrvatske 3, 32000 Vukovar</item>
    </derivirana_varijabla>
  </DomainObject.Predmet.ProtuStrankaListFormatedWithAdressOIB>
  <DomainObject.Predmet.ProtuStrankaListNazivFormated>
    <izvorni_sadrzaj>
      <item>SOLARNA ENERGIJA MIRO društvo s ograničenom odgovornošću za proizvodnju električne energije</item>
    </izvorni_sadrzaj>
    <derivirana_varijabla naziv="DomainObject.Predmet.ProtuStrankaListNazivFormated_1">
      <item>SOLARNA ENERGIJA MIRO društvo s ograničenom odgovornošću za proizvodnju električne energije</item>
    </derivirana_varijabla>
  </DomainObject.Predmet.ProtuStrankaListNazivFormated>
  <DomainObject.Predmet.ProtuStrankaListNazivFormatedOIB>
    <izvorni_sadrzaj>
      <item>SOLARNA ENERGIJA MIRO društvo s ograničenom odgovornošću za proizvodnju električne energije, OIB 00321105335</item>
    </izvorni_sadrzaj>
    <derivirana_varijabla naziv="DomainObject.Predmet.ProtuStrankaListNazivFormatedOIB_1">
      <item>SOLARNA ENERGIJA MIRO društvo s ograničenom odgovornošću za proizvodnju električne energije, OIB 00321105335</item>
    </derivirana_varijabla>
  </DomainObject.Predmet.ProtuStrankaListNazivFormatedOIB>
  <DomainObject.Predmet.OstaliListFormated>
    <izvorni_sadrzaj>
      <item>Sanja Vukadin</item>
    </izvorni_sadrzaj>
    <derivirana_varijabla naziv="DomainObject.Predmet.OstaliListFormated_1">
      <item>Sanja Vukadin</item>
    </derivirana_varijabla>
  </DomainObject.Predmet.OstaliListFormated>
  <DomainObject.Predmet.OstaliListFormatedOIB>
    <izvorni_sadrzaj>
      <item>Sanja Vukadin, OIB 81613492564</item>
    </izvorni_sadrzaj>
    <derivirana_varijabla naziv="DomainObject.Predmet.OstaliListFormatedOIB_1">
      <item>Sanja Vukadin, OIB 81613492564</item>
    </derivirana_varijabla>
  </DomainObject.Predmet.OstaliListFormatedOIB>
  <DomainObject.Predmet.OstaliListFormatedWithAdress>
    <izvorni_sadrzaj>
      <item>Sanja Vukadin, Ilićka 107, Brčko</item>
    </izvorni_sadrzaj>
    <derivirana_varijabla naziv="DomainObject.Predmet.OstaliListFormatedWithAdress_1">
      <item>Sanja Vukadin, Ilićka 107, Brčko</item>
    </derivirana_varijabla>
  </DomainObject.Predmet.OstaliListFormatedWithAdress>
  <DomainObject.Predmet.OstaliListFormatedWithAdressOIB>
    <izvorni_sadrzaj>
      <item>Sanja Vukadin, OIB 81613492564, Ilićka 107, Brčko</item>
    </izvorni_sadrzaj>
    <derivirana_varijabla naziv="DomainObject.Predmet.OstaliListFormatedWithAdressOIB_1">
      <item>Sanja Vukadin, OIB 81613492564, Ilićka 107, Brčko</item>
    </derivirana_varijabla>
  </DomainObject.Predmet.OstaliListFormatedWithAdressOIB>
  <DomainObject.Predmet.OstaliListNazivFormated>
    <izvorni_sadrzaj>
      <item>Sanja Vukadin</item>
    </izvorni_sadrzaj>
    <derivirana_varijabla naziv="DomainObject.Predmet.OstaliListNazivFormated_1">
      <item>Sanja Vukadin</item>
    </derivirana_varijabla>
  </DomainObject.Predmet.OstaliListNazivFormated>
  <DomainObject.Predmet.OstaliListNazivFormatedOIB>
    <izvorni_sadrzaj>
      <item>Sanja Vukadin, OIB 81613492564</item>
    </izvorni_sadrzaj>
    <derivirana_varijabla naziv="DomainObject.Predmet.OstaliListNazivFormatedOIB_1">
      <item>Sanja Vukadin, OIB 81613492564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SOLARNA ENERGIJA MIRO društvo s ograničenom odgovornošću za proizvodnju električne energije</izvorni_sadrzaj>
    <derivirana_varijabla naziv="DomainObject.Predmet.ProtustrankaIDrugi_1">SOLARNA ENERGIJA MIRO društvo s ograničenom odgovornošću za proizvodnju električne energije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SOLARNA ENERGIJA MIRO društvo s ograničenom odgovornošću za proizvodnju električne energije, OIB 00321105335, Matice Hrvatske 3, 32000 Vukovar</izvorni_sadrzaj>
    <derivirana_varijabla naziv="DomainObject.Predmet.ProtustrankaIDrugiAdressOIB_1">SOLARNA ENERGIJA MIRO društvo s ograničenom odgovornošću za proizvodnju električne energije, OIB 00321105335, Matice Hrvatske 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SOLARNA ENERGIJA MIRO društvo s ograničenom odgovornošću za proizvodnju električne energije</item>
      <item>RH MINISTARSTVO FINANCIJA POREZNA UPRAVA</item>
      <item>Sanja Vukadin</item>
    </izvorni_sadrzaj>
    <derivirana_varijabla naziv="DomainObject.Predmet.SudioniciListNaziv_1">
      <item>SOLARNA ENERGIJA MIRO društvo s ograničenom odgovornošću za proizvodnju električne energije</item>
      <item>RH MINISTARSTVO FINANCIJA POREZNA UPRAVA</item>
      <item>Sanja Vukadin</item>
    </derivirana_varijabla>
  </DomainObject.Predmet.SudioniciListNaziv>
  <DomainObject.Predmet.SudioniciListAdressOIB>
    <izvorni_sadrzaj>
      <item>SOLARNA ENERGIJA MIRO društvo s ograničenom odgovornošću za proizvodnju električne energije, OIB 00321105335, Matice Hrvatske 3,32000 Vukovar</item>
      <item>RH MINISTARSTVO FINANCIJA POREZNA UPRAVA, OIB 18683136487</item>
      <item>Sanja Vukadin, OIB 81613492564, Ilićka 107,Brčko</item>
    </izvorni_sadrzaj>
    <derivirana_varijabla naziv="DomainObject.Predmet.SudioniciListAdressOIB_1">
      <item>SOLARNA ENERGIJA MIRO društvo s ograničenom odgovornošću za proizvodnju električne energije, OIB 00321105335, Matice Hrvatske 3,32000 Vukovar</item>
      <item>RH MINISTARSTVO FINANCIJA POREZNA UPRAVA, OIB 18683136487</item>
      <item>Sanja Vukadin, OIB 81613492564, Ilićka 107,Brčko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00321105335</item>
      <item>, OIB 18683136487</item>
      <item>, OIB 81613492564</item>
    </izvorni_sadrzaj>
    <derivirana_varijabla naziv="DomainObject.Predmet.SudioniciListNazivOIB_1">
      <item>, OIB 00321105335</item>
      <item>, OIB 18683136487</item>
      <item>, OIB 81613492564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C04772-EB50-4F2B-8C04-699C599236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460</properties:Words>
  <properties:Characters>2488</properties:Characters>
  <properties:Lines>102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2017-04-07T10:42:00Z</dcterms:created>
  <dc:creator>hermanj</dc:creator>
  <cp:lastModifiedBy>Danijela Sekulić</cp:lastModifiedBy>
  <cp:lastPrinted>2017-04-07T10:41:00Z</cp:lastPrinted>
  <dcterms:modified xmlns:xsi="http://www.w3.org/2001/XMLSchema-instance" xsi:type="dcterms:W3CDTF">2017-04-07T10:42:00Z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