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4ddc" w14:paraId="f204ddc" w:rsidRDefault="000A77FE" w:rsidP="000A77FE" w:rsidR="000A77FE">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1.St-13/2010</w:t>
      </w:r>
    </w:p>
    <w:p w:rsidRDefault="000A77FE" w:rsidP="000A77FE" w:rsidR="000A77FE">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A77FE" w:rsidP="000A77FE" w:rsidR="000A77FE">
      <w:pPr>
        <w:spacing w:before="100"/>
        <w:jc w:val="both"/>
        <w:rPr>
          <w:rFonts w:eastAsia="Times New Roman"/>
          <w:b/>
          <w:lang w:eastAsia="hr-HR"/>
        </w:rPr>
      </w:pPr>
    </w:p>
    <w:p w:rsidRDefault="000A77FE" w:rsidP="000A77FE" w:rsidR="000A77FE">
      <w:pPr>
        <w:spacing w:before="100"/>
        <w:jc w:val="both"/>
        <w:rPr>
          <w:b/>
          <w:bCs/>
        </w:rPr>
      </w:pPr>
      <w:r>
        <w:rPr>
          <w:rFonts w:eastAsia="Times New Roman"/>
          <w:b/>
          <w:lang w:eastAsia="hr-HR"/>
        </w:rPr>
        <w:t>REPUBLIKA HRVATSKA</w:t>
      </w:r>
      <w:r>
        <w:rPr>
          <w:b/>
          <w:bCs/>
        </w:rPr>
        <w:t xml:space="preserve"> </w:t>
      </w:r>
    </w:p>
    <w:p w:rsidRDefault="000A77FE" w:rsidP="000A77FE" w:rsidR="000A77FE">
      <w:pPr>
        <w:jc w:val="both"/>
        <w:rPr>
          <w:b/>
          <w:bCs/>
        </w:rPr>
      </w:pPr>
      <w:r>
        <w:rPr>
          <w:b/>
          <w:bCs/>
        </w:rPr>
        <w:t>TRGOVAČKI SUD U SPLITU</w:t>
      </w:r>
    </w:p>
    <w:p w:rsidRDefault="000A77FE" w:rsidP="000A77FE" w:rsidR="000A77FE">
      <w:pPr>
        <w:jc w:val="both"/>
        <w:rPr>
          <w:b/>
          <w:highlight w:val="yellow"/>
        </w:rPr>
      </w:pPr>
      <w:proofErr w:type="spellStart"/>
      <w:r>
        <w:rPr>
          <w:b/>
          <w:bCs/>
        </w:rPr>
        <w:t>Sukoišanska</w:t>
      </w:r>
      <w:proofErr w:type="spellEnd"/>
      <w:r>
        <w:rPr>
          <w:b/>
          <w:bCs/>
        </w:rPr>
        <w:t xml:space="preserve"> 6, Split      </w:t>
      </w:r>
    </w:p>
    <w:p w:rsidRDefault="000A77FE" w:rsidP="000A77FE" w:rsidR="000A77FE">
      <w:pPr>
        <w:spacing w:after="200" w:before="200"/>
        <w:jc w:val="center"/>
        <w:rPr>
          <w:b/>
          <w:bCs/>
          <w:spacing w:val="60"/>
        </w:rPr>
      </w:pPr>
      <w:r>
        <w:rPr>
          <w:b/>
          <w:bCs/>
          <w:spacing w:val="60"/>
        </w:rPr>
        <w:t>REPUBLIKA HRVATSKA</w:t>
      </w:r>
    </w:p>
    <w:p w:rsidRDefault="000A77FE" w:rsidP="000A77FE" w:rsidR="000A77FE">
      <w:pPr>
        <w:pStyle w:val="Bezproreda"/>
        <w:jc w:val="center"/>
        <w:rPr>
          <w:b/>
        </w:rPr>
      </w:pPr>
      <w:r>
        <w:rPr>
          <w:b/>
        </w:rPr>
        <w:t>R J E Š E NJ E</w:t>
      </w:r>
    </w:p>
    <w:p w:rsidRDefault="000A77FE" w:rsidP="000A77FE" w:rsidR="000A77FE">
      <w:pPr>
        <w:pStyle w:val="Bezproreda"/>
        <w:jc w:val="center"/>
        <w:rPr>
          <w:b/>
        </w:rPr>
      </w:pPr>
    </w:p>
    <w:p w:rsidRDefault="000A77FE" w:rsidP="000A77FE" w:rsidR="000A77FE">
      <w:pPr>
        <w:pStyle w:val="Bezproreda"/>
        <w:ind w:firstLine="708"/>
      </w:pPr>
      <w:r>
        <w:t xml:space="preserve">TRGOVAČKI SUD U SPLITU, po sucu ovog suda Velimiru Vukoviću, kao stečajnom sucu, u stečajnom postupku nad dužnikom  CYGNUS d.o.o. u stečaju Split, </w:t>
      </w:r>
      <w:proofErr w:type="spellStart"/>
      <w:r>
        <w:t>Ćiril</w:t>
      </w:r>
      <w:proofErr w:type="spellEnd"/>
      <w:r>
        <w:t xml:space="preserve"> </w:t>
      </w:r>
      <w:proofErr w:type="spellStart"/>
      <w:r>
        <w:t>Metodova</w:t>
      </w:r>
      <w:proofErr w:type="spellEnd"/>
      <w:r>
        <w:t xml:space="preserve"> 20,OIB: 99603238501,  .,   dana 17. veljače 2017. godine,</w:t>
      </w:r>
    </w:p>
    <w:p w:rsidRDefault="000A77FE" w:rsidP="000A77FE" w:rsidR="000A77FE">
      <w:pPr>
        <w:pStyle w:val="Bezproreda"/>
      </w:pPr>
    </w:p>
    <w:p w:rsidRDefault="000A77FE" w:rsidP="000A77FE" w:rsidR="000A77FE">
      <w:pPr>
        <w:pStyle w:val="Bezproreda"/>
        <w:jc w:val="center"/>
        <w:rPr>
          <w:bCs/>
        </w:rPr>
      </w:pPr>
      <w:r>
        <w:rPr>
          <w:bCs/>
        </w:rPr>
        <w:t>r i j e š i o      j e</w:t>
      </w:r>
    </w:p>
    <w:p w:rsidRDefault="000A77FE" w:rsidP="000A77FE" w:rsidR="000A77FE">
      <w:pPr>
        <w:pStyle w:val="Bezproreda"/>
      </w:pPr>
    </w:p>
    <w:p w:rsidRDefault="000A77FE" w:rsidP="000A77FE" w:rsidR="000A77FE">
      <w:pPr>
        <w:pStyle w:val="Bezproreda"/>
        <w:jc w:val="both"/>
      </w:pPr>
      <w:r>
        <w:t>I.</w:t>
      </w:r>
      <w:r>
        <w:tab/>
        <w:t xml:space="preserve">Određuje se upis stečajne mase iza dužnika : CYGNUS d.o.o. u stečaju Split, </w:t>
      </w:r>
      <w:proofErr w:type="spellStart"/>
      <w:r>
        <w:t>Ćiril</w:t>
      </w:r>
      <w:proofErr w:type="spellEnd"/>
      <w:r>
        <w:t xml:space="preserve"> </w:t>
      </w:r>
      <w:proofErr w:type="spellStart"/>
      <w:r>
        <w:t>Metodova</w:t>
      </w:r>
      <w:proofErr w:type="spellEnd"/>
      <w:r>
        <w:t xml:space="preserve"> 20,OIB: 99603238501, u sudski registar Trgovačkog suda u Splitu.</w:t>
      </w:r>
    </w:p>
    <w:p w:rsidRDefault="000A77FE" w:rsidP="000A77FE" w:rsidR="000A77FE">
      <w:pPr>
        <w:pStyle w:val="Bezproreda"/>
      </w:pPr>
    </w:p>
    <w:p w:rsidRDefault="000A77FE" w:rsidP="000A77FE" w:rsidR="000A77FE">
      <w:pPr>
        <w:pStyle w:val="Bezproreda"/>
      </w:pPr>
      <w:r>
        <w:t>II.</w:t>
      </w:r>
      <w:r>
        <w:tab/>
        <w:t xml:space="preserve">U sudski registar pored stečajne mase,određuje se upis stečajnog upravitelja  Ankice </w:t>
      </w:r>
      <w:proofErr w:type="spellStart"/>
      <w:r>
        <w:t>Čenić</w:t>
      </w:r>
      <w:proofErr w:type="spellEnd"/>
      <w:r>
        <w:t xml:space="preserve"> iz Splita, </w:t>
      </w:r>
      <w:proofErr w:type="spellStart"/>
      <w:r>
        <w:t>Pupačićeva</w:t>
      </w:r>
      <w:proofErr w:type="spellEnd"/>
      <w:r>
        <w:t xml:space="preserve"> 1, OIB: 67541309757.</w:t>
      </w:r>
    </w:p>
    <w:p w:rsidRDefault="000A77FE" w:rsidP="000A77FE" w:rsidR="000A77FE">
      <w:pPr>
        <w:pStyle w:val="Bezproreda"/>
      </w:pPr>
    </w:p>
    <w:p w:rsidRDefault="000A77FE" w:rsidP="000A77FE" w:rsidR="000A77FE">
      <w:pPr>
        <w:pStyle w:val="Bezproreda"/>
        <w:jc w:val="center"/>
      </w:pPr>
      <w:r>
        <w:t>Obrazloženje:</w:t>
      </w:r>
    </w:p>
    <w:p w:rsidRDefault="000A77FE" w:rsidP="000A77FE" w:rsidR="000A77FE">
      <w:pPr>
        <w:pStyle w:val="Bezproreda"/>
        <w:jc w:val="center"/>
      </w:pPr>
    </w:p>
    <w:p w:rsidRDefault="000A77FE" w:rsidP="000A77FE" w:rsidR="000A77FE">
      <w:pPr>
        <w:pStyle w:val="Tijeloteksta-uvlaka3"/>
        <w:tabs>
          <w:tab w:pos="709" w:val="left"/>
        </w:tabs>
        <w:ind w:left="0"/>
        <w:jc w:val="both"/>
      </w:pPr>
      <w:r>
        <w:tab/>
      </w:r>
      <w:r>
        <w:rPr>
          <w:sz w:val="24"/>
          <w:szCs w:val="24"/>
        </w:rPr>
        <w:t xml:space="preserve">Rješenjem ovog suda poslovni broj St-13/2010 od 10. rujna 2010. godine otvoren je stečajni postupak nad dužnikom CYGNUS d.o.o. u stečaju Split, </w:t>
      </w:r>
      <w:proofErr w:type="spellStart"/>
      <w:r>
        <w:rPr>
          <w:sz w:val="24"/>
          <w:szCs w:val="24"/>
        </w:rPr>
        <w:t>Ćiril</w:t>
      </w:r>
      <w:proofErr w:type="spellEnd"/>
      <w:r>
        <w:rPr>
          <w:sz w:val="24"/>
          <w:szCs w:val="24"/>
        </w:rPr>
        <w:t xml:space="preserve"> </w:t>
      </w:r>
      <w:proofErr w:type="spellStart"/>
      <w:r>
        <w:rPr>
          <w:sz w:val="24"/>
          <w:szCs w:val="24"/>
        </w:rPr>
        <w:t>Metodova</w:t>
      </w:r>
      <w:proofErr w:type="spellEnd"/>
      <w:r>
        <w:rPr>
          <w:sz w:val="24"/>
          <w:szCs w:val="24"/>
        </w:rPr>
        <w:t xml:space="preserve"> 20,OIB: 99603238501,  </w:t>
      </w:r>
      <w:r w:rsidRPr="000A77FE">
        <w:rPr>
          <w:sz w:val="24"/>
          <w:szCs w:val="24"/>
        </w:rPr>
        <w:t>a na temelju rješenja posl.br.St-</w:t>
      </w:r>
      <w:r>
        <w:rPr>
          <w:sz w:val="24"/>
          <w:szCs w:val="24"/>
        </w:rPr>
        <w:t>13</w:t>
      </w:r>
      <w:r w:rsidRPr="000A77FE">
        <w:rPr>
          <w:sz w:val="24"/>
          <w:szCs w:val="24"/>
        </w:rPr>
        <w:t>/20</w:t>
      </w:r>
      <w:r>
        <w:rPr>
          <w:sz w:val="24"/>
          <w:szCs w:val="24"/>
        </w:rPr>
        <w:t>10</w:t>
      </w:r>
      <w:r w:rsidRPr="000A77FE">
        <w:rPr>
          <w:sz w:val="24"/>
          <w:szCs w:val="24"/>
        </w:rPr>
        <w:t>. od 2</w:t>
      </w:r>
      <w:r>
        <w:rPr>
          <w:sz w:val="24"/>
          <w:szCs w:val="24"/>
        </w:rPr>
        <w:t>6</w:t>
      </w:r>
      <w:r w:rsidRPr="000A77FE">
        <w:rPr>
          <w:sz w:val="24"/>
          <w:szCs w:val="24"/>
        </w:rPr>
        <w:t xml:space="preserve">. </w:t>
      </w:r>
      <w:r>
        <w:rPr>
          <w:sz w:val="24"/>
          <w:szCs w:val="24"/>
        </w:rPr>
        <w:t>listopada</w:t>
      </w:r>
      <w:r w:rsidRPr="000A77FE">
        <w:rPr>
          <w:sz w:val="24"/>
          <w:szCs w:val="24"/>
        </w:rPr>
        <w:t xml:space="preserve"> 2016. godine zaključen stečajni postupak te  provedeno brisanje navedenog stečajnog dužnika iz sudskog registra ovog suda, a stečajni upravitelj ovlašten da  u ime i za račun stečajne mase nastavi postupke za prikupljanje stečajne mase.</w:t>
      </w:r>
      <w:r>
        <w:t xml:space="preserve"> </w:t>
      </w:r>
    </w:p>
    <w:p w:rsidRDefault="000A77FE" w:rsidP="000A77FE" w:rsidR="000A77FE">
      <w:pPr>
        <w:pStyle w:val="Bezproreda"/>
      </w:pPr>
    </w:p>
    <w:p w:rsidRDefault="000A77FE" w:rsidP="000A77FE" w:rsidR="000A77FE">
      <w:pPr>
        <w:pStyle w:val="Bezproreda"/>
        <w:jc w:val="both"/>
      </w:pPr>
      <w:r>
        <w:tab/>
        <w:t xml:space="preserve">Podneskom zaprimljenim kod ovog suda 16. veljače 2017. godine, stečajni upravitelj Ankica </w:t>
      </w:r>
      <w:proofErr w:type="spellStart"/>
      <w:r>
        <w:t>Čenić</w:t>
      </w:r>
      <w:proofErr w:type="spellEnd"/>
      <w:r>
        <w:t xml:space="preserve"> zatražila je od ovog suda donošenje rješenja kojim će se omogućiti upis stečajne mase iza stečajnog dužnika CYGNUS d.o.o. u stečaju Split, </w:t>
      </w:r>
      <w:proofErr w:type="spellStart"/>
      <w:r>
        <w:t>Ćiril</w:t>
      </w:r>
      <w:proofErr w:type="spellEnd"/>
      <w:r>
        <w:t xml:space="preserve"> </w:t>
      </w:r>
      <w:proofErr w:type="spellStart"/>
      <w:r>
        <w:t>Metodova</w:t>
      </w:r>
      <w:proofErr w:type="spellEnd"/>
      <w:r>
        <w:t xml:space="preserve"> 20,OIB: 99603238501</w:t>
      </w:r>
      <w:r w:rsidR="008A0711">
        <w:t xml:space="preserve"> u sudski registar</w:t>
      </w:r>
      <w:r>
        <w:t xml:space="preserve">, a sve to za potrebe daljnjeg postupanja </w:t>
      </w:r>
      <w:r w:rsidR="008A0711">
        <w:t xml:space="preserve">radi prikupljanja imovine koja ulazi u </w:t>
      </w:r>
      <w:r>
        <w:t xml:space="preserve">a stečajnu masu </w:t>
      </w:r>
      <w:r w:rsidR="008A0711">
        <w:t xml:space="preserve"> dužnika </w:t>
      </w:r>
      <w:r>
        <w:t xml:space="preserve">CYGNUS d.o.o. u stečaju Split, </w:t>
      </w:r>
      <w:proofErr w:type="spellStart"/>
      <w:r>
        <w:t>Ćiril</w:t>
      </w:r>
      <w:proofErr w:type="spellEnd"/>
      <w:r>
        <w:t xml:space="preserve"> </w:t>
      </w:r>
      <w:proofErr w:type="spellStart"/>
      <w:r>
        <w:t>Metodova</w:t>
      </w:r>
      <w:proofErr w:type="spellEnd"/>
      <w:r>
        <w:t xml:space="preserve"> 20,OIB: 99603238501. </w:t>
      </w:r>
    </w:p>
    <w:p w:rsidRDefault="000A77FE" w:rsidP="000A77FE" w:rsidR="000A77FE">
      <w:pPr>
        <w:pStyle w:val="Bezproreda"/>
      </w:pPr>
    </w:p>
    <w:p w:rsidRDefault="000A77FE" w:rsidP="000A77FE" w:rsidR="000A77FE">
      <w:pPr>
        <w:pStyle w:val="Bezproreda"/>
        <w:jc w:val="both"/>
      </w:pPr>
      <w:r>
        <w:tab/>
        <w:t xml:space="preserve">Uzimajući u obzir iznesene navode stečajnog upravitelja o neophodnosti upisa stečajne mase u sudski registar za potrebe daljnjeg postupanja u odnosu na stečajnu masu ovog dužnika, ovaj sud je odlučio prihvatiti prijedlog stečajnog upravitelja za donošenje rješenja kojim se određuje upis stečajne mase iza stečajnog dužnika CYGNUS d.o.o. u stečaju Split, </w:t>
      </w:r>
      <w:proofErr w:type="spellStart"/>
      <w:r>
        <w:t>Ćiril</w:t>
      </w:r>
      <w:proofErr w:type="spellEnd"/>
      <w:r>
        <w:t xml:space="preserve"> </w:t>
      </w:r>
      <w:proofErr w:type="spellStart"/>
      <w:r>
        <w:t>Metodova</w:t>
      </w:r>
      <w:proofErr w:type="spellEnd"/>
      <w:r>
        <w:t xml:space="preserve"> 20,OIB: 99603238501u sudski registar.</w:t>
      </w:r>
    </w:p>
    <w:p w:rsidRDefault="000A77FE" w:rsidP="000A77FE" w:rsidR="000A77FE">
      <w:pPr>
        <w:pStyle w:val="Bezproreda"/>
      </w:pPr>
    </w:p>
    <w:p w:rsidRDefault="000A77FE" w:rsidP="000A77FE" w:rsidR="000A77FE">
      <w:pPr>
        <w:pStyle w:val="Bezproreda"/>
      </w:pPr>
    </w:p>
    <w:p w:rsidRDefault="000A77FE" w:rsidP="000A77FE" w:rsidR="000A77FE">
      <w:pPr>
        <w:pStyle w:val="Bezproreda"/>
        <w:rPr>
          <w:b/>
        </w:rPr>
      </w:pPr>
      <w:r>
        <w:tab/>
      </w:r>
      <w:r>
        <w:tab/>
      </w:r>
      <w:r>
        <w:tab/>
      </w:r>
      <w:r>
        <w:tab/>
      </w:r>
      <w:r>
        <w:tab/>
      </w:r>
      <w:r>
        <w:tab/>
        <w:t>2</w:t>
      </w:r>
      <w:r>
        <w:tab/>
      </w:r>
      <w:r>
        <w:tab/>
      </w:r>
      <w:r>
        <w:tab/>
      </w:r>
      <w:r>
        <w:tab/>
      </w:r>
      <w:r>
        <w:rPr>
          <w:b/>
        </w:rPr>
        <w:t>1.St-</w:t>
      </w:r>
      <w:r w:rsidR="008A0711">
        <w:rPr>
          <w:b/>
        </w:rPr>
        <w:t>13</w:t>
      </w:r>
      <w:r>
        <w:rPr>
          <w:b/>
        </w:rPr>
        <w:t>/20</w:t>
      </w:r>
      <w:r w:rsidR="008A0711">
        <w:rPr>
          <w:b/>
        </w:rPr>
        <w:t>10</w:t>
      </w:r>
    </w:p>
    <w:p w:rsidRDefault="000A77FE" w:rsidP="000A77FE" w:rsidR="000A77FE">
      <w:pPr>
        <w:pStyle w:val="Bezproreda"/>
      </w:pPr>
      <w:r>
        <w:tab/>
      </w:r>
      <w:r>
        <w:tab/>
      </w:r>
      <w:r>
        <w:tab/>
      </w:r>
      <w:r>
        <w:tab/>
      </w:r>
      <w:r>
        <w:tab/>
      </w:r>
      <w:r>
        <w:tab/>
      </w:r>
    </w:p>
    <w:p w:rsidRDefault="000A77FE" w:rsidP="000A77FE" w:rsidR="000A77FE">
      <w:pPr>
        <w:pStyle w:val="Bezproreda"/>
      </w:pPr>
      <w:r>
        <w:tab/>
        <w:t>Radi navedenog ,a temeljem odredbe</w:t>
      </w:r>
      <w:r w:rsidR="008A0711">
        <w:t xml:space="preserve"> </w:t>
      </w:r>
      <w:r>
        <w:t>čl. 289. st.4. i 5.u vezi s odredbama čl. 438. te čl. 441. st.1.i 2. Stečajnog zakona ( NN 71/15)  odlučeno je kao u izreci ovog rješenja.</w:t>
      </w:r>
    </w:p>
    <w:p w:rsidRDefault="000A77FE" w:rsidP="000A77FE" w:rsidR="000A77FE">
      <w:pPr>
        <w:pStyle w:val="Bezproreda"/>
      </w:pPr>
    </w:p>
    <w:p w:rsidRDefault="000A77FE" w:rsidP="000A77FE" w:rsidR="000A77FE">
      <w:pPr>
        <w:pStyle w:val="Bezproreda"/>
      </w:pPr>
      <w:r>
        <w:tab/>
      </w:r>
      <w:r>
        <w:tab/>
      </w:r>
      <w:r>
        <w:tab/>
        <w:t xml:space="preserve">U Splitu, </w:t>
      </w:r>
      <w:r w:rsidR="008A0711">
        <w:t>17</w:t>
      </w:r>
      <w:r>
        <w:t xml:space="preserve">. </w:t>
      </w:r>
      <w:r w:rsidR="008A0711">
        <w:t>veljače</w:t>
      </w:r>
      <w:r>
        <w:t xml:space="preserve"> 201</w:t>
      </w:r>
      <w:r w:rsidR="008A0711">
        <w:t>7</w:t>
      </w:r>
      <w:r>
        <w:t>. godine.</w:t>
      </w:r>
    </w:p>
    <w:p w:rsidRDefault="000A77FE" w:rsidP="000A77FE" w:rsidR="000A77FE">
      <w:pPr>
        <w:pStyle w:val="Bezproreda"/>
      </w:pPr>
    </w:p>
    <w:p w:rsidRDefault="000A77FE" w:rsidP="000A77FE" w:rsidR="000A77FE">
      <w:pPr>
        <w:pStyle w:val="Bezproreda"/>
      </w:pPr>
      <w:r>
        <w:tab/>
      </w:r>
      <w:r>
        <w:tab/>
      </w:r>
      <w:r>
        <w:tab/>
      </w:r>
      <w:r>
        <w:tab/>
      </w:r>
      <w:r>
        <w:tab/>
      </w:r>
      <w:r>
        <w:tab/>
      </w:r>
      <w:r>
        <w:tab/>
      </w:r>
      <w:r>
        <w:tab/>
        <w:t xml:space="preserve">           S  U  D  A  C </w:t>
      </w:r>
    </w:p>
    <w:p w:rsidRDefault="000A77FE" w:rsidP="000A77FE" w:rsidR="000A77FE">
      <w:pPr>
        <w:pStyle w:val="Bezproreda"/>
      </w:pPr>
    </w:p>
    <w:p w:rsidRDefault="000A77FE" w:rsidP="000A77FE" w:rsidR="000A77FE">
      <w:pPr>
        <w:pStyle w:val="Bezproreda"/>
      </w:pPr>
      <w:r>
        <w:tab/>
      </w:r>
      <w:r>
        <w:tab/>
      </w:r>
      <w:r>
        <w:tab/>
      </w:r>
      <w:r>
        <w:tab/>
      </w:r>
      <w:r>
        <w:tab/>
      </w:r>
      <w:r>
        <w:tab/>
      </w:r>
      <w:r>
        <w:tab/>
      </w:r>
      <w:r>
        <w:tab/>
        <w:t xml:space="preserve">         Velimir Vuković </w:t>
      </w:r>
    </w:p>
    <w:p w:rsidRDefault="000A77FE" w:rsidP="000A77FE" w:rsidR="000A77FE">
      <w:pPr>
        <w:pStyle w:val="Bezproreda"/>
      </w:pPr>
    </w:p>
    <w:p w:rsidRDefault="000A77FE" w:rsidP="000A77FE" w:rsidR="000A77FE">
      <w:pPr>
        <w:pStyle w:val="Uputaopravnomlijeku"/>
        <w:rPr>
          <w:b/>
          <w:lang w:eastAsia="ar-SA"/>
        </w:rPr>
      </w:pPr>
      <w:r>
        <w:rPr>
          <w:b/>
        </w:rPr>
        <w:t>Uputa o pravnom lijeku:</w:t>
      </w:r>
    </w:p>
    <w:p w:rsidRDefault="000A77FE" w:rsidP="000A77FE" w:rsidR="000A77FE">
      <w:pPr>
        <w:pStyle w:val="Uputatekst"/>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w:t>
      </w:r>
      <w:r w:rsidR="008A0711">
        <w:t xml:space="preserve">nakon objave rješenja </w:t>
      </w:r>
      <w:r>
        <w:t>na e-oglasnoj ploči suda.</w:t>
      </w:r>
    </w:p>
    <w:p w:rsidRDefault="000A77FE" w:rsidP="000A77FE" w:rsidR="000A77FE">
      <w:pPr>
        <w:pStyle w:val="Bezproreda"/>
      </w:pPr>
      <w:r>
        <w:t>D N A :</w:t>
      </w:r>
    </w:p>
    <w:p w:rsidRDefault="000A77FE" w:rsidP="000A77FE" w:rsidR="000A77FE">
      <w:pPr>
        <w:pStyle w:val="Bezproreda"/>
      </w:pPr>
    </w:p>
    <w:p w:rsidRDefault="000A77FE" w:rsidP="000A77FE" w:rsidR="000A77FE">
      <w:pPr>
        <w:pStyle w:val="Bezproreda"/>
      </w:pPr>
      <w:r>
        <w:t>-</w:t>
      </w:r>
      <w:r w:rsidR="008A0711">
        <w:t>s</w:t>
      </w:r>
      <w:r>
        <w:t>tečajnoj upraviteljici</w:t>
      </w:r>
    </w:p>
    <w:p w:rsidRDefault="000A77FE" w:rsidP="000A77FE" w:rsidR="000A77FE">
      <w:pPr>
        <w:pStyle w:val="Bezproreda"/>
      </w:pPr>
      <w:r>
        <w:t>-e-oglasna ploča</w:t>
      </w:r>
    </w:p>
    <w:p w:rsidRDefault="000A77FE" w:rsidP="000A77FE" w:rsidR="000A77FE">
      <w:pPr>
        <w:pStyle w:val="Bezproreda"/>
      </w:pPr>
      <w:r>
        <w:t xml:space="preserve">-sudski registar </w:t>
      </w:r>
      <w:r w:rsidR="008A0711">
        <w:t>, nakon pravomoćnosti</w:t>
      </w:r>
    </w:p>
    <w:p w:rsidRDefault="000A77FE" w:rsidP="000A77FE" w:rsidR="000A77FE">
      <w:pPr>
        <w:pStyle w:val="Bezproreda"/>
      </w:pPr>
    </w:p>
    <w:p w:rsidRDefault="000A77FE" w:rsidP="000A77FE" w:rsidR="000A77FE">
      <w:pPr>
        <w:pStyle w:val="Bezproreda"/>
      </w:pPr>
    </w:p>
    <w:sectPr w:rsidR="000A77F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77FE"/>
    <w:rsid w:val="000A77FE"/>
    <w:rsid w:val="008A0711"/>
    <w:rsid w:val="009926D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77F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A77FE"/>
  </w:style>
  <w:style w:customStyle="true" w:styleId="Uputaopravnomlijeku" w:type="paragraph">
    <w:name w:val="Uputa o pravnom lijeku"/>
    <w:basedOn w:val="Normal"/>
    <w:next w:val="Normal"/>
    <w:qFormat/>
    <w:rsid w:val="000A77FE"/>
    <w:pPr>
      <w:keepNext/>
      <w:spacing w:after="120" w:before="360"/>
    </w:pPr>
    <w:rPr>
      <w:rFonts w:cstheme="minorBidi"/>
    </w:rPr>
  </w:style>
  <w:style w:customStyle="true" w:styleId="UputatekstChar" w:type="character">
    <w:name w:val="Uputa_tekst Char"/>
    <w:basedOn w:val="Zadanifontodlomka"/>
    <w:link w:val="Uputatekst"/>
    <w:locked/>
    <w:rsid w:val="000A77FE"/>
  </w:style>
  <w:style w:customStyle="true" w:styleId="Uputatekst" w:type="paragraph">
    <w:name w:val="Uputa_tekst"/>
    <w:basedOn w:val="Normal"/>
    <w:link w:val="UputatekstChar"/>
    <w:qFormat/>
    <w:rsid w:val="000A77FE"/>
    <w:pPr>
      <w:spacing w:after="120"/>
      <w:jc w:val="both"/>
    </w:pPr>
  </w:style>
  <w:style w:styleId="Tijeloteksta-uvlaka3" w:type="paragraph">
    <w:name w:val="Body Text Indent 3"/>
    <w:basedOn w:val="Normal"/>
    <w:link w:val="Tijeloteksta-uvlaka3Char"/>
    <w:unhideWhenUsed/>
    <w:rsid w:val="000A77FE"/>
    <w:pPr>
      <w:spacing w:after="120"/>
      <w:ind w:left="283"/>
    </w:pPr>
    <w:rPr>
      <w:rFonts w:eastAsia="Times New Roman"/>
      <w:sz w:val="16"/>
      <w:szCs w:val="16"/>
      <w:lang w:eastAsia="hr-HR"/>
    </w:rPr>
  </w:style>
  <w:style w:customStyle="true" w:styleId="Tijeloteksta-uvlaka3Char" w:type="character">
    <w:name w:val="Tijelo teksta - uvlaka 3 Char"/>
    <w:basedOn w:val="Zadanifontodlomka"/>
    <w:link w:val="Tijeloteksta-uvlaka3"/>
    <w:rsid w:val="000A77FE"/>
    <w:rPr>
      <w:rFonts w:eastAsia="Times New Roman"/>
      <w:sz w:val="16"/>
      <w:szCs w:val="16"/>
      <w:lang w:eastAsia="hr-HR"/>
    </w:rPr>
  </w:style>
  <w:style w:styleId="Tekstbalonia" w:type="paragraph">
    <w:name w:val="Balloon Text"/>
    <w:basedOn w:val="Normal"/>
    <w:link w:val="TekstbaloniaChar"/>
    <w:uiPriority w:val="99"/>
    <w:semiHidden/>
    <w:unhideWhenUsed/>
    <w:rsid w:val="000A77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7FE"/>
    <w:rPr>
      <w:rFonts w:cs="Tahoma" w:hAnsi="Tahoma" w:ascii="Tahoma"/>
      <w:sz w:val="16"/>
      <w:szCs w:val="16"/>
    </w:rPr>
  </w:style>
  <w:style w:styleId="Tekstrezerviranogmjesta" w:type="character">
    <w:name w:val="Placeholder Text"/>
    <w:basedOn w:val="Zadanifontodlomka"/>
    <w:uiPriority w:val="99"/>
    <w:semiHidden/>
    <w:rsid w:val="009926D3"/>
    <w:rPr>
      <w:color w:val="808080"/>
      <w:bdr w:space="0" w:sz="0" w:color="auto" w:val="none"/>
      <w:shd w:fill="auto" w:color="auto" w:val="clear"/>
    </w:rPr>
  </w:style>
  <w:style w:customStyle="true" w:styleId="eSPISCCParagraphDefaultFont" w:type="character">
    <w:name w:val="eSPIS_CC_Paragraph Default Font"/>
    <w:basedOn w:val="Zadanifontodlomka"/>
    <w:rsid w:val="009926D3"/>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9926D3"/>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9926D3"/>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26D3"/>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77F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A77FE"/>
  </w:style>
  <w:style w:customStyle="1" w:styleId="Uputaopravnomlijeku" w:type="paragraph">
    <w:name w:val="Uputa o pravnom lijeku"/>
    <w:basedOn w:val="Normal"/>
    <w:next w:val="Normal"/>
    <w:qFormat/>
    <w:rsid w:val="000A77FE"/>
    <w:pPr>
      <w:keepNext/>
      <w:spacing w:after="120" w:before="360"/>
    </w:pPr>
    <w:rPr>
      <w:rFonts w:cstheme="minorBidi"/>
    </w:rPr>
  </w:style>
  <w:style w:customStyle="1" w:styleId="UputatekstChar" w:type="character">
    <w:name w:val="Uputa_tekst Char"/>
    <w:basedOn w:val="Zadanifontodlomka"/>
    <w:link w:val="Uputatekst"/>
    <w:locked/>
    <w:rsid w:val="000A77FE"/>
  </w:style>
  <w:style w:customStyle="1" w:styleId="Uputatekst" w:type="paragraph">
    <w:name w:val="Uputa_tekst"/>
    <w:basedOn w:val="Normal"/>
    <w:link w:val="UputatekstChar"/>
    <w:qFormat/>
    <w:rsid w:val="000A77FE"/>
    <w:pPr>
      <w:spacing w:after="120"/>
      <w:jc w:val="both"/>
    </w:pPr>
  </w:style>
  <w:style w:styleId="Tijeloteksta-uvlaka3" w:type="paragraph">
    <w:name w:val="Body Text Indent 3"/>
    <w:basedOn w:val="Normal"/>
    <w:link w:val="Tijeloteksta-uvlaka3Char"/>
    <w:unhideWhenUsed/>
    <w:rsid w:val="000A77FE"/>
    <w:pPr>
      <w:spacing w:after="120"/>
      <w:ind w:left="283"/>
    </w:pPr>
    <w:rPr>
      <w:rFonts w:eastAsia="Times New Roman"/>
      <w:sz w:val="16"/>
      <w:szCs w:val="16"/>
      <w:lang w:eastAsia="hr-HR"/>
    </w:rPr>
  </w:style>
  <w:style w:customStyle="1" w:styleId="Tijeloteksta-uvlaka3Char" w:type="character">
    <w:name w:val="Tijelo teksta - uvlaka 3 Char"/>
    <w:basedOn w:val="Zadanifontodlomka"/>
    <w:link w:val="Tijeloteksta-uvlaka3"/>
    <w:rsid w:val="000A77FE"/>
    <w:rPr>
      <w:rFonts w:eastAsia="Times New Roman"/>
      <w:sz w:val="16"/>
      <w:szCs w:val="16"/>
      <w:lang w:eastAsia="hr-HR"/>
    </w:rPr>
  </w:style>
  <w:style w:styleId="Tekstbalonia" w:type="paragraph">
    <w:name w:val="Balloon Text"/>
    <w:basedOn w:val="Normal"/>
    <w:link w:val="TekstbaloniaChar"/>
    <w:uiPriority w:val="99"/>
    <w:semiHidden/>
    <w:unhideWhenUsed/>
    <w:rsid w:val="000A77FE"/>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7FE"/>
    <w:rPr>
      <w:rFonts w:ascii="Tahoma" w:cs="Tahoma" w:hAnsi="Tahoma"/>
      <w:sz w:val="16"/>
      <w:szCs w:val="16"/>
    </w:rPr>
  </w:style>
  <w:style w:styleId="Tekstrezerviranogmjesta" w:type="character">
    <w:name w:val="Placeholder Text"/>
    <w:basedOn w:val="Zadanifontodlomka"/>
    <w:uiPriority w:val="99"/>
    <w:semiHidden/>
    <w:rsid w:val="009926D3"/>
    <w:rPr>
      <w:color w:val="808080"/>
      <w:bdr w:color="auto" w:space="0" w:sz="0" w:val="none"/>
      <w:shd w:color="auto" w:fill="auto" w:val="clear"/>
    </w:rPr>
  </w:style>
  <w:style w:customStyle="1" w:styleId="eSPISCCParagraphDefaultFont" w:type="character">
    <w:name w:val="eSPIS_CC_Paragraph Default Font"/>
    <w:basedOn w:val="Zadanifontodlomka"/>
    <w:rsid w:val="009926D3"/>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9926D3"/>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9926D3"/>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26D3"/>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5635207">
      <w:bodyDiv w:val="true"/>
      <w:marLeft w:val="0"/>
      <w:marRight w:val="0"/>
      <w:marTop w:val="0"/>
      <w:marBottom w:val="0"/>
      <w:divBdr>
        <w:top w:space="0" w:sz="0" w:color="auto" w:val="none"/>
        <w:left w:space="0" w:sz="0" w:color="auto" w:val="none"/>
        <w:bottom w:space="0" w:sz="0" w:color="auto" w:val="none"/>
        <w:right w:space="0" w:sz="0" w:color="auto" w:val="none"/>
      </w:divBdr>
    </w:div>
    <w:div w:id="18435442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25. studenog 2016.</izvorni_sadrzaj>
    <derivirana_varijabla naziv="DomainObject.Predmet.DatumArhiviranja_1">25. studenog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2010.</izvorni_sadrzaj>
    <derivirana_varijabla naziv="DomainObject.Predmet.DatumOsnivanja_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listopada 2016.</izvorni_sadrzaj>
    <derivirana_varijabla naziv="DomainObject.Predmet.DatumRjesavanja_1">26. listopada 2016.</derivirana_varijabla>
  </DomainObject.Predmet.DatumRjesavanja>
  <DomainObject.Predmet.DatumRokaCuvanja>
    <izvorni_sadrzaj>15. studenog 2066.</izvorni_sadrzaj>
    <derivirana_varijabla naziv="DomainObject.Predmet.DatumRokaCuvanja_1">15. studenog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25. studenog 2016.</izvorni_sadrzaj>
    <derivirana_varijabla naziv="DomainObject.Predmet.DatumZatvaranja_1">25. studenog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hr.ibm.icms.common.model.sluzbeneosobe.UstrojstvenaJedinica@2b462b46[id=127, dbStatus=null, naziv=Arhiva, oznaka=null, sudac=null]</izvorni_sadrzaj>
    <derivirana_varijabla naziv="DomainObject.Predmet.MjestoCuvanja_1">hr.ibm.icms.common.model.sluzbeneosobe.UstrojstvenaJedinica@2b462b46[id=127,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St-13/2010</izvorni_sadrzaj>
    <derivirana_varijabla naziv="DomainObject.Predmet.OznakaBroj_1">St-13/2010</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CYGNUS za poslovna rješenja i savjetovanje, društvo s ograničenom odgovornošću "u stečaju"</izvorni_sadrzaj>
    <derivirana_varijabla naziv="DomainObject.Predmet.ProtustrankaFormated_1">  CYGNUS za poslovna rješenja i savjetovanje, društvo s ograničenom odgovornošću "u stečaju"</derivirana_varijabla>
  </DomainObject.Predmet.ProtustrankaFormated>
  <DomainObject.Predmet.ProtustrankaFormatedOIB>
    <izvorni_sadrzaj>  CYGNUS za poslovna rješenja i savjetovanje, društvo s ograničenom odgovornošću "u stečaju", OIB 99603238501</izvorni_sadrzaj>
    <derivirana_varijabla naziv="DomainObject.Predmet.ProtustrankaFormatedOIB_1">  CYGNUS za poslovna rješenja i savjetovanje, društvo s ograničenom odgovornošću "u stečaju", OIB 99603238501</derivirana_varijabla>
  </DomainObject.Predmet.ProtustrankaFormatedOIB>
  <DomainObject.Predmet.ProtustrankaFormatedWithAdress>
    <izvorni_sadrzaj> CYGNUS za poslovna rješenja i savjetovanje, društvo s ograničenom odgovornošću "u stečaju", Ćiril-Metodova 20, 21000 Split</izvorni_sadrzaj>
    <derivirana_varijabla naziv="DomainObject.Predmet.ProtustrankaFormatedWithAdress_1"> CYGNUS za poslovna rješenja i savjetovanje, društvo s ograničenom odgovornošću "u stečaju", Ćiril-Metodova 20, 21000 Split</derivirana_varijabla>
  </DomainObject.Predmet.ProtustrankaFormatedWithAdress>
  <DomainObject.Predmet.ProtustrankaFormatedWithAdressOIB>
    <izvorni_sadrzaj> CYGNUS za poslovna rješenja i savjetovanje, društvo s ograničenom odgovornošću "u stečaju", OIB 99603238501, Ćiril-Metodova 20, 21000 Split</izvorni_sadrzaj>
    <derivirana_varijabla naziv="DomainObject.Predmet.ProtustrankaFormatedWithAdressOIB_1"> CYGNUS za poslovna rješenja i savjetovanje, društvo s ograničenom odgovornošću "u stečaju", OIB 99603238501, Ćiril-Metodova 20, 21000 Split</derivirana_varijabla>
  </DomainObject.Predmet.ProtustrankaFormatedWithAdressOIB>
  <DomainObject.Predmet.ProtustrankaWithAdress>
    <izvorni_sadrzaj>CYGNUS za poslovna rješenja i savjetovanje, društvo s ograničenom odgovornošću "u stečaju" Ćiril-Metodova 20, 21000 Split</izvorni_sadrzaj>
    <derivirana_varijabla naziv="DomainObject.Predmet.ProtustrankaWithAdress_1">CYGNUS za poslovna rješenja i savjetovanje, društvo s ograničenom odgovornošću "u stečaju" Ćiril-Metodova 20, 21000 Split</derivirana_varijabla>
  </DomainObject.Predmet.ProtustrankaWithAdress>
  <DomainObject.Predmet.ProtustrankaWithAdressOIB>
    <izvorni_sadrzaj>CYGNUS za poslovna rješenja i savjetovanje, društvo s ograničenom odgovornošću "u stečaju", OIB 99603238501, Ćiril-Metodova 20, 21000 Split</izvorni_sadrzaj>
    <derivirana_varijabla naziv="DomainObject.Predmet.ProtustrankaWithAdressOIB_1">CYGNUS za poslovna rješenja i savjetovanje, društvo s ograničenom odgovornošću "u stečaju", OIB 99603238501, Ćiril-Metodova 20, 21000 Split</derivirana_varijabla>
  </DomainObject.Predmet.ProtustrankaWithAdressOIB>
  <DomainObject.Predmet.ProtustrankaNazivFormated>
    <izvorni_sadrzaj>CYGNUS za poslovna rješenja i savjetovanje, društvo s ograničenom odgovornošću "u stečaju"</izvorni_sadrzaj>
    <derivirana_varijabla naziv="DomainObject.Predmet.ProtustrankaNazivFormated_1">CYGNUS za poslovna rješenja i savjetovanje, društvo s ograničenom odgovornošću "u stečaju"</derivirana_varijabla>
  </DomainObject.Predmet.ProtustrankaNazivFormated>
  <DomainObject.Predmet.ProtustrankaNazivFormatedOIB>
    <izvorni_sadrzaj>CYGNUS za poslovna rješenja i savjetovanje, društvo s ograničenom odgovornošću "u stečaju", OIB 99603238501</izvorni_sadrzaj>
    <derivirana_varijabla naziv="DomainObject.Predmet.ProtustrankaNazivFormatedOIB_1">CYGNUS za poslovna rješenja i savjetovanje, društvo s ograničenom odgovornošću "u stečaju", OIB 99603238501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MARINOVIĆ; FINA; ISKON INTERNET d.d.; PROTEKTOR d.o.o.; POREZNA UPRAVA; Ivan Šaškor</izvorni_sadrzaj>
    <derivirana_varijabla naziv="DomainObject.Predmet.StrankaFormated_1">  GORAN MARINOVIĆ; FINA; ISKON INTERNET d.d.; PROTEKTOR d.o.o.; POREZNA UPRAVA; Ivan Šaškor</derivirana_varijabla>
  </DomainObject.Predmet.StrankaFormated>
  <DomainObject.Predmet.StrankaFormatedOIB>
    <izvorni_sadrzaj>  GORAN MARINOVIĆ, OIB 44601981160; FINA, OIB 85821130368; ISKON INTERNET d.d., OIB 36779353407; PROTEKTOR d.o.o., OIB 25350611899; POREZNA UPRAVA, OIB 18683136487; Ivan Šaškor, OIB 06619569639</izvorni_sadrzaj>
    <derivirana_varijabla naziv="DomainObject.Predmet.StrankaFormatedOIB_1">  GORAN MARINOVIĆ, OIB 44601981160; FINA, OIB 85821130368; ISKON INTERNET d.d., OIB 36779353407; PROTEKTOR d.o.o., OIB 25350611899; POREZNA UPRAVA, OIB 18683136487; Ivan Šaškor, OIB 06619569639</derivirana_varijabla>
  </DomainObject.Predmet.StrankaFormatedOIB>
  <DomainObject.Predmet.StrankaFormatedWithAdress>
    <izvorni_sadrzaj> GORAN MARINOVIĆ, I. Pavla II br.13, OTOK; FINA, 21000 Split; ISKON INTERNET d.d., Garićgradska 18, 10000 Zagreb; PROTEKTOR d.o.o., Augusta Šenoe 18, 21000 Split; POREZNA UPRAVA, 21000 Split; Ivan Šaškor, Svetog Josipa 7, 21311 Stobreč</izvorni_sadrzaj>
    <derivirana_varijabla naziv="DomainObject.Predmet.StrankaFormatedWithAdress_1"> GORAN MARINOVIĆ, I. Pavla II br.13, OTOK; FINA, 21000 Split; ISKON INTERNET d.d., Garićgradska 18, 10000 Zagreb; PROTEKTOR d.o.o., Augusta Šenoe 18, 21000 Split; POREZNA UPRAVA, 21000 Split; Ivan Šaškor, Svetog Josipa 7, 21311 Stobreč</derivirana_varijabla>
  </DomainObject.Predmet.StrankaFormatedWithAdress>
  <DomainObject.Predmet.StrankaFormatedWithAdressOIB>
    <izvorni_sadrzaj>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izvorni_sadrzaj>
    <derivirana_varijabla naziv="DomainObject.Predmet.StrankaFormatedWithAdressOIB_1">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derivirana_varijabla>
  </DomainObject.Predmet.StrankaFormatedWithAdressOIB>
  <DomainObject.Predmet.StrankaWithAdress>
    <izvorni_sadrzaj>GORAN MARINOVIĆ I. Pavla II br.13,OTOK,FINA 21000 Split,ISKON INTERNET d.d. Garićgradska 18,10000 Zagreb,PROTEKTOR d.o.o. Augusta Šenoe 18,21000 Split,POREZNA UPRAVA 21000 Split,Ivan Šaškor Svetog Josipa 7,21311 Stobreč</izvorni_sadrzaj>
    <derivirana_varijabla naziv="DomainObject.Predmet.StrankaWithAdress_1">GORAN MARINOVIĆ I. Pavla II br.13,OTOK,FINA 21000 Split,ISKON INTERNET d.d. Garićgradska 18,10000 Zagreb,PROTEKTOR d.o.o. Augusta Šenoe 18,21000 Split,POREZNA UPRAVA 21000 Split,Ivan Šaškor Svetog Josipa 7,21311 Stobreč</derivirana_varijabla>
  </DomainObject.Predmet.StrankaWithAdress>
  <DomainObject.Predmet.StrankaWithAdressOIB>
    <izvorni_sadrzaj>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izvorni_sadrzaj>
    <derivirana_varijabla naziv="DomainObject.Predmet.StrankaWithAdressOIB_1">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derivirana_varijabla>
  </DomainObject.Predmet.StrankaWithAdressOIB>
  <DomainObject.Predmet.StrankaNazivFormated>
    <izvorni_sadrzaj>GORAN MARINOVIĆ,FINA,ISKON INTERNET d.d.,PROTEKTOR d.o.o.,POREZNA UPRAVA,Ivan Šaškor</izvorni_sadrzaj>
    <derivirana_varijabla naziv="DomainObject.Predmet.StrankaNazivFormated_1">GORAN MARINOVIĆ,FINA,ISKON INTERNET d.d.,PROTEKTOR d.o.o.,POREZNA UPRAVA,Ivan Šaškor</derivirana_varijabla>
  </DomainObject.Predmet.StrankaNazivFormated>
  <DomainObject.Predmet.StrankaNazivFormatedOIB>
    <izvorni_sadrzaj>GORAN MARINOVIĆ, OIB 44601981160,FINA, OIB 85821130368,ISKON INTERNET d.d., OIB 36779353407,PROTEKTOR d.o.o., OIB 25350611899,POREZNA UPRAVA, OIB 18683136487,Ivan Šaškor, OIB 06619569639</izvorni_sadrzaj>
    <derivirana_varijabla naziv="DomainObject.Predmet.StrankaNazivFormatedOIB_1">GORAN MARINOVIĆ, OIB 44601981160,FINA, OIB 85821130368,ISKON INTERNET d.d., OIB 36779353407,PROTEKTOR d.o.o., OIB 25350611899,POREZNA UPRAVA, OIB 18683136487,Ivan Šaškor, OIB 06619569639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GORAN MARINOVIĆ</item>
      <item>FINA</item>
      <item>ISKON INTERNET d.d.</item>
      <item>PROTEKTOR d.o.o.</item>
      <item>POREZNA UPRAVA</item>
      <item>Ivan Šaškor</item>
    </izvorni_sadrzaj>
    <derivirana_varijabla naziv="DomainObject.Predmet.StrankaListFormated_1">
      <item>GORAN MARINOVIĆ</item>
      <item>FINA</item>
      <item>ISKON INTERNET d.d.</item>
      <item>PROTEKTOR d.o.o.</item>
      <item>POREZNA UPRAVA</item>
      <item>Ivan Šaškor</item>
    </derivirana_varijabla>
  </DomainObject.Predmet.StrankaListFormated>
  <DomainObject.Predmet.StrankaList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FormatedOIB>
  <DomainObject.Predmet.StrankaListFormatedWithAdress>
    <izvorni_sadrzaj>
      <item>GORAN MARINOVIĆ, I. Pavla II br.13, OTOK</item>
      <item>FINA, 21000 Split</item>
      <item>ISKON INTERNET d.d., Garićgradska 18, 10000 Zagreb</item>
      <item>PROTEKTOR d.o.o., Augusta Šenoe 18, 21000 Split</item>
      <item>POREZNA UPRAVA, 21000 Split</item>
      <item>Ivan Šaškor, Svetog Josipa 7, 21311 Stobreč</item>
    </izvorni_sadrzaj>
    <derivirana_varijabla naziv="DomainObject.Predmet.StrankaListFormatedWithAdress_1">
      <item>GORAN MARINOVIĆ, I. Pavla II br.13, OTOK</item>
      <item>FINA, 21000 Split</item>
      <item>ISKON INTERNET d.d., Garićgradska 18, 10000 Zagreb</item>
      <item>PROTEKTOR d.o.o., Augusta Šenoe 18, 21000 Split</item>
      <item>POREZNA UPRAVA, 21000 Split</item>
      <item>Ivan Šaškor, Svetog Josipa 7, 21311 Stobreč</item>
    </derivirana_varijabla>
  </DomainObject.Predmet.StrankaListFormatedWithAdress>
  <DomainObject.Predmet.StrankaListFormatedWithAdressOIB>
    <izvorni_sadrzaj>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izvorni_sadrzaj>
    <derivirana_varijabla naziv="DomainObject.Predmet.StrankaListFormatedWithAdressOIB_1">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derivirana_varijabla>
  </DomainObject.Predmet.StrankaListFormatedWithAdressOIB>
  <DomainObject.Predmet.StrankaListNazivFormated>
    <izvorni_sadrzaj>
      <item>GORAN MARINOVIĆ</item>
      <item>FINA</item>
      <item>ISKON INTERNET d.d.</item>
      <item>PROTEKTOR d.o.o.</item>
      <item>POREZNA UPRAVA</item>
      <item>Ivan Šaškor</item>
    </izvorni_sadrzaj>
    <derivirana_varijabla naziv="DomainObject.Predmet.StrankaListNazivFormated_1">
      <item>GORAN MARINOVIĆ</item>
      <item>FINA</item>
      <item>ISKON INTERNET d.d.</item>
      <item>PROTEKTOR d.o.o.</item>
      <item>POREZNA UPRAVA</item>
      <item>Ivan Šaškor</item>
    </derivirana_varijabla>
  </DomainObject.Predmet.StrankaListNazivFormated>
  <DomainObject.Predmet.StrankaListNaziv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Naziv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NazivFormatedOIB>
  <DomainObject.Predmet.ProtuStrankaListFormated>
    <izvorni_sadrzaj>
      <item>CYGNUS za poslovna rješenja i savjetovanje, društvo s ograničenom odgovornošću "u stečaju"</item>
    </izvorni_sadrzaj>
    <derivirana_varijabla naziv="DomainObject.Predmet.ProtuStrankaListFormated_1">
      <item>CYGNUS za poslovna rješenja i savjetovanje, društvo s ograničenom odgovornošću "u stečaju"</item>
    </derivirana_varijabla>
  </DomainObject.Predmet.ProtuStrankaListFormated>
  <DomainObject.Predmet.ProtuStrankaListFormatedOIB>
    <izvorni_sadrzaj>
      <item>CYGNUS za poslovna rješenja i savjetovanje, društvo s ograničenom odgovornošću "u stečaju", OIB 99603238501</item>
    </izvorni_sadrzaj>
    <derivirana_varijabla naziv="DomainObject.Predmet.ProtuStrankaListFormatedOIB_1">
      <item>CYGNUS za poslovna rješenja i savjetovanje, društvo s ograničenom odgovornošću "u stečaju", OIB 99603238501</item>
    </derivirana_varijabla>
  </DomainObject.Predmet.ProtuStrankaListFormatedOIB>
  <DomainObject.Predmet.ProtuStrankaListFormatedWithAdress>
    <izvorni_sadrzaj>
      <item>CYGNUS za poslovna rješenja i savjetovanje, društvo s ograničenom odgovornošću "u stečaju", Ćiril-Metodova 20, 21000 Split</item>
    </izvorni_sadrzaj>
    <derivirana_varijabla naziv="DomainObject.Predmet.ProtuStrankaListFormatedWithAdress_1">
      <item>CYGNUS za poslovna rješenja i savjetovanje, društvo s ograničenom odgovornošću "u stečaju", Ćiril-Metodova 20, 21000 Split</item>
    </derivirana_varijabla>
  </DomainObject.Predmet.ProtuStrankaListFormatedWithAdress>
  <DomainObject.Predmet.ProtuStrankaListFormatedWithAdressOIB>
    <izvorni_sadrzaj>
      <item>CYGNUS za poslovna rješenja i savjetovanje, društvo s ograničenom odgovornošću "u stečaju", OIB 99603238501, Ćiril-Metodova 20, 21000 Split</item>
    </izvorni_sadrzaj>
    <derivirana_varijabla naziv="DomainObject.Predmet.ProtuStrankaListFormatedWithAdressOIB_1">
      <item>CYGNUS za poslovna rješenja i savjetovanje, društvo s ograničenom odgovornošću "u stečaju", OIB 99603238501, Ćiril-Metodova 20, 21000 Split</item>
    </derivirana_varijabla>
  </DomainObject.Predmet.ProtuStrankaListFormatedWithAdressOIB>
  <DomainObject.Predmet.ProtuStrankaListNazivFormated>
    <izvorni_sadrzaj>
      <item>CYGNUS za poslovna rješenja i savjetovanje, društvo s ograničenom odgovornošću "u stečaju"</item>
    </izvorni_sadrzaj>
    <derivirana_varijabla naziv="DomainObject.Predmet.ProtuStrankaListNazivFormated_1">
      <item>CYGNUS za poslovna rješenja i savjetovanje, društvo s ograničenom odgovornošću "u stečaju"</item>
    </derivirana_varijabla>
  </DomainObject.Predmet.ProtuStrankaListNazivFormated>
  <DomainObject.Predmet.ProtuStrankaListNazivFormatedOIB>
    <izvorni_sadrzaj>
      <item>CYGNUS za poslovna rješenja i savjetovanje, društvo s ograničenom odgovornošću "u stečaju", OIB 99603238501</item>
    </izvorni_sadrzaj>
    <derivirana_varijabla naziv="DomainObject.Predmet.ProtuStrankaListNazivFormatedOIB_1">
      <item>CYGNUS za poslovna rješenja i savjetovanje, društvo s ograničenom odgovornošću "u stečaju", OIB 99603238501</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1/3, 21000 Split</item>
    </izvorni_sadrzaj>
    <derivirana_varijabla naziv="DomainObject.Predmet.OstaliListFormatedWithAdress_1">
      <item>Ankica Čenić, Pupačićeva 1/3, 21000 Split</item>
    </derivirana_varijabla>
  </DomainObject.Predmet.OstaliListFormatedWithAdress>
  <DomainObject.Predmet.OstaliListFormatedWithAdressOIB>
    <izvorni_sadrzaj>
      <item>Ankica Čenić, OIB 67541309757, Pupačićeva 1/3, 21000 Split</item>
    </izvorni_sadrzaj>
    <derivirana_varijabla naziv="DomainObject.Predmet.OstaliListFormatedWithAdressOIB_1">
      <item>Ankica Čenić, OIB 67541309757, Pupačićeva 1/3,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Ivan Šaškor i dr.</izvorni_sadrzaj>
    <derivirana_varijabla naziv="DomainObject.Predmet.StrankaIDrugi_1">Ivan Šaškor i dr.</derivirana_varijabla>
  </DomainObject.Predmet.StrankaIDrugi>
  <DomainObject.Predmet.ProtustrankaIDrugi>
    <izvorni_sadrzaj>CYGNUS za poslovna rješenja i savjetovanje, društvo s ograničenom odgovornošću "u stečaju"</izvorni_sadrzaj>
    <derivirana_varijabla naziv="DomainObject.Predmet.ProtustrankaIDrugi_1">CYGNUS za poslovna rješenja i savjetovanje, društvo s ograničenom odgovornošću "u stečaju"</derivirana_varijabla>
  </DomainObject.Predmet.ProtustrankaIDrugi>
  <DomainObject.Predmet.StrankaIDrugiAdressOIB>
    <izvorni_sadrzaj>Ivan Šaškor, OIB 06619569639, Svetog Josipa 7, 21311 Stobreč i dr.</izvorni_sadrzaj>
    <derivirana_varijabla naziv="DomainObject.Predmet.StrankaIDrugiAdressOIB_1">Ivan Šaškor, OIB 06619569639, Svetog Josipa 7, 21311 Stobreč i dr.</derivirana_varijabla>
  </DomainObject.Predmet.StrankaIDrugiAdressOIB>
  <DomainObject.Predmet.ProtustrankaIDrugiAdressOIB>
    <izvorni_sadrzaj>CYGNUS za poslovna rješenja i savjetovanje, društvo s ograničenom odgovornošću "u stečaju", OIB 99603238501, Ćiril-Metodova 20, 21000 Split</izvorni_sadrzaj>
    <derivirana_varijabla naziv="DomainObject.Predmet.ProtustrankaIDrugiAdressOIB_1">CYGNUS za poslovna rješenja i savjetovanje, društvo s ograničenom odgovornošću "u stečaju", OIB 99603238501, Ćiril-Metodova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listopada 2016.</izvorni_sadrzaj>
    <derivirana_varijabla naziv="DomainObject.Predmet.OdlukaRjesenje.DatumDonosenjaOdluke_1">26. listopada 2016.</derivirana_varijabla>
  </DomainObject.Predmet.OdlukaRjesenje.DatumDonosenjaOdluke>
  <DomainObject.Predmet.OdlukaRjesenje.DatumPravomocnosti>
    <izvorni_sadrzaj>15. studenog 2016.</izvorni_sadrzaj>
    <derivirana_varijabla naziv="DomainObject.Predmet.OdlukaRjesenje.DatumPravomocnosti_1">15. studenog 2016.</derivirana_varijabla>
  </DomainObject.Predmet.OdlukaRjesenje.DatumPravomocnosti>
  <DomainObject.Predmet.OdlukaRjesenje.Oznaka>
    <izvorni_sadrzaj>St-13/2010-97</izvorni_sadrzaj>
    <derivirana_varijabla naziv="DomainObject.Predmet.OdlukaRjesenje.Oznaka_1">St-13/2010-97</derivirana_varijabla>
  </DomainObject.Predmet.OdlukaRjesenje.Oznaka>
  <DomainObject.Predmet.SudioniciListNaziv>
    <izvorni_sadrzaj>
      <item>GORAN MARINOVIĆ</item>
      <item>CYGNUS za poslovna rješenja i savjetovanje, društvo s ograničenom odgovornošću "u stečaju"</item>
      <item>FINA</item>
      <item>ISKON INTERNET d.d.</item>
      <item>PROTEKTOR d.o.o.</item>
      <item>POREZNA UPRAVA</item>
      <item>Ivan Šaškor</item>
      <item>Ankica Čenić</item>
    </izvorni_sadrzaj>
    <derivirana_varijabla naziv="DomainObject.Predmet.SudioniciListNaziv_1">
      <item>GORAN MARINOVIĆ</item>
      <item>CYGNUS za poslovna rješenja i savjetovanje, društvo s ograničenom odgovornošću "u stečaju"</item>
      <item>FINA</item>
      <item>ISKON INTERNET d.d.</item>
      <item>PROTEKTOR d.o.o.</item>
      <item>POREZNA UPRAVA</item>
      <item>Ivan Šaškor</item>
      <item>Ankica Čenić</item>
    </derivirana_varijabla>
  </DomainObject.Predmet.SudioniciListNaziv>
  <DomainObject.Predmet.SudioniciListAdressOIB>
    <izvorni_sadrzaj>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izvorni_sadrzaj>
    <derivirana_varijabla naziv="DomainObject.Predmet.SudioniciListAdressOIB_1">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44601981160</item>
      <item>, OIB 99603238501</item>
      <item>, OIB 85821130368</item>
      <item>, OIB 36779353407</item>
      <item>, OIB 25350611899</item>
      <item>, OIB 18683136487</item>
      <item>, OIB 06619569639</item>
      <item>, OIB 67541309757</item>
    </izvorni_sadrzaj>
    <derivirana_varijabla naziv="DomainObject.Predmet.SudioniciListNazivOIB_1">
      <item>, OIB 44601981160</item>
      <item>, OIB 99603238501</item>
      <item>, OIB 85821130368</item>
      <item>, OIB 36779353407</item>
      <item>, OIB 25350611899</item>
      <item>, OIB 18683136487</item>
      <item>, OIB 06619569639</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409</properties:Words>
  <properties:Characters>2212</properties:Characters>
  <properties:Lines>65</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2017-02-17T07:54:00Z</dcterms:created>
  <dc:creator>Velimir Vuković</dc:creator>
  <cp:lastModifiedBy>Velimir Vuković</cp:lastModifiedBy>
  <cp:lastPrinted>2017-02-17T08:13:00Z</cp:lastPrinted>
  <dcterms:modified xmlns:xsi="http://www.w3.org/2001/XMLSchema-instance" xsi:type="dcterms:W3CDTF">2017-02-17T08:15:00Z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