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24b2" w14:paraId="04d24b2" w:rsidRDefault="00774B6C" w:rsidR="00DD7199" w:rsidRPr="00660D3D">
      <w:pPr>
        <w15:collapsed w:val="false"/>
        <w:rPr>
          <w:bCs/>
        </w:rPr>
      </w:pPr>
      <w:bookmarkStart w:name="_GoBack" w:id="0"/>
      <w:bookmarkEnd w:id="0"/>
      <w:r w:rsidRPr="00660D3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660D3D">
        <w:rPr>
          <w:bCs/>
        </w:rPr>
        <w:t xml:space="preserve"> </w:t>
      </w:r>
    </w:p>
    <w:p w:rsidRDefault="00095A3D" w:rsidR="00095A3D" w:rsidRPr="00660D3D">
      <w:pPr>
        <w:pStyle w:val="Naslov1"/>
        <w:rPr>
          <w:rFonts w:cs="Times New Roman" w:hAnsi="Times New Roman" w:ascii="Times New Roman"/>
          <w:b w:val="false"/>
        </w:rPr>
      </w:pPr>
    </w:p>
    <w:p w:rsidRDefault="00E70CFA" w:rsidR="00E70CFA" w:rsidRPr="00660D3D">
      <w:pPr>
        <w:pStyle w:val="Naslov1"/>
        <w:rPr>
          <w:rFonts w:cs="Times New Roman" w:hAnsi="Times New Roman" w:ascii="Times New Roman"/>
          <w:b w:val="false"/>
        </w:rPr>
      </w:pPr>
      <w:r w:rsidRPr="00660D3D">
        <w:rPr>
          <w:rFonts w:cs="Times New Roman" w:hAnsi="Times New Roman" w:ascii="Times New Roman"/>
          <w:b w:val="false"/>
        </w:rPr>
        <w:t xml:space="preserve">REPUBLIKA HRVATSKA </w:t>
      </w:r>
    </w:p>
    <w:p w:rsidRDefault="00E70CFA" w:rsidR="00467371" w:rsidRPr="00660D3D">
      <w:pPr>
        <w:rPr>
          <w:bCs/>
        </w:rPr>
      </w:pPr>
      <w:r w:rsidRPr="00660D3D">
        <w:rPr>
          <w:bCs/>
        </w:rPr>
        <w:t xml:space="preserve">TRGOVAČKI </w:t>
      </w:r>
      <w:r w:rsidR="00467371" w:rsidRPr="00660D3D">
        <w:rPr>
          <w:bCs/>
        </w:rPr>
        <w:t>SUD U ZAGREBU</w:t>
      </w:r>
    </w:p>
    <w:p w:rsidRDefault="00467371" w:rsidR="00A232E1" w:rsidRPr="00660D3D">
      <w:pPr>
        <w:rPr>
          <w:bCs/>
        </w:rPr>
      </w:pPr>
      <w:r w:rsidRPr="00660D3D">
        <w:rPr>
          <w:bCs/>
        </w:rPr>
        <w:t xml:space="preserve">Zagreb, </w:t>
      </w:r>
      <w:proofErr w:type="spellStart"/>
      <w:r w:rsidRPr="00660D3D">
        <w:rPr>
          <w:bCs/>
        </w:rPr>
        <w:t>Amruševa</w:t>
      </w:r>
      <w:proofErr w:type="spellEnd"/>
      <w:r w:rsidRPr="00660D3D">
        <w:rPr>
          <w:bCs/>
        </w:rPr>
        <w:t xml:space="preserve"> 2/II</w:t>
      </w:r>
      <w:r w:rsidR="006F7E66" w:rsidRPr="00660D3D">
        <w:rPr>
          <w:bCs/>
        </w:rPr>
        <w:tab/>
      </w:r>
      <w:r w:rsidR="006F7E66" w:rsidRPr="00660D3D">
        <w:rPr>
          <w:bCs/>
        </w:rPr>
        <w:tab/>
      </w:r>
      <w:r w:rsidR="006F7E66" w:rsidRPr="00660D3D">
        <w:rPr>
          <w:bCs/>
        </w:rPr>
        <w:tab/>
      </w:r>
      <w:r w:rsidR="006F7E66" w:rsidRPr="00660D3D">
        <w:rPr>
          <w:bCs/>
        </w:rPr>
        <w:tab/>
      </w:r>
      <w:r w:rsidR="006F7E66" w:rsidRPr="00660D3D">
        <w:rPr>
          <w:bCs/>
        </w:rPr>
        <w:tab/>
      </w:r>
      <w:r w:rsidR="0085029E" w:rsidRPr="00660D3D">
        <w:rPr>
          <w:bCs/>
        </w:rPr>
        <w:tab/>
      </w:r>
      <w:r w:rsidR="00074FC2" w:rsidRPr="00660D3D">
        <w:rPr>
          <w:bCs/>
        </w:rPr>
        <w:t xml:space="preserve">               </w:t>
      </w:r>
    </w:p>
    <w:p w:rsidRDefault="00A232E1" w:rsidP="00D96F52" w:rsidR="007356D2" w:rsidRPr="00660D3D">
      <w:pPr>
        <w:jc w:val="center"/>
        <w:rPr>
          <w:bCs/>
        </w:rPr>
      </w:pPr>
      <w:r w:rsidRPr="00660D3D">
        <w:rPr>
          <w:bCs/>
        </w:rPr>
        <w:t xml:space="preserve">R E P U B L I K A   H R V A T S K A </w:t>
      </w:r>
    </w:p>
    <w:p w:rsidRDefault="00AC528D" w:rsidP="00D96F52" w:rsidR="00AC528D" w:rsidRPr="00660D3D">
      <w:pPr>
        <w:jc w:val="center"/>
        <w:rPr>
          <w:bCs/>
        </w:rPr>
      </w:pPr>
    </w:p>
    <w:p w:rsidRDefault="00D96F52" w:rsidP="00D96F52" w:rsidR="00D96F52" w:rsidRPr="00660D3D">
      <w:pPr>
        <w:jc w:val="center"/>
        <w:rPr>
          <w:bCs/>
        </w:rPr>
      </w:pPr>
      <w:r w:rsidRPr="00660D3D">
        <w:rPr>
          <w:bCs/>
        </w:rPr>
        <w:t>R J E Š E NJ E</w:t>
      </w:r>
    </w:p>
    <w:p w:rsidRDefault="00AC528D" w:rsidP="00D96F52" w:rsidR="00AC528D" w:rsidRPr="00660D3D">
      <w:pPr>
        <w:jc w:val="center"/>
        <w:rPr>
          <w:bCs/>
        </w:rPr>
      </w:pPr>
    </w:p>
    <w:p w:rsidRDefault="001D2EEB" w:rsidP="001D2EEB" w:rsidR="001D2EEB">
      <w:pPr>
        <w:ind w:firstLine="720"/>
        <w:jc w:val="both"/>
      </w:pPr>
      <w: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Pr>
          <w:rFonts w:eastAsiaTheme="minorEastAsia"/>
        </w:rPr>
        <w:t xml:space="preserve">DOMUZIN d.o.o. u stečaju, Zagreb, </w:t>
      </w:r>
      <w:proofErr w:type="spellStart"/>
      <w:r>
        <w:rPr>
          <w:rFonts w:eastAsiaTheme="minorEastAsia"/>
        </w:rPr>
        <w:t>Crnatkova</w:t>
      </w:r>
      <w:proofErr w:type="spellEnd"/>
      <w:r>
        <w:rPr>
          <w:rFonts w:eastAsiaTheme="minorEastAsia"/>
        </w:rPr>
        <w:t xml:space="preserve"> 16, OIB: 75782116816</w:t>
      </w:r>
      <w:r>
        <w:t>, dana 13. studenog 2018. godine.</w:t>
      </w:r>
    </w:p>
    <w:p w:rsidRDefault="00C30947" w:rsidR="00C30947" w:rsidRPr="00660D3D">
      <w:pPr>
        <w:jc w:val="center"/>
        <w:rPr>
          <w:bCs/>
        </w:rPr>
      </w:pPr>
    </w:p>
    <w:p w:rsidRDefault="00D96F52" w:rsidR="00E70CFA" w:rsidRPr="00660D3D">
      <w:pPr>
        <w:jc w:val="center"/>
        <w:rPr>
          <w:bCs/>
        </w:rPr>
      </w:pPr>
      <w:r w:rsidRPr="00660D3D">
        <w:rPr>
          <w:bCs/>
        </w:rPr>
        <w:t>r i j e š i o</w:t>
      </w:r>
      <w:r w:rsidR="00E70CFA" w:rsidRPr="00660D3D">
        <w:rPr>
          <w:bCs/>
        </w:rPr>
        <w:t xml:space="preserve">   j e </w:t>
      </w:r>
    </w:p>
    <w:p w:rsidRDefault="00E70CFA" w:rsidR="00E70CFA" w:rsidRPr="00660D3D">
      <w:pPr>
        <w:jc w:val="center"/>
        <w:rPr>
          <w:bCs/>
        </w:rPr>
      </w:pPr>
    </w:p>
    <w:p w:rsidRDefault="00324EEA" w:rsidP="001B7547" w:rsidR="00E014FF" w:rsidRPr="00660D3D">
      <w:pPr>
        <w:jc w:val="both"/>
      </w:pPr>
      <w:r w:rsidRPr="00660D3D">
        <w:rPr>
          <w:bCs/>
        </w:rPr>
        <w:tab/>
      </w:r>
      <w:r w:rsidR="00D96F52" w:rsidRPr="00660D3D">
        <w:rPr>
          <w:bCs/>
        </w:rPr>
        <w:t xml:space="preserve">Ispravlja se rješenje ovog suda, poslovni broj </w:t>
      </w:r>
      <w:r w:rsidR="00AC528D" w:rsidRPr="00660D3D">
        <w:rPr>
          <w:bCs/>
        </w:rPr>
        <w:t>gornji,</w:t>
      </w:r>
      <w:r w:rsidR="00D96F52" w:rsidRPr="00660D3D">
        <w:rPr>
          <w:bCs/>
        </w:rPr>
        <w:t xml:space="preserve"> </w:t>
      </w:r>
      <w:r w:rsidR="00F77F57" w:rsidRPr="00660D3D">
        <w:rPr>
          <w:bCs/>
        </w:rPr>
        <w:t xml:space="preserve">od </w:t>
      </w:r>
      <w:r w:rsidR="001D2EEB">
        <w:rPr>
          <w:bCs/>
        </w:rPr>
        <w:t>06. studenog</w:t>
      </w:r>
      <w:r w:rsidR="00D710B6">
        <w:rPr>
          <w:bCs/>
        </w:rPr>
        <w:t xml:space="preserve"> 2018</w:t>
      </w:r>
      <w:r w:rsidR="00D96F52" w:rsidRPr="00660D3D">
        <w:rPr>
          <w:bCs/>
        </w:rPr>
        <w:t>.</w:t>
      </w:r>
      <w:r w:rsidR="00AC528D" w:rsidRPr="00660D3D">
        <w:rPr>
          <w:bCs/>
        </w:rPr>
        <w:t>,</w:t>
      </w:r>
      <w:r w:rsidR="00F95CD3" w:rsidRPr="00660D3D">
        <w:rPr>
          <w:bCs/>
        </w:rPr>
        <w:t xml:space="preserve"> tako da umjesto "</w:t>
      </w:r>
      <w:r w:rsidR="001D2EEB">
        <w:t>na dan izdavanja potvrde 17. rujna 2018., dužnik više nije u blokadi te da nema nepodmirenih obveza</w:t>
      </w:r>
      <w:r w:rsidR="00F95CD3" w:rsidRPr="00660D3D">
        <w:rPr>
          <w:bCs/>
        </w:rPr>
        <w:t>", ispravno treba stajati</w:t>
      </w:r>
      <w:r w:rsidR="00C731A7" w:rsidRPr="00660D3D">
        <w:rPr>
          <w:bCs/>
        </w:rPr>
        <w:t xml:space="preserve"> </w:t>
      </w:r>
      <w:r w:rsidR="001B7547" w:rsidRPr="00660D3D">
        <w:rPr>
          <w:bCs/>
        </w:rPr>
        <w:t>"</w:t>
      </w:r>
      <w:r w:rsidR="001B7547" w:rsidRPr="00660D3D">
        <w:t xml:space="preserve"> </w:t>
      </w:r>
      <w:r w:rsidR="001D2EEB">
        <w:t>na dan otvaranja stečajnog postupka 21. prosinca 2017</w:t>
      </w:r>
      <w:r w:rsidR="00C87F50">
        <w:t>., dužnik</w:t>
      </w:r>
      <w:r w:rsidR="001D2EEB">
        <w:t xml:space="preserve"> nije </w:t>
      </w:r>
      <w:r w:rsidR="00C87F50">
        <w:t xml:space="preserve">bio </w:t>
      </w:r>
      <w:r w:rsidR="001D2EEB">
        <w:t>u blokadi te da nema nepodmirenih obveza</w:t>
      </w:r>
      <w:r w:rsidR="001B7547" w:rsidRPr="00660D3D">
        <w:t>"</w:t>
      </w:r>
      <w:r w:rsidR="00C731A7" w:rsidRPr="00660D3D">
        <w:t>.</w:t>
      </w:r>
    </w:p>
    <w:p w:rsidRDefault="00670503" w:rsidP="001B7547" w:rsidR="00670503" w:rsidRPr="00660D3D">
      <w:pPr>
        <w:jc w:val="both"/>
      </w:pPr>
    </w:p>
    <w:p w:rsidRDefault="00D96F52" w:rsidP="00D96F52" w:rsidR="00D96F52" w:rsidRPr="00660D3D">
      <w:pPr>
        <w:rPr>
          <w:bCs/>
        </w:rPr>
      </w:pPr>
      <w:r w:rsidRPr="00660D3D">
        <w:rPr>
          <w:bCs/>
        </w:rPr>
        <w:t xml:space="preserve">                                                              </w:t>
      </w:r>
      <w:r w:rsidR="000151CA" w:rsidRPr="00660D3D">
        <w:rPr>
          <w:bCs/>
        </w:rPr>
        <w:t xml:space="preserve">   </w:t>
      </w:r>
      <w:r w:rsidRPr="00660D3D">
        <w:rPr>
          <w:bCs/>
        </w:rPr>
        <w:t>Obrazloženje</w:t>
      </w:r>
    </w:p>
    <w:p w:rsidRDefault="00797665" w:rsidP="00D96F52" w:rsidR="00797665" w:rsidRPr="00660D3D">
      <w:pPr>
        <w:rPr>
          <w:bCs/>
        </w:rPr>
      </w:pPr>
    </w:p>
    <w:p w:rsidRDefault="00D96F52" w:rsidP="00797665" w:rsidR="00095A3D" w:rsidRPr="00660D3D">
      <w:pPr>
        <w:jc w:val="both"/>
      </w:pPr>
      <w:r w:rsidRPr="00660D3D">
        <w:rPr>
          <w:bCs/>
        </w:rPr>
        <w:tab/>
        <w:t xml:space="preserve">U pisanju rješenja ovog suda, poslovni broj </w:t>
      </w:r>
      <w:r w:rsidR="00AC528D" w:rsidRPr="00660D3D">
        <w:rPr>
          <w:bCs/>
        </w:rPr>
        <w:t xml:space="preserve">gornji, </w:t>
      </w:r>
      <w:r w:rsidR="001D2EEB">
        <w:rPr>
          <w:bCs/>
        </w:rPr>
        <w:t>od 06. studenog</w:t>
      </w:r>
      <w:r w:rsidR="00C87F50">
        <w:rPr>
          <w:bCs/>
        </w:rPr>
        <w:t xml:space="preserve"> 2018</w:t>
      </w:r>
      <w:r w:rsidR="00F81FE4" w:rsidRPr="00660D3D">
        <w:rPr>
          <w:bCs/>
        </w:rPr>
        <w:t xml:space="preserve">., </w:t>
      </w:r>
      <w:r w:rsidR="00FE676D" w:rsidRPr="00660D3D">
        <w:rPr>
          <w:bCs/>
        </w:rPr>
        <w:t>doš</w:t>
      </w:r>
      <w:r w:rsidR="00910B1D" w:rsidRPr="00660D3D">
        <w:rPr>
          <w:bCs/>
        </w:rPr>
        <w:t>lo je do očite greške</w:t>
      </w:r>
      <w:r w:rsidR="002913ED" w:rsidRPr="00660D3D">
        <w:rPr>
          <w:bCs/>
        </w:rPr>
        <w:t xml:space="preserve">, </w:t>
      </w:r>
      <w:r w:rsidR="00FE676D" w:rsidRPr="00660D3D">
        <w:rPr>
          <w:bCs/>
        </w:rPr>
        <w:t xml:space="preserve">tako da umjesto </w:t>
      </w:r>
      <w:r w:rsidR="00660D3D" w:rsidRPr="00660D3D">
        <w:rPr>
          <w:bCs/>
        </w:rPr>
        <w:t>"</w:t>
      </w:r>
      <w:r w:rsidR="00C87F50" w:rsidRPr="00660D3D">
        <w:rPr>
          <w:bCs/>
        </w:rPr>
        <w:t>"</w:t>
      </w:r>
      <w:r w:rsidR="00C87F50">
        <w:t>na dan izdavanja potvrde 17. rujna 2018., dužnik više nije u blokadi te da nema nepodmirenih obveza</w:t>
      </w:r>
      <w:r w:rsidR="00C87F50" w:rsidRPr="00660D3D">
        <w:rPr>
          <w:bCs/>
        </w:rPr>
        <w:t>", ispravno treba stajati "</w:t>
      </w:r>
      <w:r w:rsidR="00C87F50" w:rsidRPr="00660D3D">
        <w:t xml:space="preserve"> </w:t>
      </w:r>
      <w:r w:rsidR="00C87F50">
        <w:t>na dan otvaranja stečajnog postupka 21. prosinca 2017., dužnik nije bio u blokadi te da nema nepodmirenih obveza</w:t>
      </w:r>
      <w:r w:rsidR="00C87F50" w:rsidRPr="00660D3D">
        <w:t>"</w:t>
      </w:r>
      <w:r w:rsidR="00C87F50">
        <w:t xml:space="preserve">, </w:t>
      </w:r>
      <w:r w:rsidRPr="00660D3D">
        <w:rPr>
          <w:bCs/>
        </w:rPr>
        <w:t>pa je odgovarajućom primjenom odredbe čl. 342. st. 1., 2. i 4. Zakona o parničnom postupku ("Narodne novine" broj 53/91, 91/92, 112/99, 88/01, 117/03, 88/05, 02/07, 84/08, 123/08, 57/11 i 25/13 – dalje: ZPP)</w:t>
      </w:r>
      <w:r w:rsidR="00E014FF" w:rsidRPr="00660D3D">
        <w:rPr>
          <w:bCs/>
        </w:rPr>
        <w:t>, a u svezi s člankom 10 SZ-a (NN 71/15</w:t>
      </w:r>
      <w:r w:rsidR="00FE676D" w:rsidRPr="00660D3D">
        <w:rPr>
          <w:bCs/>
        </w:rPr>
        <w:t>, 104/17</w:t>
      </w:r>
      <w:r w:rsidR="00E014FF" w:rsidRPr="00660D3D">
        <w:rPr>
          <w:bCs/>
        </w:rPr>
        <w:t>),</w:t>
      </w:r>
      <w:r w:rsidRPr="00660D3D">
        <w:rPr>
          <w:bCs/>
        </w:rPr>
        <w:t xml:space="preserve"> navedena pogreška u pisanju ispravljena i odlučeno je kao u izreci ovog rješenja.</w:t>
      </w:r>
    </w:p>
    <w:p w:rsidRDefault="008F0311" w:rsidP="00AC528D" w:rsidR="00CE649B" w:rsidRPr="00660D3D">
      <w:r w:rsidRPr="00660D3D">
        <w:t xml:space="preserve"> </w:t>
      </w:r>
    </w:p>
    <w:p w:rsidRDefault="008E55ED" w:rsidP="007014D3" w:rsidR="00901671" w:rsidRPr="00660D3D">
      <w:pPr>
        <w:jc w:val="center"/>
      </w:pPr>
      <w:r w:rsidRPr="00660D3D">
        <w:t xml:space="preserve">U Zagrebu, </w:t>
      </w:r>
      <w:r w:rsidR="001D2EEB">
        <w:t>13. studenog</w:t>
      </w:r>
      <w:r w:rsidR="00797665" w:rsidRPr="00660D3D">
        <w:t xml:space="preserve"> 2018</w:t>
      </w:r>
      <w:r w:rsidR="007B1F7D" w:rsidRPr="00660D3D">
        <w:t>.</w:t>
      </w:r>
      <w:r w:rsidR="00797665" w:rsidRPr="00660D3D">
        <w:t xml:space="preserve"> godine</w:t>
      </w:r>
      <w:r w:rsidR="007B1F7D" w:rsidRPr="00660D3D">
        <w:t xml:space="preserve"> </w:t>
      </w:r>
      <w:r w:rsidR="000F172F" w:rsidRPr="00660D3D">
        <w:t xml:space="preserve"> </w:t>
      </w:r>
      <w:r w:rsidR="0042103F" w:rsidRPr="00660D3D">
        <w:t xml:space="preserve"> </w:t>
      </w:r>
      <w:r w:rsidR="00824C2D" w:rsidRPr="00660D3D">
        <w:t xml:space="preserve"> </w:t>
      </w:r>
    </w:p>
    <w:p w:rsidRDefault="00AD5649" w:rsidP="007014D3" w:rsidR="00AD5649" w:rsidRPr="00660D3D">
      <w:pPr>
        <w:jc w:val="center"/>
      </w:pPr>
    </w:p>
    <w:p w:rsidRDefault="00E70CFA" w:rsidR="00E70CFA" w:rsidRPr="00660D3D">
      <w:r w:rsidRPr="00660D3D">
        <w:tab/>
      </w:r>
      <w:r w:rsidRPr="00660D3D">
        <w:tab/>
      </w:r>
      <w:r w:rsidRPr="00660D3D">
        <w:tab/>
      </w:r>
      <w:r w:rsidRPr="00660D3D">
        <w:tab/>
      </w:r>
      <w:r w:rsidRPr="00660D3D">
        <w:tab/>
      </w:r>
      <w:r w:rsidRPr="00660D3D">
        <w:tab/>
      </w:r>
      <w:r w:rsidRPr="00660D3D">
        <w:tab/>
      </w:r>
      <w:r w:rsidRPr="00660D3D">
        <w:tab/>
      </w:r>
      <w:r w:rsidR="00773C20" w:rsidRPr="00660D3D">
        <w:t xml:space="preserve">         </w:t>
      </w:r>
      <w:r w:rsidR="00797665" w:rsidRPr="00660D3D">
        <w:tab/>
      </w:r>
      <w:r w:rsidR="00797665" w:rsidRPr="00660D3D">
        <w:tab/>
      </w:r>
      <w:r w:rsidR="00797665" w:rsidRPr="00660D3D">
        <w:tab/>
      </w:r>
      <w:r w:rsidR="00773C20" w:rsidRPr="00660D3D">
        <w:t xml:space="preserve"> </w:t>
      </w:r>
      <w:r w:rsidRPr="00660D3D">
        <w:t>SUDAC</w:t>
      </w:r>
      <w:r w:rsidR="00773C20" w:rsidRPr="00660D3D">
        <w:t>:</w:t>
      </w:r>
    </w:p>
    <w:p w:rsidRDefault="008E70E5" w:rsidP="00E53D3D" w:rsidR="00AE7906">
      <w:pPr>
        <w:pStyle w:val="Uvuenotijeloteksta"/>
        <w:ind w:firstLine="141" w:left="1983"/>
        <w:jc w:val="right"/>
      </w:pPr>
      <w:r w:rsidRPr="00660D3D">
        <w:tab/>
      </w:r>
      <w:r w:rsidR="00013AA6" w:rsidRPr="00660D3D">
        <w:tab/>
      </w:r>
      <w:r w:rsidR="00013AA6" w:rsidRPr="00660D3D">
        <w:tab/>
      </w:r>
      <w:r w:rsidR="00013AA6" w:rsidRPr="00660D3D">
        <w:tab/>
      </w:r>
      <w:r w:rsidR="00013AA6" w:rsidRPr="00660D3D">
        <w:tab/>
      </w:r>
      <w:r w:rsidR="00074FC2" w:rsidRPr="00660D3D">
        <w:t>Vesna Sremac Šoštar</w:t>
      </w:r>
      <w:r w:rsidR="00AE7906">
        <w:t>,v.r.</w:t>
      </w:r>
    </w:p>
    <w:p w:rsidRDefault="00AE7906" w:rsidP="00D338FD" w:rsidR="00AE7906">
      <w:pPr>
        <w:pStyle w:val="Uvuenotijeloteksta"/>
        <w:ind w:firstLine="141" w:left="1983"/>
        <w:jc w:val="right"/>
      </w:pPr>
      <w:r>
        <w:t xml:space="preserve">Za točnost </w:t>
      </w:r>
      <w:proofErr w:type="spellStart"/>
      <w:r>
        <w:t>otpravka</w:t>
      </w:r>
      <w:proofErr w:type="spellEnd"/>
    </w:p>
    <w:p w:rsidRDefault="00AE7906" w:rsidP="0010024E" w:rsidR="00DA015A" w:rsidRPr="00660D3D">
      <w:pPr>
        <w:pStyle w:val="Uvuenotijeloteksta"/>
        <w:ind w:firstLine="141" w:left="1983"/>
        <w:jc w:val="right"/>
      </w:pPr>
      <w:r>
        <w:t>Matea Bizjak</w:t>
      </w:r>
    </w:p>
    <w:p w:rsidRDefault="00AE3593" w:rsidP="0062477B" w:rsidR="00AE3593" w:rsidRPr="00660D3D">
      <w:pPr>
        <w:pStyle w:val="Naslov1"/>
        <w:rPr>
          <w:rFonts w:cs="Times New Roman" w:hAnsi="Times New Roman" w:ascii="Times New Roman"/>
          <w:b w:val="false"/>
        </w:rPr>
      </w:pPr>
    </w:p>
    <w:p w:rsidRDefault="00A85EE7" w:rsidP="0062477B" w:rsidR="00A85EE7" w:rsidRPr="00660D3D">
      <w:pPr>
        <w:pStyle w:val="Naslov1"/>
        <w:rPr>
          <w:rFonts w:cs="Times New Roman" w:hAnsi="Times New Roman" w:ascii="Times New Roman"/>
          <w:b w:val="false"/>
        </w:rPr>
      </w:pPr>
    </w:p>
    <w:p w:rsidRDefault="00E70CFA" w:rsidP="0062477B" w:rsidR="00E70CFA" w:rsidRPr="00660D3D">
      <w:pPr>
        <w:pStyle w:val="Naslov1"/>
        <w:rPr>
          <w:rFonts w:cs="Times New Roman" w:hAnsi="Times New Roman" w:ascii="Times New Roman"/>
          <w:b w:val="false"/>
        </w:rPr>
      </w:pPr>
      <w:r w:rsidRPr="00660D3D">
        <w:rPr>
          <w:rFonts w:cs="Times New Roman" w:hAnsi="Times New Roman" w:ascii="Times New Roman"/>
          <w:b w:val="false"/>
        </w:rPr>
        <w:t>POUKA O PRAVNOM LIJEKU</w:t>
      </w:r>
      <w:r w:rsidR="00D96F52" w:rsidRPr="00660D3D">
        <w:rPr>
          <w:rFonts w:cs="Times New Roman" w:hAnsi="Times New Roman" w:ascii="Times New Roman"/>
          <w:b w:val="false"/>
        </w:rPr>
        <w:t>:</w:t>
      </w:r>
    </w:p>
    <w:p w:rsidRDefault="00D96F52" w:rsidP="00D96F52" w:rsidR="00D96F52" w:rsidRPr="00660D3D">
      <w:r w:rsidRPr="00660D3D">
        <w:t xml:space="preserve">Protiv ovog rješenja dopuštena je  žalba Visokom trgovačkom sudu RH, a koja se podnosi u roku od 8 dana ovome sudu u 3 primjerka.  </w:t>
      </w:r>
    </w:p>
    <w:p w:rsidRDefault="000151CA" w:rsidP="00AC528D" w:rsidR="000151CA" w:rsidRPr="00660D3D"/>
    <w:p w:rsidRDefault="00A85EE7" w:rsidP="006C0BE1" w:rsidR="00A85EE7" w:rsidRPr="00660D3D">
      <w:pPr>
        <w:jc w:val="both"/>
      </w:pPr>
    </w:p>
    <w:p w:rsidRDefault="00A85EE7" w:rsidP="006C0BE1" w:rsidR="00A85EE7">
      <w:pPr>
        <w:jc w:val="both"/>
      </w:pPr>
    </w:p>
    <w:p w:rsidRDefault="00C87F50" w:rsidP="006C0BE1" w:rsidR="00C87F50" w:rsidRPr="00660D3D">
      <w:pPr>
        <w:jc w:val="both"/>
      </w:pPr>
    </w:p>
    <w:p w:rsidRDefault="006C0BE1" w:rsidP="00AE7906" w:rsidR="006C0BE1" w:rsidRPr="00660D3D">
      <w:pPr>
        <w:jc w:val="both"/>
      </w:pPr>
    </w:p>
    <w:sectPr w:rsidSect="006C0BE1" w:rsidR="006C0BE1" w:rsidRPr="00660D3D">
      <w:headerReference w:type="even" r:id="rId10"/>
      <w:headerReference w:type="default" r:id="rId11"/>
      <w:headerReference w:type="first" r:id="rId12"/>
      <w:pgSz w:h="16838" w:w="11906"/>
      <w:pgMar w:gutter="0" w:footer="709" w:header="709" w:left="1418" w:bottom="709"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7906">
      <w:rPr>
        <w:rStyle w:val="Brojstranice"/>
        <w:noProof/>
      </w:rPr>
      <w:t>2</w:t>
    </w:r>
    <w:r>
      <w:rPr>
        <w:rStyle w:val="Brojstranice"/>
      </w:rPr>
      <w:fldChar w:fldCharType="end"/>
    </w:r>
  </w:p>
  <w:p w:rsidRDefault="00540526" w:rsidP="0062477B" w:rsidR="00540526" w:rsidRPr="000F172F">
    <w:pPr>
      <w:pStyle w:val="Zaglavlje"/>
      <w:ind w:right="360"/>
    </w:pPr>
    <w:r w:rsidRPr="000F172F">
      <w:t xml:space="preserve">                                                                                                            </w:t>
    </w:r>
    <w:r>
      <w:t xml:space="preserve">             </w:t>
    </w:r>
    <w:r w:rsidRPr="000F172F">
      <w:t xml:space="preserve"> </w:t>
    </w:r>
    <w:r w:rsidR="00AC528D">
      <w:t>48 St-</w:t>
    </w:r>
    <w:r w:rsidR="00C87F50">
      <w:t>1494/18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C30947" w:rsidR="00797665">
        <w:pPr>
          <w:pStyle w:val="Zaglavlje"/>
          <w:jc w:val="right"/>
        </w:pPr>
        <w:r>
          <w:t>48.St-</w:t>
        </w:r>
        <w:r w:rsidR="001D2EEB">
          <w:t>1494/18</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13">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FBF1158"/>
    <w:multiLevelType w:val="hybridMultilevel"/>
    <w:tmpl w:val="2DFA1CCE"/>
    <w:lvl w:tplc="CCB4B85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10"/>
  </w:num>
  <w:num w:numId="3">
    <w:abstractNumId w:val="11"/>
  </w:num>
  <w:num w:numId="4">
    <w:abstractNumId w:val="13"/>
  </w:num>
  <w:num w:numId="5">
    <w:abstractNumId w:val="12"/>
  </w:num>
  <w:num w:numId="6">
    <w:abstractNumId w:val="3"/>
  </w:num>
  <w:num w:numId="7">
    <w:abstractNumId w:val="14"/>
  </w:num>
  <w:num w:numId="8">
    <w:abstractNumId w:val="8"/>
  </w:num>
  <w:num w:numId="9">
    <w:abstractNumId w:val="9"/>
  </w:num>
  <w:num w:numId="10">
    <w:abstractNumId w:val="1"/>
  </w:num>
  <w:num w:numId="11">
    <w:abstractNumId w:val="7"/>
  </w:num>
  <w:num w:numId="12">
    <w:abstractNumId w:val="0"/>
  </w:num>
  <w:num w:numId="13">
    <w:abstractNumId w:val="4"/>
  </w:num>
  <w:num w:numId="14">
    <w:abstractNumId w:val="2"/>
  </w:num>
  <w:num w:numId="15">
    <w:abstractNumId w:val="16"/>
  </w:num>
  <w:num w:numId="16">
    <w:abstractNumId w:val="15"/>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151CA"/>
    <w:rsid w:val="000214DE"/>
    <w:rsid w:val="000331A7"/>
    <w:rsid w:val="00033246"/>
    <w:rsid w:val="00036955"/>
    <w:rsid w:val="00040868"/>
    <w:rsid w:val="00043CE2"/>
    <w:rsid w:val="00043E7E"/>
    <w:rsid w:val="00044A51"/>
    <w:rsid w:val="000525E2"/>
    <w:rsid w:val="00052900"/>
    <w:rsid w:val="0005681D"/>
    <w:rsid w:val="00057792"/>
    <w:rsid w:val="00062D8B"/>
    <w:rsid w:val="00063E80"/>
    <w:rsid w:val="00070951"/>
    <w:rsid w:val="000711AE"/>
    <w:rsid w:val="00071240"/>
    <w:rsid w:val="00074FC2"/>
    <w:rsid w:val="0009306D"/>
    <w:rsid w:val="00095A3D"/>
    <w:rsid w:val="000B2D5D"/>
    <w:rsid w:val="000B39EA"/>
    <w:rsid w:val="000D1227"/>
    <w:rsid w:val="000D4FA6"/>
    <w:rsid w:val="000E08EA"/>
    <w:rsid w:val="000F172F"/>
    <w:rsid w:val="000F3A12"/>
    <w:rsid w:val="000F5020"/>
    <w:rsid w:val="0010024E"/>
    <w:rsid w:val="0011133E"/>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941A3"/>
    <w:rsid w:val="00194D79"/>
    <w:rsid w:val="001A5AD0"/>
    <w:rsid w:val="001B2FC6"/>
    <w:rsid w:val="001B3171"/>
    <w:rsid w:val="001B6BC3"/>
    <w:rsid w:val="001B7547"/>
    <w:rsid w:val="001C031B"/>
    <w:rsid w:val="001D2EEB"/>
    <w:rsid w:val="001D677E"/>
    <w:rsid w:val="001D7A02"/>
    <w:rsid w:val="001E1117"/>
    <w:rsid w:val="001E1143"/>
    <w:rsid w:val="001E22AE"/>
    <w:rsid w:val="001E298C"/>
    <w:rsid w:val="001E4463"/>
    <w:rsid w:val="001F23B9"/>
    <w:rsid w:val="0021172A"/>
    <w:rsid w:val="00213868"/>
    <w:rsid w:val="00217C20"/>
    <w:rsid w:val="00226055"/>
    <w:rsid w:val="00231882"/>
    <w:rsid w:val="00257203"/>
    <w:rsid w:val="00257B3A"/>
    <w:rsid w:val="00264DAC"/>
    <w:rsid w:val="00270282"/>
    <w:rsid w:val="002913ED"/>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870E9"/>
    <w:rsid w:val="003958D8"/>
    <w:rsid w:val="003A1D93"/>
    <w:rsid w:val="003A2020"/>
    <w:rsid w:val="003D49C7"/>
    <w:rsid w:val="003D4DF4"/>
    <w:rsid w:val="003D711A"/>
    <w:rsid w:val="003E07F0"/>
    <w:rsid w:val="003E4DB0"/>
    <w:rsid w:val="003E6894"/>
    <w:rsid w:val="003F3770"/>
    <w:rsid w:val="00410E77"/>
    <w:rsid w:val="0042103F"/>
    <w:rsid w:val="004322DD"/>
    <w:rsid w:val="0043539F"/>
    <w:rsid w:val="00436C31"/>
    <w:rsid w:val="00444175"/>
    <w:rsid w:val="0044535F"/>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D118E"/>
    <w:rsid w:val="004D328E"/>
    <w:rsid w:val="00510938"/>
    <w:rsid w:val="005118F8"/>
    <w:rsid w:val="00511F40"/>
    <w:rsid w:val="00513AA4"/>
    <w:rsid w:val="00520E9F"/>
    <w:rsid w:val="00533E27"/>
    <w:rsid w:val="00540526"/>
    <w:rsid w:val="005514D1"/>
    <w:rsid w:val="00551A56"/>
    <w:rsid w:val="005526B2"/>
    <w:rsid w:val="00553067"/>
    <w:rsid w:val="005572B3"/>
    <w:rsid w:val="00562323"/>
    <w:rsid w:val="00564A54"/>
    <w:rsid w:val="0057711A"/>
    <w:rsid w:val="00582213"/>
    <w:rsid w:val="005865F3"/>
    <w:rsid w:val="005942BD"/>
    <w:rsid w:val="00596C04"/>
    <w:rsid w:val="005B0183"/>
    <w:rsid w:val="005B2F85"/>
    <w:rsid w:val="005B6CF4"/>
    <w:rsid w:val="005D6A6F"/>
    <w:rsid w:val="005E0FAB"/>
    <w:rsid w:val="005E1134"/>
    <w:rsid w:val="005E5D91"/>
    <w:rsid w:val="005F4178"/>
    <w:rsid w:val="00602898"/>
    <w:rsid w:val="00604244"/>
    <w:rsid w:val="006206CA"/>
    <w:rsid w:val="00621FE3"/>
    <w:rsid w:val="0062477B"/>
    <w:rsid w:val="00624A82"/>
    <w:rsid w:val="00627A6B"/>
    <w:rsid w:val="00635FFF"/>
    <w:rsid w:val="0063631F"/>
    <w:rsid w:val="0064134C"/>
    <w:rsid w:val="0064317D"/>
    <w:rsid w:val="0064550A"/>
    <w:rsid w:val="00650938"/>
    <w:rsid w:val="00656E58"/>
    <w:rsid w:val="00660D3D"/>
    <w:rsid w:val="00662163"/>
    <w:rsid w:val="006629B3"/>
    <w:rsid w:val="006667B7"/>
    <w:rsid w:val="00666AE5"/>
    <w:rsid w:val="00667A48"/>
    <w:rsid w:val="00670503"/>
    <w:rsid w:val="006738B3"/>
    <w:rsid w:val="00673B4B"/>
    <w:rsid w:val="006771AE"/>
    <w:rsid w:val="006A2BF7"/>
    <w:rsid w:val="006B004B"/>
    <w:rsid w:val="006B6D4F"/>
    <w:rsid w:val="006C0BE1"/>
    <w:rsid w:val="006C7C54"/>
    <w:rsid w:val="006D056C"/>
    <w:rsid w:val="006E4384"/>
    <w:rsid w:val="006E5D53"/>
    <w:rsid w:val="006F0C78"/>
    <w:rsid w:val="006F39F1"/>
    <w:rsid w:val="006F70C1"/>
    <w:rsid w:val="006F7E66"/>
    <w:rsid w:val="007014D3"/>
    <w:rsid w:val="007250FC"/>
    <w:rsid w:val="007356D2"/>
    <w:rsid w:val="0073792E"/>
    <w:rsid w:val="00747506"/>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61CCE"/>
    <w:rsid w:val="0087695E"/>
    <w:rsid w:val="008816D8"/>
    <w:rsid w:val="008833B6"/>
    <w:rsid w:val="008849D2"/>
    <w:rsid w:val="00897E67"/>
    <w:rsid w:val="008A37FB"/>
    <w:rsid w:val="008B00CD"/>
    <w:rsid w:val="008B6CF8"/>
    <w:rsid w:val="008C0603"/>
    <w:rsid w:val="008C4FE1"/>
    <w:rsid w:val="008C5FA0"/>
    <w:rsid w:val="008C7E89"/>
    <w:rsid w:val="008E55ED"/>
    <w:rsid w:val="008E70E5"/>
    <w:rsid w:val="008F0311"/>
    <w:rsid w:val="008F312E"/>
    <w:rsid w:val="00901671"/>
    <w:rsid w:val="0091089F"/>
    <w:rsid w:val="00910B1D"/>
    <w:rsid w:val="00934762"/>
    <w:rsid w:val="009454E3"/>
    <w:rsid w:val="00957929"/>
    <w:rsid w:val="00964FEA"/>
    <w:rsid w:val="00970C98"/>
    <w:rsid w:val="00971E9F"/>
    <w:rsid w:val="00972861"/>
    <w:rsid w:val="00976D96"/>
    <w:rsid w:val="00981CD5"/>
    <w:rsid w:val="009A055F"/>
    <w:rsid w:val="009A2178"/>
    <w:rsid w:val="009A2238"/>
    <w:rsid w:val="009A504C"/>
    <w:rsid w:val="009B4192"/>
    <w:rsid w:val="009C7DF8"/>
    <w:rsid w:val="009D4B46"/>
    <w:rsid w:val="009D7F9F"/>
    <w:rsid w:val="009E6277"/>
    <w:rsid w:val="009E7B92"/>
    <w:rsid w:val="009F3AD7"/>
    <w:rsid w:val="00A024DD"/>
    <w:rsid w:val="00A052BD"/>
    <w:rsid w:val="00A10098"/>
    <w:rsid w:val="00A14499"/>
    <w:rsid w:val="00A21257"/>
    <w:rsid w:val="00A21E60"/>
    <w:rsid w:val="00A22401"/>
    <w:rsid w:val="00A232E1"/>
    <w:rsid w:val="00A32A20"/>
    <w:rsid w:val="00A64DE0"/>
    <w:rsid w:val="00A74A0F"/>
    <w:rsid w:val="00A74E7D"/>
    <w:rsid w:val="00A754B8"/>
    <w:rsid w:val="00A816AE"/>
    <w:rsid w:val="00A83C38"/>
    <w:rsid w:val="00A85EE7"/>
    <w:rsid w:val="00A865C8"/>
    <w:rsid w:val="00A92522"/>
    <w:rsid w:val="00A95656"/>
    <w:rsid w:val="00AA29CA"/>
    <w:rsid w:val="00AC528D"/>
    <w:rsid w:val="00AD1D38"/>
    <w:rsid w:val="00AD5649"/>
    <w:rsid w:val="00AE3593"/>
    <w:rsid w:val="00AE528E"/>
    <w:rsid w:val="00AE5C27"/>
    <w:rsid w:val="00AE7906"/>
    <w:rsid w:val="00AF32C1"/>
    <w:rsid w:val="00AF3699"/>
    <w:rsid w:val="00AF3A72"/>
    <w:rsid w:val="00AF5832"/>
    <w:rsid w:val="00AF6C17"/>
    <w:rsid w:val="00B07E69"/>
    <w:rsid w:val="00B10266"/>
    <w:rsid w:val="00B2158F"/>
    <w:rsid w:val="00B215AA"/>
    <w:rsid w:val="00B34A18"/>
    <w:rsid w:val="00B430D0"/>
    <w:rsid w:val="00B46924"/>
    <w:rsid w:val="00B5201C"/>
    <w:rsid w:val="00B7751E"/>
    <w:rsid w:val="00B820A7"/>
    <w:rsid w:val="00B84FC8"/>
    <w:rsid w:val="00B85720"/>
    <w:rsid w:val="00B85B7B"/>
    <w:rsid w:val="00B929AB"/>
    <w:rsid w:val="00B92B3F"/>
    <w:rsid w:val="00BA1805"/>
    <w:rsid w:val="00BA4EEA"/>
    <w:rsid w:val="00BA65AF"/>
    <w:rsid w:val="00BC5335"/>
    <w:rsid w:val="00BD0C54"/>
    <w:rsid w:val="00BD72EA"/>
    <w:rsid w:val="00BE0375"/>
    <w:rsid w:val="00BF0582"/>
    <w:rsid w:val="00BF4894"/>
    <w:rsid w:val="00C278F7"/>
    <w:rsid w:val="00C30947"/>
    <w:rsid w:val="00C4028B"/>
    <w:rsid w:val="00C419CB"/>
    <w:rsid w:val="00C53D31"/>
    <w:rsid w:val="00C5657A"/>
    <w:rsid w:val="00C6080E"/>
    <w:rsid w:val="00C72DF8"/>
    <w:rsid w:val="00C731A7"/>
    <w:rsid w:val="00C878D9"/>
    <w:rsid w:val="00C87F50"/>
    <w:rsid w:val="00C92678"/>
    <w:rsid w:val="00CA6BC9"/>
    <w:rsid w:val="00CC2AAD"/>
    <w:rsid w:val="00CC49C6"/>
    <w:rsid w:val="00CC5B38"/>
    <w:rsid w:val="00CD4C02"/>
    <w:rsid w:val="00CE3515"/>
    <w:rsid w:val="00CE5D6F"/>
    <w:rsid w:val="00CE649B"/>
    <w:rsid w:val="00CF18B1"/>
    <w:rsid w:val="00CF1903"/>
    <w:rsid w:val="00D01990"/>
    <w:rsid w:val="00D10DAA"/>
    <w:rsid w:val="00D11948"/>
    <w:rsid w:val="00D129B4"/>
    <w:rsid w:val="00D14E75"/>
    <w:rsid w:val="00D21206"/>
    <w:rsid w:val="00D233B8"/>
    <w:rsid w:val="00D325D9"/>
    <w:rsid w:val="00D36FFC"/>
    <w:rsid w:val="00D37CDE"/>
    <w:rsid w:val="00D4371C"/>
    <w:rsid w:val="00D46DCF"/>
    <w:rsid w:val="00D51AF8"/>
    <w:rsid w:val="00D539F5"/>
    <w:rsid w:val="00D626A6"/>
    <w:rsid w:val="00D65332"/>
    <w:rsid w:val="00D65BCD"/>
    <w:rsid w:val="00D67424"/>
    <w:rsid w:val="00D710B6"/>
    <w:rsid w:val="00D722BC"/>
    <w:rsid w:val="00D74056"/>
    <w:rsid w:val="00D77443"/>
    <w:rsid w:val="00D82F1C"/>
    <w:rsid w:val="00D95B51"/>
    <w:rsid w:val="00D96F52"/>
    <w:rsid w:val="00DA015A"/>
    <w:rsid w:val="00DA22EC"/>
    <w:rsid w:val="00DA62B6"/>
    <w:rsid w:val="00DA7D77"/>
    <w:rsid w:val="00DB1AB9"/>
    <w:rsid w:val="00DB7B83"/>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70CFA"/>
    <w:rsid w:val="00E7488D"/>
    <w:rsid w:val="00E77C59"/>
    <w:rsid w:val="00E808A8"/>
    <w:rsid w:val="00E87521"/>
    <w:rsid w:val="00E87803"/>
    <w:rsid w:val="00EA18D7"/>
    <w:rsid w:val="00EB57B0"/>
    <w:rsid w:val="00ED1C3E"/>
    <w:rsid w:val="00ED53FA"/>
    <w:rsid w:val="00EF7218"/>
    <w:rsid w:val="00F11E60"/>
    <w:rsid w:val="00F167C3"/>
    <w:rsid w:val="00F179EE"/>
    <w:rsid w:val="00F25831"/>
    <w:rsid w:val="00F4713E"/>
    <w:rsid w:val="00F67D52"/>
    <w:rsid w:val="00F77F57"/>
    <w:rsid w:val="00F8153A"/>
    <w:rsid w:val="00F81FE4"/>
    <w:rsid w:val="00F95CD3"/>
    <w:rsid w:val="00F9680B"/>
    <w:rsid w:val="00F96A50"/>
    <w:rsid w:val="00F96B77"/>
    <w:rsid w:val="00FA188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6C0BE1"/>
    <w:rPr>
      <w:sz w:val="24"/>
      <w:szCs w:val="24"/>
    </w:rPr>
  </w:style>
  <w:style w:styleId="Tekstrezerviranogmjesta" w:type="character">
    <w:name w:val="Placeholder Text"/>
    <w:basedOn w:val="Zadanifontodlomka"/>
    <w:uiPriority w:val="99"/>
    <w:semiHidden/>
    <w:rsid w:val="00AE7906"/>
    <w:rPr>
      <w:color w:val="808080"/>
      <w:bdr w:space="0" w:sz="0" w:color="auto" w:val="none"/>
      <w:shd w:fill="auto" w:color="auto" w:val="clear"/>
    </w:rPr>
  </w:style>
  <w:style w:customStyle="true" w:styleId="eSPISCCParagraphDefaultFont" w:type="character">
    <w:name w:val="eSPIS_CC_Paragraph Default Font"/>
    <w:basedOn w:val="Zadanifontodlomka"/>
    <w:rsid w:val="00AE790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E7906"/>
    <w:rPr>
      <w:bCs/>
      <w:bdr w:space="0" w:sz="0" w:color="auto" w:val="none"/>
      <w:shd w:fill="FFFFCC" w:color="auto" w:val="clear"/>
      <w:lang w:val="hr-HR"/>
    </w:rPr>
  </w:style>
  <w:style w:customStyle="true" w:styleId="PozadinaSvijetloCrvena" w:type="character">
    <w:name w:val="Pozadina_SvijetloCrvena"/>
    <w:basedOn w:val="eSPISCCParagraphDefaultFont"/>
    <w:rsid w:val="00AE790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790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6C0BE1"/>
    <w:rPr>
      <w:sz w:val="24"/>
      <w:szCs w:val="24"/>
    </w:rPr>
  </w:style>
  <w:style w:styleId="Tekstrezerviranogmjesta" w:type="character">
    <w:name w:val="Placeholder Text"/>
    <w:basedOn w:val="Zadanifontodlomka"/>
    <w:uiPriority w:val="99"/>
    <w:semiHidden/>
    <w:rsid w:val="00AE7906"/>
    <w:rPr>
      <w:color w:val="808080"/>
      <w:bdr w:color="auto" w:space="0" w:sz="0" w:val="none"/>
      <w:shd w:color="auto" w:fill="auto" w:val="clear"/>
    </w:rPr>
  </w:style>
  <w:style w:customStyle="1" w:styleId="eSPISCCParagraphDefaultFont" w:type="character">
    <w:name w:val="eSPIS_CC_Paragraph Default Font"/>
    <w:basedOn w:val="Zadanifontodlomka"/>
    <w:rsid w:val="00AE790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E7906"/>
    <w:rPr>
      <w:bCs/>
      <w:bdr w:color="auto" w:space="0" w:sz="0" w:val="none"/>
      <w:shd w:color="auto" w:fill="FFFFCC" w:val="clear"/>
      <w:lang w:val="hr-HR"/>
    </w:rPr>
  </w:style>
  <w:style w:customStyle="1" w:styleId="PozadinaSvijetloCrvena" w:type="character">
    <w:name w:val="Pozadina_SvijetloCrvena"/>
    <w:basedOn w:val="eSPISCCParagraphDefaultFont"/>
    <w:rsid w:val="00AE790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E790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7466295">
      <w:bodyDiv w:val="true"/>
      <w:marLeft w:val="0"/>
      <w:marRight w:val="0"/>
      <w:marTop w:val="0"/>
      <w:marBottom w:val="0"/>
      <w:divBdr>
        <w:top w:space="0" w:sz="0" w:color="auto" w:val="none"/>
        <w:left w:space="0" w:sz="0" w:color="auto" w:val="none"/>
        <w:bottom w:space="0" w:sz="0" w:color="auto" w:val="none"/>
        <w:right w:space="0" w:sz="0" w:color="auto" w:val="none"/>
      </w:divBdr>
    </w:div>
    <w:div w:id="213124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St-1494/2018</izvorni_sadrzaj>
    <derivirana_varijabla naziv="DomainObject.Predmet.OznakaBroj_1">St-1494/2018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DOMUZIN d.o.o.</izvorni_sadrzaj>
    <derivirana_varijabla naziv="DomainObject.Predmet.ProtustrankaFormated_1">  DOMUZIN d.o.o.</derivirana_varijabla>
  </DomainObject.Predmet.ProtustrankaFormated>
  <DomainObject.Predmet.ProtustrankaFormatedOIB>
    <izvorni_sadrzaj>  DOMUZIN d.o.o., OIB 75782116816</izvorni_sadrzaj>
    <derivirana_varijabla naziv="DomainObject.Predmet.ProtustrankaFormatedOIB_1">  DOMUZIN d.o.o., OIB 75782116816</derivirana_varijabla>
  </DomainObject.Predmet.ProtustrankaFormatedOIB>
  <DomainObject.Predmet.ProtustrankaFormatedWithAdress>
    <izvorni_sadrzaj> DOMUZIN d.o.o., Crnatkova 16, 10000 Zagreb</izvorni_sadrzaj>
    <derivirana_varijabla naziv="DomainObject.Predmet.ProtustrankaFormatedWithAdress_1"> DOMUZIN d.o.o., Crnatkova 16, 10000 Zagreb</derivirana_varijabla>
  </DomainObject.Predmet.ProtustrankaFormatedWithAdress>
  <DomainObject.Predmet.ProtustrankaFormatedWithAdressOIB>
    <izvorni_sadrzaj> DOMUZIN d.o.o., OIB 75782116816, Crnatkova 16, 10000 Zagreb</izvorni_sadrzaj>
    <derivirana_varijabla naziv="DomainObject.Predmet.ProtustrankaFormatedWithAdressOIB_1"> DOMUZIN d.o.o., OIB 75782116816, Crnatkova 16, 10000 Zagreb</derivirana_varijabla>
  </DomainObject.Predmet.ProtustrankaFormatedWithAdressOIB>
  <DomainObject.Predmet.ProtustrankaWithAdress>
    <izvorni_sadrzaj>DOMUZIN d.o.o. Crnatkova 16, 10000 Zagreb</izvorni_sadrzaj>
    <derivirana_varijabla naziv="DomainObject.Predmet.ProtustrankaWithAdress_1">DOMUZIN d.o.o. Crnatkova 16, 10000 Zagreb</derivirana_varijabla>
  </DomainObject.Predmet.ProtustrankaWithAdress>
  <DomainObject.Predmet.ProtustrankaWithAdressOIB>
    <izvorni_sadrzaj>DOMUZIN d.o.o., OIB 75782116816, Crnatkova 16, 10000 Zagreb</izvorni_sadrzaj>
    <derivirana_varijabla naziv="DomainObject.Predmet.ProtustrankaWithAdressOIB_1">DOMUZIN d.o.o., OIB 75782116816, Crnatkova 16, 10000 Zagreb</derivirana_varijabla>
  </DomainObject.Predmet.ProtustrankaWithAdressOIB>
  <DomainObject.Predmet.ProtustrankaNazivFormated>
    <izvorni_sadrzaj>DOMUZIN d.o.o.</izvorni_sadrzaj>
    <derivirana_varijabla naziv="DomainObject.Predmet.ProtustrankaNazivFormated_1">DOMUZIN d.o.o.</derivirana_varijabla>
  </DomainObject.Predmet.ProtustrankaNazivFormated>
  <DomainObject.Predmet.ProtustrankaNazivFormatedOIB>
    <izvorni_sadrzaj>DOMUZIN d.o.o., OIB 75782116816</izvorni_sadrzaj>
    <derivirana_varijabla naziv="DomainObject.Predmet.ProtustrankaNazivFormatedOIB_1">DOMUZIN d.o.o., OIB 75782116816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DOMUZIN d.o.o.</item>
    </izvorni_sadrzaj>
    <derivirana_varijabla naziv="DomainObject.Predmet.ProtuStrankaListFormated_1">
      <item>DOMUZIN d.o.o.</item>
    </derivirana_varijabla>
  </DomainObject.Predmet.ProtuStrankaListFormated>
  <DomainObject.Predmet.ProtuStrankaListFormatedOIB>
    <izvorni_sadrzaj>
      <item>DOMUZIN d.o.o., OIB 75782116816</item>
    </izvorni_sadrzaj>
    <derivirana_varijabla naziv="DomainObject.Predmet.ProtuStrankaListFormatedOIB_1">
      <item>DOMUZIN d.o.o., OIB 75782116816</item>
    </derivirana_varijabla>
  </DomainObject.Predmet.ProtuStrankaListFormatedOIB>
  <DomainObject.Predmet.ProtuStrankaListFormatedWithAdress>
    <izvorni_sadrzaj>
      <item>DOMUZIN d.o.o., Crnatkova 16, 10000 Zagreb</item>
    </izvorni_sadrzaj>
    <derivirana_varijabla naziv="DomainObject.Predmet.ProtuStrankaListFormatedWithAdress_1">
      <item>DOMUZIN d.o.o., Crnatkova 16, 10000 Zagreb</item>
    </derivirana_varijabla>
  </DomainObject.Predmet.ProtuStrankaListFormatedWithAdress>
  <DomainObject.Predmet.ProtuStrankaListFormatedWithAdressOIB>
    <izvorni_sadrzaj>
      <item>DOMUZIN d.o.o., OIB 75782116816, Crnatkova 16, 10000 Zagreb</item>
    </izvorni_sadrzaj>
    <derivirana_varijabla naziv="DomainObject.Predmet.ProtuStrankaListFormatedWithAdressOIB_1">
      <item>DOMUZIN d.o.o., OIB 75782116816, Crnatkova 16, 10000 Zagreb</item>
    </derivirana_varijabla>
  </DomainObject.Predmet.ProtuStrankaListFormatedWithAdressOIB>
  <DomainObject.Predmet.ProtuStrankaListNazivFormated>
    <izvorni_sadrzaj>
      <item>DOMUZIN d.o.o.</item>
    </izvorni_sadrzaj>
    <derivirana_varijabla naziv="DomainObject.Predmet.ProtuStrankaListNazivFormated_1">
      <item>DOMUZIN d.o.o.</item>
    </derivirana_varijabla>
  </DomainObject.Predmet.ProtuStrankaListNazivFormated>
  <DomainObject.Predmet.ProtuStrankaListNazivFormatedOIB>
    <izvorni_sadrzaj>
      <item>DOMUZIN d.o.o., OIB 75782116816</item>
    </izvorni_sadrzaj>
    <derivirana_varijabla naziv="DomainObject.Predmet.ProtuStrankaListNazivFormatedOIB_1">
      <item>DOMUZIN d.o.o., OIB 75782116816</item>
    </derivirana_varijabla>
  </DomainObject.Predmet.ProtuStrankaListNazivFormatedOIB>
  <DomainObject.Predmet.OstaliListFormated>
    <izvorni_sadrzaj>
      <item>ĐORĐE DOMUZIN</item>
    </izvorni_sadrzaj>
    <derivirana_varijabla naziv="DomainObject.Predmet.OstaliListFormated_1">
      <item>ĐORĐE DOMUZIN</item>
    </derivirana_varijabla>
  </DomainObject.Predmet.OstaliListFormated>
  <DomainObject.Predmet.OstaliListFormatedOIB>
    <izvorni_sadrzaj>
      <item>ĐORĐE DOMUZIN, OIB 61424912063</item>
    </izvorni_sadrzaj>
    <derivirana_varijabla naziv="DomainObject.Predmet.OstaliListFormatedOIB_1">
      <item>ĐORĐE DOMUZIN, OIB 61424912063</item>
    </derivirana_varijabla>
  </DomainObject.Predmet.OstaliListFormatedOIB>
  <DomainObject.Predmet.OstaliListFormatedWithAdress>
    <izvorni_sadrzaj>
      <item>ĐORĐE DOMUZIN, Maksimirska cesta 51, 10000 Zagreb</item>
    </izvorni_sadrzaj>
    <derivirana_varijabla naziv="DomainObject.Predmet.OstaliListFormatedWithAdress_1">
      <item>ĐORĐE DOMUZIN, Maksimirska cesta 51, 10000 Zagreb</item>
    </derivirana_varijabla>
  </DomainObject.Predmet.OstaliListFormatedWithAdress>
  <DomainObject.Predmet.OstaliListFormatedWithAdressOIB>
    <izvorni_sadrzaj>
      <item>ĐORĐE DOMUZIN, OIB 61424912063, Maksimirska cesta 51, 10000 Zagreb</item>
    </izvorni_sadrzaj>
    <derivirana_varijabla naziv="DomainObject.Predmet.OstaliListFormatedWithAdressOIB_1">
      <item>ĐORĐE DOMUZIN, OIB 61424912063, Maksimirska cesta 51, 10000 Zagreb</item>
    </derivirana_varijabla>
  </DomainObject.Predmet.OstaliListFormatedWithAdressOIB>
  <DomainObject.Predmet.OstaliListNazivFormated>
    <izvorni_sadrzaj>
      <item>ĐORĐE DOMUZIN</item>
    </izvorni_sadrzaj>
    <derivirana_varijabla naziv="DomainObject.Predmet.OstaliListNazivFormated_1">
      <item>ĐORĐE DOMUZIN</item>
    </derivirana_varijabla>
  </DomainObject.Predmet.OstaliListNazivFormated>
  <DomainObject.Predmet.OstaliListNazivFormatedOIB>
    <izvorni_sadrzaj>
      <item>ĐORĐE DOMUZIN, OIB 61424912063</item>
    </izvorni_sadrzaj>
    <derivirana_varijabla naziv="DomainObject.Predmet.OstaliListNazivFormatedOIB_1">
      <item>ĐORĐE DOMUZIN, OIB 61424912063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DOMUZIN d.o.o.</izvorni_sadrzaj>
    <derivirana_varijabla naziv="DomainObject.Predmet.ProtustrankaIDrugi_1">DOMUZIN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DOMUZIN d.o.o., OIB 75782116816, Crnatkova 16, 10000 Zagreb</izvorni_sadrzaj>
    <derivirana_varijabla naziv="DomainObject.Predmet.ProtustrankaIDrugiAdressOIB_1">DOMUZIN d.o.o., OIB 75782116816, Crnatkova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DOMUZIN d.o.o.</item>
      <item>FINA Regionalni centar Zagreb</item>
      <item>ĐORĐE DOMUZIN</item>
    </izvorni_sadrzaj>
    <derivirana_varijabla naziv="DomainObject.Predmet.SudioniciListNaziv_1">
      <item>DOMUZIN d.o.o.</item>
      <item>FINA Regionalni centar Zagreb</item>
      <item>ĐORĐE DOMUZIN</item>
    </derivirana_varijabla>
  </DomainObject.Predmet.SudioniciListNaziv>
  <DomainObject.Predmet.SudioniciListAdressOIB>
    <izvorni_sadrzaj>
      <item>DOMUZIN d.o.o., OIB 75782116816, Crnatkova 16,10000 Zagreb</item>
      <item>FINA Regionalni centar Zagreb, OIB 85821130368, Trg svibanjskih žrtava 1995. 1,10000 Zagreb</item>
      <item>ĐORĐE DOMUZIN, OIB 61424912063, Maksimirska cesta 51,10000 Zagreb</item>
    </izvorni_sadrzaj>
    <derivirana_varijabla naziv="DomainObject.Predmet.SudioniciListAdressOIB_1">
      <item>DOMUZIN d.o.o., OIB 75782116816, Crnatkova 16,10000 Zagreb</item>
      <item>FINA Regionalni centar Zagreb, OIB 85821130368, Trg svibanjskih žrtava 1995. 1,10000 Zagreb</item>
      <item>ĐORĐE DOMUZIN, OIB 61424912063, Maksimirska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75782116816</item>
      <item>, OIB 85821130368</item>
      <item>, OIB 61424912063</item>
    </izvorni_sadrzaj>
    <derivirana_varijabla naziv="DomainObject.Predmet.SudioniciListNazivOIB_1">
      <item>, OIB 75782116816</item>
      <item>, OIB 85821130368</item>
      <item>, OIB 61424912063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St-1494/2018-12</izvorni_sadrzaj>
    <derivirana_varijabla naziv="DomainObject.PredzadnjaOdlukaIzPredmeta.Oznaka_1">St-1494/2018-12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305</properties:Words>
  <properties:Characters>1492</properties:Characters>
  <properties:Lines>48</properties:Lines>
  <properties:Paragraphs>17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2018-11-13T08:26:00Z</dcterms:created>
  <dc:creator>Nada Kraljić</dc:creator>
  <cp:lastModifiedBy>Matea Bizjak</cp:lastModifiedBy>
  <cp:lastPrinted>2018-11-13T08:35:00Z</cp:lastPrinted>
  <dcterms:modified xmlns:xsi="http://www.w3.org/2001/XMLSchema-instance" xsi:type="dcterms:W3CDTF">2018-11-13T08:35:00Z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(St-1494-18- ispravak rješenja.docx)</vt:lpwstr>
  </prop:property>
  <prop:property name="CC_coloring" pid="4" fmtid="{D5CDD505-2E9C-101B-9397-08002B2CF9AE}">
    <vt:bool>false</vt:bool>
  </prop:property>
  <prop:property name="BrojStranica" pid="5" fmtid="{D5CDD505-2E9C-101B-9397-08002B2CF9AE}">
    <vt:i4>1</vt:i4>
  </prop:property>
</prop:Properties>
</file>