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d338" w14:paraId="7a5d338" w:rsidRDefault="00AE649C" w:rsidP="00FA5B5E" w:rsidR="00AE649C" w:rsidRPr="00B76F3C">
      <w:pPr>
        <w:pStyle w:val="Naslov3"/>
        <w15:collapsed w:val="false"/>
      </w:pPr>
    </w:p>
    <w:p w:rsidRDefault="007A03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>REPUBLIKA HRVATSKA</w:t>
      </w: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>TRGOVAČKI SUD U ZADRU</w:t>
      </w:r>
      <w:r w:rsidRPr="007A03F3">
        <w:rPr>
          <w:rFonts w:cs="Times New Roman" w:eastAsia="Times New Roman"/>
          <w:lang w:eastAsia="hr-HR"/>
        </w:rPr>
        <w:tab/>
        <w:t xml:space="preserve">                             Poslovni broj: 3. St-886/2016-5</w:t>
      </w: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>Zadar, Dr. Franje Tuđmana 35</w:t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  <w:t xml:space="preserve">        </w:t>
      </w:r>
    </w:p>
    <w:p w:rsidRDefault="007A03F3" w:rsidP="007A03F3" w:rsidR="007A03F3" w:rsidRPr="007A03F3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A03F3" w:rsidP="007A03F3" w:rsidR="007A03F3" w:rsidRPr="007A03F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jc w:val="right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7A03F3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7A03F3">
        <w:rPr>
          <w:rFonts w:cs="Times New Roman" w:eastAsia="Times New Roman"/>
          <w:lang w:eastAsia="hr-HR"/>
        </w:rPr>
        <w:t>Regionalni centar Split, Podružnica Zadar,</w:t>
      </w:r>
    </w:p>
    <w:p w:rsidRDefault="007A03F3" w:rsidP="007A03F3" w:rsidR="007A03F3" w:rsidRPr="007A03F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 Ivana Danila 4</w:t>
      </w:r>
    </w:p>
    <w:p w:rsidRDefault="007A03F3" w:rsidP="007A03F3" w:rsidR="007A03F3" w:rsidRPr="007A0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03F3" w:rsidP="007A03F3" w:rsidR="007A03F3" w:rsidRPr="007A0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03F3" w:rsidP="007A03F3" w:rsidR="007A03F3" w:rsidRPr="007A0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7A03F3">
        <w:rPr>
          <w:rFonts w:cs="Times New Roman" w:eastAsia="Times New Roman"/>
          <w:lang w:eastAsia="hr-HR"/>
        </w:rPr>
        <w:t>posl</w:t>
      </w:r>
      <w:proofErr w:type="spellEnd"/>
      <w:r w:rsidRPr="007A03F3">
        <w:rPr>
          <w:rFonts w:cs="Times New Roman" w:eastAsia="Times New Roman"/>
          <w:lang w:eastAsia="hr-HR"/>
        </w:rPr>
        <w:t xml:space="preserve">. broj gornji od 7. srpnja 2016. koje se u privitku dostavlja, pozvani ste na ročišta od 14. rujna 2016. radi očitovanja o prijedlogu i utvrđivanja pretpostavki za otvaranje stečajnog postupka nad dužnikom SURIĆ j.d.o.o. za proizvodnju i usluge sa sjedištem u </w:t>
      </w:r>
      <w:proofErr w:type="spellStart"/>
      <w:r w:rsidRPr="007A03F3">
        <w:rPr>
          <w:rFonts w:cs="Times New Roman" w:eastAsia="Times New Roman"/>
          <w:lang w:eastAsia="hr-HR"/>
        </w:rPr>
        <w:t>Privlaci</w:t>
      </w:r>
      <w:proofErr w:type="spellEnd"/>
      <w:r w:rsidRPr="007A03F3">
        <w:rPr>
          <w:rFonts w:cs="Times New Roman" w:eastAsia="Times New Roman"/>
          <w:lang w:eastAsia="hr-HR"/>
        </w:rPr>
        <w:t>, Put Jamurina 34, OIB: 92272606836.</w:t>
      </w:r>
    </w:p>
    <w:p w:rsidRDefault="007A03F3" w:rsidP="007A03F3" w:rsidR="007A03F3" w:rsidRPr="007A0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7A03F3" w:rsidP="007A03F3" w:rsidR="007A03F3" w:rsidRPr="007A03F3">
      <w:pPr>
        <w:spacing w:after="0"/>
        <w:jc w:val="both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 </w:t>
      </w:r>
    </w:p>
    <w:p w:rsidRDefault="007A03F3" w:rsidP="007A03F3" w:rsidR="007A03F3" w:rsidRPr="007A03F3">
      <w:pPr>
        <w:spacing w:after="0"/>
        <w:jc w:val="both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7A03F3">
        <w:rPr>
          <w:rFonts w:cs="Times New Roman" w:eastAsia="Times New Roman"/>
          <w:lang w:eastAsia="hr-HR"/>
        </w:rPr>
        <w:t>faxa</w:t>
      </w:r>
      <w:proofErr w:type="spellEnd"/>
      <w:r w:rsidRPr="007A03F3">
        <w:rPr>
          <w:rFonts w:cs="Times New Roman" w:eastAsia="Times New Roman"/>
          <w:lang w:eastAsia="hr-HR"/>
        </w:rPr>
        <w:t xml:space="preserve"> ovog suda broj 023/292-055.</w:t>
      </w:r>
    </w:p>
    <w:p w:rsidRDefault="007A03F3" w:rsidP="007A03F3" w:rsidR="007A03F3" w:rsidRPr="007A03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</w:p>
    <w:p w:rsidRDefault="007A03F3" w:rsidP="007A03F3" w:rsidR="007A03F3" w:rsidRPr="007A03F3">
      <w:pPr>
        <w:spacing w:after="0"/>
        <w:jc w:val="center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U Zadru 7. srpnja 2016. </w:t>
      </w:r>
    </w:p>
    <w:p w:rsidRDefault="007A03F3" w:rsidP="007A03F3" w:rsidR="007A03F3" w:rsidRPr="007A03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spacing w:after="0"/>
        <w:rPr>
          <w:rFonts w:cs="Times New Roman" w:eastAsia="Times New Roman"/>
          <w:lang w:eastAsia="hr-HR"/>
        </w:rPr>
      </w:pPr>
    </w:p>
    <w:p w:rsidRDefault="007A03F3" w:rsidP="007A03F3" w:rsidR="007A03F3" w:rsidRPr="007A03F3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7A03F3" w:rsidP="007A03F3" w:rsidR="007A03F3" w:rsidRPr="007A03F3">
      <w:pPr>
        <w:spacing w:after="0"/>
        <w:ind w:firstLine="708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                                 </w:t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</w:r>
      <w:r w:rsidRPr="007A03F3">
        <w:rPr>
          <w:rFonts w:cs="Times New Roman" w:eastAsia="Times New Roman"/>
          <w:lang w:eastAsia="hr-HR"/>
        </w:rPr>
        <w:tab/>
        <w:t xml:space="preserve">    Sutkinja:</w:t>
      </w:r>
    </w:p>
    <w:p w:rsidRDefault="007A03F3" w:rsidP="007A03F3" w:rsidR="007A03F3" w:rsidRPr="007A03F3">
      <w:pPr>
        <w:spacing w:after="0"/>
        <w:jc w:val="right"/>
        <w:rPr>
          <w:rFonts w:cs="Times New Roman" w:eastAsia="Times New Roman"/>
          <w:lang w:eastAsia="hr-HR"/>
        </w:rPr>
      </w:pPr>
      <w:r w:rsidRPr="007A03F3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3F3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36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St-886/2016-4</izvorni_sadrzaj>
    <derivirana_varijabla naziv="DomainObject.Oznaka_1">St-886/2016-4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SURIĆ j.d.o.o. za proizvodnju i usluge</izvorni_sadrzaj>
    <derivirana_varijabla naziv="DomainObject.Predmet.ProtustrankaFormated_1">  SURIĆ j.d.o.o. za proizvodnju i usluge</derivirana_varijabla>
  </DomainObject.Predmet.ProtustrankaFormated>
  <DomainObject.Predmet.ProtustrankaFormatedOIB>
    <izvorni_sadrzaj>  SURIĆ j.d.o.o. za proizvodnju i usluge, OIB 92272606836</izvorni_sadrzaj>
    <derivirana_varijabla naziv="DomainObject.Predmet.ProtustrankaFormatedOIB_1">  SURIĆ j.d.o.o. za proizvodnju i usluge, OIB 92272606836</derivirana_varijabla>
  </DomainObject.Predmet.ProtustrankaFormatedOIB>
  <DomainObject.Predmet.ProtustrankaFormatedWithAdress>
    <izvorni_sadrzaj> SURIĆ j.d.o.o. za proizvodnju i usluge, Put Jamurina 34, 23233 Privlaka</izvorni_sadrzaj>
    <derivirana_varijabla naziv="DomainObject.Predmet.ProtustrankaFormatedWithAdress_1"> SURIĆ j.d.o.o. za proizvodnju i usluge, Put Jamurina 34, 23233 Privlaka</derivirana_varijabla>
  </DomainObject.Predmet.ProtustrankaFormatedWithAdress>
  <DomainObject.Predmet.ProtustrankaFormatedWithAdressOIB>
    <izvorni_sadrzaj> SURIĆ j.d.o.o. za proizvodnju i usluge, OIB 92272606836, Put Jamurina 34, 23233 Privlaka</izvorni_sadrzaj>
    <derivirana_varijabla naziv="DomainObject.Predmet.ProtustrankaFormatedWithAdressOIB_1"> SURIĆ j.d.o.o. za proizvodnju i usluge, OIB 92272606836, Put Jamurina 34, 23233 Privlaka</derivirana_varijabla>
  </DomainObject.Predmet.ProtustrankaFormatedWithAdressOIB>
  <DomainObject.Predmet.ProtustrankaWithAdress>
    <izvorni_sadrzaj>SURIĆ j.d.o.o. za proizvodnju i usluge Put Jamurina 34, 23233 Privlaka</izvorni_sadrzaj>
    <derivirana_varijabla naziv="DomainObject.Predmet.ProtustrankaWithAdress_1">SURIĆ j.d.o.o. za proizvodnju i usluge Put Jamurina 34, 23233 Privlaka</derivirana_varijabla>
  </DomainObject.Predmet.ProtustrankaWithAdress>
  <DomainObject.Predmet.ProtustrankaWithAdressOIB>
    <izvorni_sadrzaj>SURIĆ j.d.o.o. za proizvodnju i usluge, OIB 92272606836, Put Jamurina 34, 23233 Privlaka</izvorni_sadrzaj>
    <derivirana_varijabla naziv="DomainObject.Predmet.ProtustrankaWithAdressOIB_1">SURIĆ j.d.o.o. za proizvodnju i usluge, OIB 92272606836, Put Jamurina 34, 23233 Privlaka</derivirana_varijabla>
  </DomainObject.Predmet.ProtustrankaWithAdressOIB>
  <DomainObject.Predmet.ProtustrankaNazivFormated>
    <izvorni_sadrzaj>SURIĆ j.d.o.o. za proizvodnju i usluge</izvorni_sadrzaj>
    <derivirana_varijabla naziv="DomainObject.Predmet.ProtustrankaNazivFormated_1">SURIĆ j.d.o.o. za proizvodnju i usluge</derivirana_varijabla>
  </DomainObject.Predmet.ProtustrankaNazivFormated>
  <DomainObject.Predmet.ProtustrankaNazivFormatedOIB>
    <izvorni_sadrzaj>SURIĆ j.d.o.o. za proizvodnju i usluge, OIB 92272606836</izvorni_sadrzaj>
    <derivirana_varijabla naziv="DomainObject.Predmet.ProtustrankaNazivFormatedOIB_1">SURIĆ j.d.o.o. za proizvodnju i usluge, OIB 92272606836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Jelena Surić</izvorni_sadrzaj>
    <derivirana_varijabla naziv="DomainObject.Predmet.StrankaFormated_1">  Financijska agencija; Jelena Surić</derivirana_varijabla>
  </DomainObject.Predmet.StrankaFormated>
  <DomainObject.Predmet.StrankaFormatedOIB>
    <izvorni_sadrzaj>  Financijska agencija, OIB 85821130368; Jelena Surić, OIB 98872680143</izvorni_sadrzaj>
    <derivirana_varijabla naziv="DomainObject.Predmet.StrankaFormatedOIB_1">  Financijska agencija, OIB 85821130368; Jelena Surić, OIB 98872680143</derivirana_varijabla>
  </DomainObject.Predmet.StrankaFormatedOIB>
  <DomainObject.Predmet.StrankaFormatedWithAdress>
    <izvorni_sadrzaj> Financijska agencija, Ivana Danila 4, 23000 Zadar; Jelena Surić, PUT JAMURINA 34 (ranije: PRIVLAKA, XIX ULICA, 28), 23233 Privlaka</izvorni_sadrzaj>
    <derivirana_varijabla naziv="DomainObject.Predmet.StrankaFormatedWithAdress_1"> Financijska agencija, Ivana Danila 4, 23000 Zadar; Jelena Surić, PUT JAMURINA 34 (ranije: PRIVLAKA, XIX ULICA, 28), 23233 Privlaka</derivirana_varijabla>
  </DomainObject.Predmet.StrankaFormatedWithAdress>
  <DomainObject.Predmet.StrankaFormatedWithAdressOIB>
    <izvorni_sadrzaj> Financijska agencija, OIB 85821130368, Ivana Danila 4, 23000 Zadar; Jelena Surić, OIB 98872680143, PUT JAMURINA 34 (ranije: PRIVLAKA, XIX ULICA, 28), 23233 Privlaka</izvorni_sadrzaj>
    <derivirana_varijabla naziv="DomainObject.Predmet.StrankaFormatedWithAdressOIB_1"> Financijska agencija, OIB 85821130368, Ivana Danila 4, 23000 Zadar; Jelena Surić, OIB 98872680143, PUT JAMURINA 34 (ranije: PRIVLAKA, XIX ULICA, 28), 23233 Privlaka</derivirana_varijabla>
  </DomainObject.Predmet.StrankaFormatedWithAdressOIB>
  <DomainObject.Predmet.StrankaWithAdress>
    <izvorni_sadrzaj>Financijska agencija Ivana Danila 4,23000 Zadar,Jelena Surić PUT JAMURINA 34 (ranije: PRIVLAKA, XIX ULICA, 28),23233 Privlaka</izvorni_sadrzaj>
    <derivirana_varijabla naziv="DomainObject.Predmet.StrankaWithAdress_1">Financijska agencija Ivana Danila 4,23000 Zadar,Jelena Surić PUT JAMURINA 34 (ranije: PRIVLAKA, XIX ULICA, 28),23233 Privlaka</derivirana_varijabla>
  </DomainObject.Predmet.StrankaWithAdress>
  <DomainObject.Predmet.StrankaWithAdressOIB>
    <izvorni_sadrzaj>Financijska agencija, OIB 85821130368, Ivana Danila 4,23000 Zadar,Jelena Surić, OIB 98872680143, PUT JAMURINA 34 (ranije: PRIVLAKA, XIX ULICA, 28),23233 Privlaka</izvorni_sadrzaj>
    <derivirana_varijabla naziv="DomainObject.Predmet.StrankaWithAdressOIB_1">Financijska agencija, OIB 85821130368, Ivana Danila 4,23000 Zadar,Jelena Surić, OIB 98872680143, PUT JAMURINA 34 (ranije: PRIVLAKA, XIX ULICA, 28),23233 Privlaka</derivirana_varijabla>
  </DomainObject.Predmet.StrankaWithAdressOIB>
  <DomainObject.Predmet.StrankaNazivFormated>
    <izvorni_sadrzaj>Financijska agencija,Jelena Surić</izvorni_sadrzaj>
    <derivirana_varijabla naziv="DomainObject.Predmet.StrankaNazivFormated_1">Financijska agencija,Jelena Surić</derivirana_varijabla>
  </DomainObject.Predmet.StrankaNazivFormated>
  <DomainObject.Predmet.StrankaNazivFormatedOIB>
    <izvorni_sadrzaj>Financijska agencija, OIB 85821130368,Jelena Surić, OIB 98872680143</izvorni_sadrzaj>
    <derivirana_varijabla naziv="DomainObject.Predmet.StrankaNazivFormatedOIB_1">Financijska agencija, OIB 85821130368,Jelena Surić, OIB 98872680143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80572.87</izvorni_sadrzaj>
    <derivirana_varijabla naziv="DomainObject.Predmet.TrenutnaVrijednost_1">80572.87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Jelena Surić</item>
    </izvorni_sadrzaj>
    <derivirana_varijabla naziv="DomainObject.Predmet.StrankaListFormated_1">
      <item>Financijska agencija</item>
      <item>Jelena Surić</item>
    </derivirana_varijabla>
  </DomainObject.Predmet.StrankaListFormated>
  <DomainObject.Predmet.StrankaListFormatedOIB>
    <izvorni_sadrzaj>
      <item>Financijska agencija, OIB 85821130368</item>
      <item>Jelena Surić, OIB 98872680143</item>
    </izvorni_sadrzaj>
    <derivirana_varijabla naziv="DomainObject.Predmet.StrankaListFormatedOIB_1">
      <item>Financijska agencija, OIB 85821130368</item>
      <item>Jelena Surić, OIB 98872680143</item>
    </derivirana_varijabla>
  </DomainObject.Predmet.StrankaListFormatedOIB>
  <DomainObject.Predmet.StrankaListFormatedWithAdress>
    <izvorni_sadrzaj>
      <item>Financijska agencija, Ivana Danila 4, 23000 Zadar</item>
      <item>Jelena Surić, PUT JAMURINA 34 (ranije: PRIVLAKA, XIX ULICA, 28), 23233 Privlaka</item>
    </izvorni_sadrzaj>
    <derivirana_varijabla naziv="DomainObject.Predmet.StrankaListFormatedWithAdress_1">
      <item>Financijska agencija, Ivana Danila 4, 23000 Zadar</item>
      <item>Jelena Surić, PUT JAMURINA 34 (ranije: PRIVLAKA, XIX ULICA, 28), 23233 Privlaka</item>
    </derivirana_varijabla>
  </DomainObject.Predmet.StrankaListFormatedWithAdress>
  <DomainObject.Predmet.StrankaListFormatedWithAdressOIB>
    <izvorni_sadrzaj>
      <item>Financijska agencija, OIB 85821130368, Ivana Danila 4, 23000 Zadar</item>
      <item>Jelena Surić, OIB 98872680143, PUT JAMURINA 34 (ranije: PRIVLAKA, XIX ULICA, 28), 23233 Privlaka</item>
    </izvorni_sadrzaj>
    <derivirana_varijabla naziv="DomainObject.Predmet.StrankaListFormatedWithAdressOIB_1">
      <item>Financijska agencija, OIB 85821130368, Ivana Danila 4, 23000 Zadar</item>
      <item>Jelena Surić, OIB 98872680143, PUT JAMURINA 34 (ranije: PRIVLAKA, XIX ULICA, 28), 23233 Privlaka</item>
    </derivirana_varijabla>
  </DomainObject.Predmet.StrankaListFormatedWithAdressOIB>
  <DomainObject.Predmet.StrankaListNazivFormated>
    <izvorni_sadrzaj>
      <item>Financijska agencija</item>
      <item>Jelena Surić</item>
    </izvorni_sadrzaj>
    <derivirana_varijabla naziv="DomainObject.Predmet.StrankaListNazivFormated_1">
      <item>Financijska agencija</item>
      <item>Jelena Surić</item>
    </derivirana_varijabla>
  </DomainObject.Predmet.StrankaListNazivFormated>
  <DomainObject.Predmet.StrankaListNazivFormatedOIB>
    <izvorni_sadrzaj>
      <item>Financijska agencija, OIB 85821130368</item>
      <item>Jelena Surić, OIB 98872680143</item>
    </izvorni_sadrzaj>
    <derivirana_varijabla naziv="DomainObject.Predmet.StrankaListNazivFormatedOIB_1">
      <item>Financijska agencija, OIB 85821130368</item>
      <item>Jelena Surić, OIB 98872680143</item>
    </derivirana_varijabla>
  </DomainObject.Predmet.StrankaListNazivFormatedOIB>
  <DomainObject.Predmet.ProtuStrankaListFormated>
    <izvorni_sadrzaj>
      <item>SURIĆ j.d.o.o. za proizvodnju i usluge</item>
    </izvorni_sadrzaj>
    <derivirana_varijabla naziv="DomainObject.Predmet.ProtuStrankaListFormated_1">
      <item>SURIĆ j.d.o.o. za proizvodnju i usluge</item>
    </derivirana_varijabla>
  </DomainObject.Predmet.ProtuStrankaListFormated>
  <DomainObject.Predmet.ProtuStrankaListFormatedOIB>
    <izvorni_sadrzaj>
      <item>SURIĆ j.d.o.o. za proizvodnju i usluge, OIB 92272606836</item>
    </izvorni_sadrzaj>
    <derivirana_varijabla naziv="DomainObject.Predmet.ProtuStrankaListFormatedOIB_1">
      <item>SURIĆ j.d.o.o. za proizvodnju i usluge, OIB 92272606836</item>
    </derivirana_varijabla>
  </DomainObject.Predmet.ProtuStrankaListFormatedOIB>
  <DomainObject.Predmet.ProtuStrankaListFormatedWithAdress>
    <izvorni_sadrzaj>
      <item>SURIĆ j.d.o.o. za proizvodnju i usluge, Put Jamurina 34, 23233 Privlaka</item>
    </izvorni_sadrzaj>
    <derivirana_varijabla naziv="DomainObject.Predmet.ProtuStrankaListFormatedWithAdress_1">
      <item>SURIĆ j.d.o.o. za proizvodnju i usluge, Put Jamurina 34, 23233 Privlaka</item>
    </derivirana_varijabla>
  </DomainObject.Predmet.ProtuStrankaListFormatedWithAdress>
  <DomainObject.Predmet.ProtuStrankaListFormatedWithAdressOIB>
    <izvorni_sadrzaj>
      <item>SURIĆ j.d.o.o. za proizvodnju i usluge, OIB 92272606836, Put Jamurina 34, 23233 Privlaka</item>
    </izvorni_sadrzaj>
    <derivirana_varijabla naziv="DomainObject.Predmet.ProtuStrankaListFormatedWithAdressOIB_1">
      <item>SURIĆ j.d.o.o. za proizvodnju i usluge, OIB 92272606836, Put Jamurina 34, 23233 Privlaka</item>
    </derivirana_varijabla>
  </DomainObject.Predmet.ProtuStrankaListFormatedWithAdressOIB>
  <DomainObject.Predmet.ProtuStrankaListNazivFormated>
    <izvorni_sadrzaj>
      <item>SURIĆ j.d.o.o. za proizvodnju i usluge</item>
    </izvorni_sadrzaj>
    <derivirana_varijabla naziv="DomainObject.Predmet.ProtuStrankaListNazivFormated_1">
      <item>SURIĆ j.d.o.o. za proizvodnju i usluge</item>
    </derivirana_varijabla>
  </DomainObject.Predmet.ProtuStrankaListNazivFormated>
  <DomainObject.Predmet.ProtuStrankaListNazivFormatedOIB>
    <izvorni_sadrzaj>
      <item>SURIĆ j.d.o.o. za proizvodnju i usluge, OIB 92272606836</item>
    </izvorni_sadrzaj>
    <derivirana_varijabla naziv="DomainObject.Predmet.ProtuStrankaListNazivFormatedOIB_1">
      <item>SURIĆ j.d.o.o. za proizvodnju i usluge, OIB 92272606836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St-886/2016-4</izvorni_sadrzaj>
    <derivirana_varijabla naziv="DomainObject.PoslovniBrojDokumenta_1">St-886/2016-4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SURIĆ j.d.o.o. za proizvodnju i usluge</izvorni_sadrzaj>
    <derivirana_varijabla naziv="DomainObject.Predmet.ProtustrankaIDrugi_1">SURIĆ j.d.o.o. za proizvodnju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SURIĆ j.d.o.o. za proizvodnju i usluge, OIB 92272606836, Put Jamurina 34, 23233 Privlaka</izvorni_sadrzaj>
    <derivirana_varijabla naziv="DomainObject.Predmet.ProtustrankaIDrugiAdressOIB_1">SURIĆ j.d.o.o. za proizvodnju i usluge, OIB 92272606836, Put Jamurina 34,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SURIĆ j.d.o.o. za proizvodnju i usluge</item>
      <item>Jelena Surić</item>
    </izvorni_sadrzaj>
    <derivirana_varijabla naziv="DomainObject.Predmet.SudioniciListNaziv_1">
      <item>Financijska agencija</item>
      <item>SURIĆ j.d.o.o. za proizvodnju i usluge</item>
      <item>Jelena Surić</item>
    </derivirana_varijabla>
  </DomainObject.Predmet.SudioniciListNaziv>
  <DomainObject.Predmet.SudioniciListAdressOIB>
    <izvorni_sadrzaj>
      <item>Financijska agencija, OIB 85821130368, Ivana Danila 4,23000 Zadar</item>
      <item>SURIĆ j.d.o.o. za proizvodnju i usluge, OIB 92272606836, Put Jamurina 34,23233 Privlaka</item>
      <item>Jelena Surić, OIB 98872680143, PUT JAMURINA 34 (ranije: PRIVLAKA, XIX ULICA, 28),23233 Privlaka</item>
    </izvorni_sadrzaj>
    <derivirana_varijabla naziv="DomainObject.Predmet.SudioniciListAdressOIB_1">
      <item>Financijska agencija, OIB 85821130368, Ivana Danila 4,23000 Zadar</item>
      <item>SURIĆ j.d.o.o. za proizvodnju i usluge, OIB 92272606836, Put Jamurina 34,23233 Privlaka</item>
      <item>Jelena Surić, OIB 98872680143, PUT JAMURINA 34 (ranije: PRIVLAKA, XIX ULICA, 28),23233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A4FE4-CD76-4D2E-AEE0-00342AD7E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801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2016-07-11T05:44:00Z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