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9f9d" w14:paraId="5089f9d" w:rsidRDefault="00E534A5" w:rsidP="00910611" w:rsidR="00E534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34A5" w:rsidP="00910611" w:rsidR="00E534A5">
      <w:r>
        <w:rPr>
          <w:rFonts w:eastAsia="MS Mincho"/>
        </w:rPr>
        <w:t>REPUBLIKA HRVATSKA</w:t>
      </w:r>
    </w:p>
    <w:p w:rsidRDefault="00E534A5" w:rsidP="00910611" w:rsidR="00E534A5">
      <w:r>
        <w:rPr>
          <w:rFonts w:eastAsia="MS Mincho"/>
        </w:rPr>
        <w:t>TRGOVAČKI SUD U RIJECI</w:t>
      </w:r>
    </w:p>
    <w:p w:rsidRDefault="00E534A5" w:rsidR="00E534A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534A5" w:rsidP="00910611" w:rsidR="00E534A5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D0977">
        <w:rPr>
          <w:b/>
        </w:rPr>
        <w:t>HIT 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FE3810">
        <w:t>09. svibnja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B16CA1" w:rsidR="00B16CA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B16CA1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B03DC2" w:rsidP="00B03DC2" w:rsidR="00B03DC2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</w:t>
      </w:r>
      <w:r>
        <w:rPr>
          <w:b/>
        </w:rPr>
        <w:t>Jakov</w:t>
      </w:r>
      <w:r w:rsidRPr="00A66867">
        <w:rPr>
          <w:b/>
        </w:rPr>
        <w:t>", posebni dio zgrade sagrađen na k.č.br.16521/</w:t>
      </w:r>
      <w:r>
        <w:rPr>
          <w:b/>
        </w:rPr>
        <w:t>13</w:t>
      </w:r>
      <w:r w:rsidRPr="00A66867">
        <w:rPr>
          <w:b/>
        </w:rPr>
        <w:t>, k.o. Novi;</w:t>
      </w:r>
    </w:p>
    <w:p w:rsidRDefault="00B03DC2" w:rsidP="00B03DC2" w:rsidR="00B03DC2">
      <w:pPr>
        <w:jc w:val="both"/>
      </w:pPr>
      <w:r>
        <w:tab/>
      </w:r>
      <w:r>
        <w:tab/>
        <w:t>26. etaža, lokal 5</w:t>
      </w:r>
    </w:p>
    <w:p w:rsidRDefault="00B03DC2" w:rsidP="00B03DC2" w:rsidR="00B03DC2">
      <w:pPr>
        <w:jc w:val="both"/>
      </w:pPr>
      <w:r>
        <w:tab/>
      </w:r>
      <w:r>
        <w:tab/>
        <w:t>16. etaža, stan 9</w:t>
      </w:r>
    </w:p>
    <w:p w:rsidRDefault="00B03DC2" w:rsidP="00B03DC2" w:rsidR="00B03DC2">
      <w:pPr>
        <w:jc w:val="both"/>
      </w:pPr>
      <w:r>
        <w:tab/>
      </w:r>
      <w:r>
        <w:tab/>
        <w:t>24. etaža, stan 12</w:t>
      </w:r>
    </w:p>
    <w:p w:rsidRDefault="00B03DC2" w:rsidP="00B03DC2" w:rsidR="00B03DC2">
      <w:pPr>
        <w:jc w:val="both"/>
      </w:pPr>
      <w:r>
        <w:tab/>
      </w:r>
      <w:r>
        <w:tab/>
        <w:t>7. etaža, lokal 8</w:t>
      </w:r>
    </w:p>
    <w:p w:rsidRDefault="00B03DC2" w:rsidP="00B03DC2" w:rsidR="00B03DC2">
      <w:pPr>
        <w:jc w:val="both"/>
      </w:pPr>
    </w:p>
    <w:p w:rsidRDefault="004365E1" w:rsidP="004365E1" w:rsidR="004365E1" w:rsidRPr="004365E1">
      <w:pPr>
        <w:pStyle w:val="Odlomakpopisa"/>
        <w:numPr>
          <w:ilvl w:val="0"/>
          <w:numId w:val="3"/>
        </w:numPr>
        <w:jc w:val="both"/>
      </w:pPr>
      <w:r w:rsidRPr="00D802B6">
        <w:rPr>
          <w:b/>
        </w:rPr>
        <w:t>objekt "</w:t>
      </w:r>
      <w:r w:rsidR="00A745B8">
        <w:rPr>
          <w:b/>
        </w:rPr>
        <w:t>Lucija</w:t>
      </w:r>
      <w:r w:rsidRPr="00D802B6">
        <w:rPr>
          <w:b/>
        </w:rPr>
        <w:t>", posebni dio zgrade sagrađen na k.č.br.16521/</w:t>
      </w:r>
      <w:r w:rsidR="00A745B8">
        <w:rPr>
          <w:b/>
        </w:rPr>
        <w:t>12</w:t>
      </w:r>
      <w:r w:rsidRPr="00D802B6">
        <w:rPr>
          <w:b/>
        </w:rPr>
        <w:t>, k.o. Novi</w:t>
      </w:r>
    </w:p>
    <w:p w:rsidRDefault="00B03DC2" w:rsidP="004365E1" w:rsidR="00860B46">
      <w:pPr>
        <w:pStyle w:val="Odlomakpopisa"/>
        <w:ind w:left="1440"/>
        <w:jc w:val="both"/>
      </w:pPr>
      <w:r>
        <w:t xml:space="preserve">5. etaža, lokal 5 </w:t>
      </w:r>
    </w:p>
    <w:p w:rsidRDefault="00B03DC2" w:rsidP="004365E1" w:rsidR="00B03DC2">
      <w:pPr>
        <w:pStyle w:val="Odlomakpopisa"/>
        <w:ind w:left="1440"/>
        <w:jc w:val="both"/>
      </w:pPr>
      <w:r>
        <w:t>6. etaža, lokal 6</w:t>
      </w:r>
    </w:p>
    <w:p w:rsidRDefault="00B03DC2" w:rsidP="004365E1" w:rsidR="00B03DC2">
      <w:pPr>
        <w:pStyle w:val="Odlomakpopisa"/>
        <w:ind w:left="1440"/>
        <w:jc w:val="both"/>
      </w:pPr>
      <w:r>
        <w:t>10. etaža, lokal 10</w:t>
      </w:r>
    </w:p>
    <w:p w:rsidRDefault="00B03DC2" w:rsidP="004365E1" w:rsidR="00B03DC2">
      <w:pPr>
        <w:pStyle w:val="Odlomakpopisa"/>
        <w:ind w:left="1440"/>
        <w:jc w:val="both"/>
      </w:pPr>
      <w:r>
        <w:t>2. etaža, lokal 2</w:t>
      </w:r>
    </w:p>
    <w:p w:rsidRDefault="00B03DC2" w:rsidP="004365E1" w:rsidR="00B03DC2">
      <w:pPr>
        <w:pStyle w:val="Odlomakpopisa"/>
        <w:ind w:left="1440"/>
        <w:jc w:val="both"/>
      </w:pPr>
    </w:p>
    <w:p w:rsidRDefault="004365E1" w:rsidP="004365E1" w:rsidR="004365E1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</w:t>
      </w:r>
      <w:r w:rsidR="00B03DC2">
        <w:rPr>
          <w:b/>
        </w:rPr>
        <w:t>Filip</w:t>
      </w:r>
      <w:r w:rsidRPr="00A66867">
        <w:rPr>
          <w:b/>
        </w:rPr>
        <w:t>", posebni dio zgrade sagrađen na k.č.br.16521/</w:t>
      </w:r>
      <w:r w:rsidR="00B03DC2">
        <w:rPr>
          <w:b/>
        </w:rPr>
        <w:t>14</w:t>
      </w:r>
      <w:r w:rsidRPr="00A66867">
        <w:rPr>
          <w:b/>
        </w:rPr>
        <w:t>, k.o. Novi;</w:t>
      </w:r>
    </w:p>
    <w:p w:rsidRDefault="00B03DC2" w:rsidP="004365E1" w:rsidR="00860B46">
      <w:pPr>
        <w:pStyle w:val="Odlomakpopisa"/>
        <w:ind w:left="1440"/>
        <w:jc w:val="both"/>
      </w:pPr>
      <w:r>
        <w:t xml:space="preserve">8. etaža, lokal 8 </w:t>
      </w:r>
    </w:p>
    <w:p w:rsidRDefault="004239F6" w:rsidP="004365E1" w:rsidR="00B03DC2">
      <w:pPr>
        <w:pStyle w:val="Odlomakpopisa"/>
        <w:ind w:left="1440"/>
        <w:jc w:val="both"/>
      </w:pPr>
      <w:r>
        <w:t>20. etaža, stan 17</w:t>
      </w:r>
    </w:p>
    <w:p w:rsidRDefault="004239F6" w:rsidP="004365E1" w:rsidR="004239F6">
      <w:pPr>
        <w:pStyle w:val="Odlomakpopisa"/>
        <w:ind w:left="1440"/>
        <w:jc w:val="both"/>
      </w:pPr>
    </w:p>
    <w:p w:rsidRDefault="00B03DC2" w:rsidP="004365E1" w:rsidR="00B03DC2" w:rsidRPr="00D402F8">
      <w:pPr>
        <w:pStyle w:val="Odlomakpopisa"/>
        <w:numPr>
          <w:ilvl w:val="0"/>
          <w:numId w:val="3"/>
        </w:numPr>
        <w:jc w:val="both"/>
      </w:pPr>
      <w:r w:rsidRPr="00A66867">
        <w:rPr>
          <w:b/>
        </w:rPr>
        <w:t>objekt "</w:t>
      </w:r>
      <w:r>
        <w:rPr>
          <w:b/>
        </w:rPr>
        <w:t>Mažuran</w:t>
      </w:r>
      <w:r w:rsidRPr="00A66867">
        <w:rPr>
          <w:b/>
        </w:rPr>
        <w:t>", posebni dio zgrade sagrađen na k.č.br.16521/</w:t>
      </w:r>
      <w:r>
        <w:rPr>
          <w:b/>
        </w:rPr>
        <w:t>15</w:t>
      </w:r>
      <w:r w:rsidRPr="00A66867">
        <w:rPr>
          <w:b/>
        </w:rPr>
        <w:t>, k.o. Novi;</w:t>
      </w:r>
    </w:p>
    <w:p w:rsidRDefault="00B03DC2" w:rsidP="004365E1" w:rsidR="00B03DC2">
      <w:pPr>
        <w:pStyle w:val="Odlomakpopisa"/>
        <w:ind w:left="1440"/>
        <w:jc w:val="both"/>
      </w:pPr>
      <w:r>
        <w:t>19. etaža, stan 14</w:t>
      </w:r>
    </w:p>
    <w:p w:rsidRDefault="00B03DC2" w:rsidP="004365E1" w:rsidR="00B03DC2">
      <w:pPr>
        <w:pStyle w:val="Odlomakpopisa"/>
        <w:ind w:left="1440"/>
        <w:jc w:val="both"/>
      </w:pPr>
    </w:p>
    <w:p w:rsidRDefault="00A745B8" w:rsidP="004365E1" w:rsidR="007664ED">
      <w:pPr>
        <w:pStyle w:val="Odlomakpopisa"/>
        <w:ind w:left="1080"/>
        <w:jc w:val="both"/>
      </w:pPr>
      <w:r>
        <w:rPr>
          <w:b/>
        </w:rPr>
        <w:t xml:space="preserve"> </w:t>
      </w:r>
      <w:r w:rsidR="00DD0977">
        <w:t>z</w:t>
      </w:r>
      <w:r w:rsidR="007664ED">
        <w:t>a dan</w:t>
      </w:r>
    </w:p>
    <w:p w:rsidRDefault="004239F6" w:rsidP="007664ED" w:rsidR="007664ED">
      <w:pPr>
        <w:jc w:val="center"/>
        <w:rPr>
          <w:b/>
        </w:rPr>
      </w:pPr>
      <w:r>
        <w:rPr>
          <w:b/>
        </w:rPr>
        <w:t>06. lipnja</w:t>
      </w:r>
      <w:r w:rsidR="007664ED">
        <w:rPr>
          <w:b/>
        </w:rPr>
        <w:t xml:space="preserve"> 201</w:t>
      </w:r>
      <w:r w:rsidR="00B16CA1">
        <w:rPr>
          <w:b/>
        </w:rPr>
        <w:t>6</w:t>
      </w:r>
      <w:r w:rsidR="007664ED">
        <w:rPr>
          <w:b/>
        </w:rPr>
        <w:t xml:space="preserve">. godine u </w:t>
      </w:r>
      <w:r>
        <w:rPr>
          <w:b/>
        </w:rPr>
        <w:t>08</w:t>
      </w:r>
      <w:r w:rsidR="004365E1">
        <w:rPr>
          <w:b/>
        </w:rPr>
        <w:t>:</w:t>
      </w:r>
      <w:r>
        <w:rPr>
          <w:b/>
        </w:rPr>
        <w:t>15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4239F6" w:rsidP="007664ED" w:rsidR="004239F6">
      <w:pPr>
        <w:jc w:val="center"/>
        <w:rPr>
          <w:b/>
        </w:rPr>
      </w:pPr>
    </w:p>
    <w:p w:rsidRDefault="00E534A5" w:rsidP="007664ED" w:rsidR="00E534A5" w:rsidRPr="007664ED">
      <w:pPr>
        <w:jc w:val="center"/>
        <w:rPr>
          <w:b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745B8">
        <w:t>Zagrebačka banka</w:t>
      </w:r>
      <w:r w:rsidR="00DD0977">
        <w:t xml:space="preserve"> d.d. Zagreb 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razlučni vjerovnik </w:t>
      </w:r>
      <w:r w:rsidR="00A83E5B">
        <w:t>REPUBLIKA HRVATSKA</w:t>
      </w:r>
      <w:r w:rsidR="00E534A5">
        <w:t xml:space="preserve"> </w:t>
      </w:r>
    </w:p>
    <w:p w:rsidRDefault="00E534A5" w:rsidP="00E534A5" w:rsidR="00E534A5">
      <w:pPr>
        <w:pStyle w:val="Odlomakpopisa"/>
        <w:ind w:left="1440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4239F6">
        <w:t>09. svibnja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BB5A9F" w:rsidR="00860B46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860B46">
        <w:t xml:space="preserve"> </w:t>
      </w:r>
    </w:p>
    <w:p w:rsidRDefault="00860B46" w:rsidP="00BB5A9F" w:rsidR="00A66867">
      <w:pPr>
        <w:tabs>
          <w:tab w:pos="7250" w:val="left"/>
        </w:tabs>
        <w:jc w:val="right"/>
      </w:pPr>
      <w:r>
        <w:t xml:space="preserve"> </w:t>
      </w: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 9. SZ-a).</w:t>
      </w:r>
    </w:p>
    <w:p w:rsidRDefault="0090362F" w:rsidP="007664ED" w:rsidR="0090362F">
      <w:pPr>
        <w:jc w:val="both"/>
      </w:pPr>
    </w:p>
    <w:p w:rsidRDefault="00860B46" w:rsidP="007664ED" w:rsidR="00860B46">
      <w:pPr>
        <w:jc w:val="both"/>
      </w:pPr>
    </w:p>
    <w:p w:rsidRDefault="00860B46" w:rsidP="007664ED" w:rsidR="00860B46">
      <w:pPr>
        <w:jc w:val="both"/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DD097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 xml:space="preserve">razlučni vjerovnik </w:t>
      </w:r>
      <w:r w:rsidR="00DD0977">
        <w:rPr>
          <w:sz w:val="20"/>
          <w:szCs w:val="20"/>
        </w:rPr>
        <w:t>ZABA d.d. po OD Hanžeković i partneri</w:t>
      </w:r>
      <w:r w:rsidR="004365E1">
        <w:rPr>
          <w:sz w:val="20"/>
          <w:szCs w:val="20"/>
        </w:rPr>
        <w:t xml:space="preserve"> </w:t>
      </w:r>
    </w:p>
    <w:p w:rsidRDefault="00DD0977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razlučni vjerovnik </w:t>
      </w:r>
      <w:r w:rsidR="00A83E5B">
        <w:rPr>
          <w:sz w:val="20"/>
          <w:szCs w:val="20"/>
        </w:rPr>
        <w:t xml:space="preserve">Republika Hrvatska po zz ŽDO </w:t>
      </w:r>
      <w:r>
        <w:rPr>
          <w:sz w:val="20"/>
          <w:szCs w:val="20"/>
        </w:rPr>
        <w:t>Rijeka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239F6">
        <w:rPr>
          <w:sz w:val="20"/>
          <w:szCs w:val="20"/>
        </w:rPr>
        <w:t xml:space="preserve">09. svibnja </w:t>
      </w:r>
      <w:r w:rsidR="00297CB3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4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FE3810">
      <w:t>1010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7E1D83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73166"/>
    <w:rsid w:val="00C85F35"/>
    <w:rsid w:val="00C870A1"/>
    <w:rsid w:val="00C970FC"/>
    <w:rsid w:val="00C979BC"/>
    <w:rsid w:val="00CA0EFB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534A5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2016.</izvorni_sadrzaj>
    <derivirana_varijabla naziv="DomainObject.Predmet.SpisIzvanSuda.DatumIzlazaSpisa_1">3.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Ež-284/16</izvorni_sadrzaj>
    <derivirana_varijabla naziv="DomainObject.Predmet.SpisIzvanSuda.Napomena_1">Ež-284/16</derivirana_varijabla>
  </DomainObject.Predmet.SpisIzvanSuda.Napomena>
  <DomainObject.Predmet.SpisIzvanSuda.RazlogIzlaskaSpisa>
    <izvorni_sadrzaj>žalba ovršenika Tibora Szalkai</izvorni_sadrzaj>
    <derivirana_varijabla naziv="DomainObject.Predmet.SpisIzvanSuda.RazlogIzlaskaSpisa_1">žalba ovršenika Tibora Szalkai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45AC0-C1CD-466E-92CF-B6FAAA49D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1674</properties:Characters>
  <properties:Lines>77</properties:Lines>
  <properties:Paragraphs>47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2016-05-09T06:31:00Z</dcterms:created>
  <dc:creator>dcmelik</dc:creator>
  <cp:lastModifiedBy>Jasna Radulović</cp:lastModifiedBy>
  <cp:lastPrinted>2016-05-09T06:46:00Z</cp:lastPrinted>
  <dcterms:modified xmlns:xsi="http://www.w3.org/2001/XMLSchema-instance" xsi:type="dcterms:W3CDTF">2016-05-09T06:54:00Z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