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74d8" w14:paraId="4af74d8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C84D29">
        <w:t>1870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4D755B" w:rsidRPr="004D755B">
        <w:rPr>
          <w:b/>
        </w:rPr>
        <w:t xml:space="preserve">VITAL VITIS </w:t>
      </w:r>
      <w:r w:rsidR="00D60C16">
        <w:rPr>
          <w:b/>
        </w:rPr>
        <w:t>j.d.o.o.</w:t>
      </w:r>
      <w:r w:rsidR="004D755B" w:rsidRPr="004D755B">
        <w:rPr>
          <w:b/>
        </w:rPr>
        <w:t xml:space="preserve"> za trgovinu i usluge, </w:t>
      </w:r>
      <w:proofErr w:type="spellStart"/>
      <w:r w:rsidR="004D755B" w:rsidRPr="004D755B">
        <w:rPr>
          <w:b/>
        </w:rPr>
        <w:t>Pančićeva</w:t>
      </w:r>
      <w:proofErr w:type="spellEnd"/>
      <w:r w:rsidR="004D755B" w:rsidRPr="004D755B">
        <w:rPr>
          <w:b/>
        </w:rPr>
        <w:t xml:space="preserve"> 11, Zagreb, MBS: 080966753, OIB: 41739016120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073709">
        <w:t>9</w:t>
      </w:r>
      <w:r w:rsidR="004D755B">
        <w:t>. studenog</w:t>
      </w:r>
      <w:r w:rsidR="004D755B" w:rsidRPr="00552F4F">
        <w:t xml:space="preserve"> </w:t>
      </w:r>
      <w:r w:rsidR="00204EAF" w:rsidRPr="00552F4F">
        <w:t xml:space="preserve">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BC291A" w:rsidR="00BC291A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D60C16" w:rsidRPr="004D755B">
        <w:rPr>
          <w:b/>
        </w:rPr>
        <w:t xml:space="preserve">VITAL VITIS </w:t>
      </w:r>
      <w:r w:rsidR="00D60C16">
        <w:rPr>
          <w:b/>
        </w:rPr>
        <w:t>j.d.o.o.</w:t>
      </w:r>
      <w:r w:rsidR="00D60C16" w:rsidRPr="004D755B">
        <w:rPr>
          <w:b/>
        </w:rPr>
        <w:t xml:space="preserve"> za trgovinu i usluge, </w:t>
      </w:r>
      <w:proofErr w:type="spellStart"/>
      <w:r w:rsidR="00D60C16" w:rsidRPr="004D755B">
        <w:rPr>
          <w:b/>
        </w:rPr>
        <w:t>Pančićeva</w:t>
      </w:r>
      <w:proofErr w:type="spellEnd"/>
      <w:r w:rsidR="00D60C16" w:rsidRPr="004D755B">
        <w:rPr>
          <w:b/>
        </w:rPr>
        <w:t xml:space="preserve"> 11, Zagreb, MBS: 080966753, OIB: 41739016120</w:t>
      </w:r>
      <w:r w:rsidR="00204EAF" w:rsidRPr="00552F4F">
        <w:t xml:space="preserve">. </w:t>
      </w:r>
    </w:p>
    <w:p w:rsidRDefault="00BC291A" w:rsidP="00BC291A" w:rsidR="00BC291A">
      <w:pPr>
        <w:pStyle w:val="Odlomakpopisa"/>
        <w:ind w:left="1500"/>
        <w:jc w:val="both"/>
      </w:pPr>
    </w:p>
    <w:p w:rsidRDefault="008C4A50" w:rsidP="00BC291A" w:rsidR="00BC291A">
      <w:pPr>
        <w:pStyle w:val="Odlomakpopisa"/>
        <w:numPr>
          <w:ilvl w:val="0"/>
          <w:numId w:val="5"/>
        </w:numPr>
        <w:jc w:val="both"/>
      </w:pPr>
      <w:r w:rsidRPr="00BC291A">
        <w:t xml:space="preserve">Za stečajnog upravitelja imenuje se </w:t>
      </w:r>
      <w:proofErr w:type="spellStart"/>
      <w:r w:rsidR="00BC291A" w:rsidRPr="00BC291A">
        <w:rPr>
          <w:b/>
        </w:rPr>
        <w:t>Vencel</w:t>
      </w:r>
      <w:proofErr w:type="spellEnd"/>
      <w:r w:rsidR="00BC291A" w:rsidRPr="00BC291A">
        <w:rPr>
          <w:b/>
        </w:rPr>
        <w:t xml:space="preserve"> </w:t>
      </w:r>
      <w:proofErr w:type="spellStart"/>
      <w:r w:rsidR="00BC291A" w:rsidRPr="00BC291A">
        <w:rPr>
          <w:b/>
        </w:rPr>
        <w:t>Čuljak</w:t>
      </w:r>
      <w:proofErr w:type="spellEnd"/>
      <w:r w:rsidR="00BC291A" w:rsidRPr="00BC291A">
        <w:rPr>
          <w:b/>
        </w:rPr>
        <w:t xml:space="preserve">, Osijek, </w:t>
      </w:r>
      <w:proofErr w:type="spellStart"/>
      <w:r w:rsidR="00BC291A" w:rsidRPr="00BC291A">
        <w:rPr>
          <w:b/>
        </w:rPr>
        <w:t>Plješevička</w:t>
      </w:r>
      <w:proofErr w:type="spellEnd"/>
      <w:r w:rsidR="00BC291A" w:rsidRPr="00BC291A">
        <w:rPr>
          <w:b/>
        </w:rPr>
        <w:t xml:space="preserve"> 16e, OIB: 60951188779</w:t>
      </w:r>
      <w:r w:rsidR="00BC291A">
        <w:t>.</w:t>
      </w:r>
    </w:p>
    <w:p w:rsidRDefault="00623C71" w:rsidP="00BC291A" w:rsidR="00623C71" w:rsidRPr="00552F4F">
      <w:pPr>
        <w:pStyle w:val="Odlomakpopisa"/>
        <w:ind w:left="1500"/>
        <w:jc w:val="both"/>
      </w:pPr>
    </w:p>
    <w:p w:rsidRDefault="008C4A50" w:rsidP="006B7979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D60C16" w:rsidRPr="004D755B">
        <w:rPr>
          <w:b/>
        </w:rPr>
        <w:t xml:space="preserve">VITAL VITIS </w:t>
      </w:r>
      <w:r w:rsidR="00D60C16">
        <w:rPr>
          <w:b/>
        </w:rPr>
        <w:t>j.d.o.o.</w:t>
      </w:r>
      <w:r w:rsidR="00D60C16" w:rsidRPr="004D755B">
        <w:rPr>
          <w:b/>
        </w:rPr>
        <w:t xml:space="preserve"> za trgovinu i usluge, </w:t>
      </w:r>
      <w:proofErr w:type="spellStart"/>
      <w:r w:rsidR="00D60C16" w:rsidRPr="004D755B">
        <w:rPr>
          <w:b/>
        </w:rPr>
        <w:t>Pančićeva</w:t>
      </w:r>
      <w:proofErr w:type="spellEnd"/>
      <w:r w:rsidR="00D60C16" w:rsidRPr="004D755B">
        <w:rPr>
          <w:b/>
        </w:rPr>
        <w:t xml:space="preserve"> 11, Zagreb, MBS: 080966753, OIB: 41739016120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5D6F21">
        <w:t>4. travnja 2016</w:t>
      </w:r>
      <w:r w:rsidR="006B7979">
        <w:t>.</w:t>
      </w:r>
      <w:r w:rsidRPr="00552F4F">
        <w:t xml:space="preserve"> dostavila Trgovačkom sudu u Zagrebu zahtjev za provedbu skraćenog stečajnog postupka nad dužnikom </w:t>
      </w:r>
      <w:r w:rsidR="00C1562F">
        <w:rPr>
          <w:b/>
        </w:rPr>
        <w:t xml:space="preserve">VITAL VITIS j.d.o.o. za trgovinu i usluge, </w:t>
      </w:r>
      <w:proofErr w:type="spellStart"/>
      <w:r w:rsidR="00C1562F">
        <w:rPr>
          <w:b/>
        </w:rPr>
        <w:t>Pančićeva</w:t>
      </w:r>
      <w:proofErr w:type="spellEnd"/>
      <w:r w:rsidR="00C1562F">
        <w:rPr>
          <w:b/>
        </w:rPr>
        <w:t xml:space="preserve"> 11, Zagreb, MBS: 080966753, OIB: 41739016120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</w:t>
      </w:r>
      <w:r w:rsidR="005D6F21">
        <w:t>525</w:t>
      </w:r>
      <w:r w:rsidR="00D54022" w:rsidRPr="00552F4F">
        <w:t>/</w:t>
      </w:r>
      <w:r w:rsidR="003D7C17">
        <w:t>1</w:t>
      </w:r>
      <w:r w:rsidR="006D26FC">
        <w:t>6</w:t>
      </w:r>
      <w:r w:rsidR="003D7C17">
        <w:t xml:space="preserve">-6 od </w:t>
      </w:r>
      <w:r w:rsidRPr="00552F4F">
        <w:t xml:space="preserve">5. </w:t>
      </w:r>
      <w:r w:rsidR="005D6F21">
        <w:t>svibnja</w:t>
      </w:r>
      <w:r w:rsidRPr="00552F4F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B06C55" w:rsidRPr="00552F4F">
        <w:t xml:space="preserve">. </w:t>
      </w:r>
      <w:r w:rsidR="0079451D">
        <w:t>srpnja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31512F">
        <w:t>1870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073709">
        <w:t>9</w:t>
      </w:r>
      <w:r w:rsidR="002275B8">
        <w:t>. studenog</w:t>
      </w:r>
      <w:r w:rsidR="002275B8" w:rsidRPr="00552F4F">
        <w:t xml:space="preserve"> </w:t>
      </w:r>
      <w:r w:rsidR="00595ED5" w:rsidRPr="00552F4F">
        <w:t xml:space="preserve">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342E84">
        <w:t>15.12</w:t>
      </w:r>
      <w:r w:rsidR="00E739E0">
        <w:t>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866" w:rsidP="00FD0D3C" w:rsidR="005F6866">
      <w:r>
        <w:separator/>
      </w:r>
    </w:p>
  </w:endnote>
  <w:endnote w:id="0" w:type="continuationSeparator">
    <w:p w:rsidRDefault="005F6866" w:rsidP="00FD0D3C" w:rsidR="005F6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866" w:rsidP="00FD0D3C" w:rsidR="005F6866">
      <w:r>
        <w:separator/>
      </w:r>
    </w:p>
  </w:footnote>
  <w:footnote w:id="0" w:type="continuationSeparator">
    <w:p w:rsidRDefault="005F6866" w:rsidP="00FD0D3C" w:rsidR="005F68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866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A20D29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7556A" w:rsidRPr="00552F4F">
      <w:t>3 St-</w:t>
    </w:r>
    <w:r w:rsidR="00C84D29">
      <w:t>1870</w:t>
    </w:r>
    <w:r w:rsidR="00F7556A" w:rsidRPr="00552F4F">
      <w:t>/16-</w:t>
    </w:r>
    <w:r w:rsidR="00F7556A">
      <w:t>4</w:t>
    </w:r>
    <w:r w:rsidR="00F7556A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54465"/>
    <w:rsid w:val="000578BE"/>
    <w:rsid w:val="0006489C"/>
    <w:rsid w:val="00065487"/>
    <w:rsid w:val="00073709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80465"/>
    <w:rsid w:val="00191741"/>
    <w:rsid w:val="001B7A8B"/>
    <w:rsid w:val="001C3228"/>
    <w:rsid w:val="001C5317"/>
    <w:rsid w:val="001D462F"/>
    <w:rsid w:val="00200BAC"/>
    <w:rsid w:val="00204EAF"/>
    <w:rsid w:val="00211802"/>
    <w:rsid w:val="00211D68"/>
    <w:rsid w:val="00215DA9"/>
    <w:rsid w:val="002275B8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C5E10"/>
    <w:rsid w:val="002E3FA7"/>
    <w:rsid w:val="002F7DC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5F6866"/>
    <w:rsid w:val="00617B3C"/>
    <w:rsid w:val="00623C71"/>
    <w:rsid w:val="00634A00"/>
    <w:rsid w:val="00642B53"/>
    <w:rsid w:val="0065408A"/>
    <w:rsid w:val="00656BD6"/>
    <w:rsid w:val="006923A0"/>
    <w:rsid w:val="006B7979"/>
    <w:rsid w:val="006D244D"/>
    <w:rsid w:val="006D26FC"/>
    <w:rsid w:val="006F7B62"/>
    <w:rsid w:val="0071192E"/>
    <w:rsid w:val="007272CA"/>
    <w:rsid w:val="007305A3"/>
    <w:rsid w:val="00751321"/>
    <w:rsid w:val="007711C6"/>
    <w:rsid w:val="00782E35"/>
    <w:rsid w:val="007937C6"/>
    <w:rsid w:val="0079451D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30399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B556F"/>
    <w:rsid w:val="009C31E6"/>
    <w:rsid w:val="009D1C07"/>
    <w:rsid w:val="009D363B"/>
    <w:rsid w:val="009D42F4"/>
    <w:rsid w:val="00A11D11"/>
    <w:rsid w:val="00A12C16"/>
    <w:rsid w:val="00A20D29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291A"/>
    <w:rsid w:val="00BC3E82"/>
    <w:rsid w:val="00BD2CFA"/>
    <w:rsid w:val="00BD52BE"/>
    <w:rsid w:val="00BF068E"/>
    <w:rsid w:val="00C01129"/>
    <w:rsid w:val="00C02B49"/>
    <w:rsid w:val="00C02BA6"/>
    <w:rsid w:val="00C1066C"/>
    <w:rsid w:val="00C1562F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60C16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0D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0D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D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D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D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0D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0D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D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D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D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0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1870</izvorni_sadrzaj>
    <derivirana_varijabla naziv="DomainObject.Predmet.Broj_1">1870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St-1870/2016</izvorni_sadrzaj>
    <derivirana_varijabla naziv="DomainObject.Predmet.OznakaBroj_1">St-1870/2016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VITAL VITIS jednostavno društvo s ograničenom odgovornošću za trgovinu i usluge</izvorni_sadrzaj>
    <derivirana_varijabla naziv="DomainObject.Predmet.ProtustrankaFormated_1">  VITAL VITIS jednostavno društvo s ograničenom odgovornošću za trgovinu i usluge</derivirana_varijabla>
  </DomainObject.Predmet.ProtustrankaFormated>
  <DomainObject.Predmet.ProtustrankaFormatedOIB>
    <izvorni_sadrzaj>  VITAL VITIS jednostavno društvo s ograničenom odgovornošću za trgovinu i usluge, OIB 41739016120</izvorni_sadrzaj>
    <derivirana_varijabla naziv="DomainObject.Predmet.ProtustrankaFormatedOIB_1">  VITAL VITIS jednostavno društvo s ograničenom odgovornošću za trgovinu i usluge, OIB 41739016120</derivirana_varijabla>
  </DomainObject.Predmet.ProtustrankaFormatedOIB>
  <DomainObject.Predmet.ProtustrankaFormatedWithAdress>
    <izvorni_sadrzaj> VITAL VITIS jednostavno društvo s ograničenom odgovornošću za trgovinu i usluge, Pančićeva 11, 10000 Zagreb</izvorni_sadrzaj>
    <derivirana_varijabla naziv="DomainObject.Predmet.ProtustrankaFormatedWithAdress_1"> VITAL VITIS jednostavno društvo s ograničenom odgovornošću za trgovinu i usluge, Pančićeva 11, 10000 Zagreb</derivirana_varijabla>
  </DomainObject.Predmet.ProtustrankaFormatedWithAdress>
  <DomainObject.Predmet.ProtustrankaFormatedWithAdressOIB>
    <izvorni_sadrzaj> VITAL VITIS jednostavno društvo s ograničenom odgovornošću za trgovinu i usluge, OIB 41739016120, Pančićeva 11, 10000 Zagreb</izvorni_sadrzaj>
    <derivirana_varijabla naziv="DomainObject.Predmet.ProtustrankaFormatedWithAdressOIB_1"> VITAL VITIS jednostavno društvo s ograničenom odgovornošću za trgovinu i usluge, OIB 41739016120, Pančićeva 11, 10000 Zagreb</derivirana_varijabla>
  </DomainObject.Predmet.ProtustrankaFormatedWithAdressOIB>
  <DomainObject.Predmet.ProtustrankaWithAdress>
    <izvorni_sadrzaj>VITAL VITIS jednostavno društvo s ograničenom odgovornošću za trgovinu i usluge Pančićeva 11, 10000 Zagreb</izvorni_sadrzaj>
    <derivirana_varijabla naziv="DomainObject.Predmet.ProtustrankaWithAdress_1">VITAL VITIS jednostavno društvo s ograničenom odgovornošću za trgovinu i usluge Pančićeva 11, 10000 Zagreb</derivirana_varijabla>
  </DomainObject.Predmet.ProtustrankaWithAdress>
  <DomainObject.Predmet.ProtustrankaWithAdressOIB>
    <izvorni_sadrzaj>VITAL VITIS jednostavno društvo s ograničenom odgovornošću za trgovinu i usluge, OIB 41739016120, Pančićeva 11, 10000 Zagreb</izvorni_sadrzaj>
    <derivirana_varijabla naziv="DomainObject.Predmet.ProtustrankaWithAdressOIB_1">VITAL VITIS jednostavno društvo s ograničenom odgovornošću za trgovinu i usluge, OIB 41739016120, Pančićeva 11, 10000 Zagreb</derivirana_varijabla>
  </DomainObject.Predmet.ProtustrankaWithAdressOIB>
  <DomainObject.Predmet.ProtustrankaNazivFormated>
    <izvorni_sadrzaj>VITAL VITIS jednostavno društvo s ograničenom odgovornošću za trgovinu i usluge</izvorni_sadrzaj>
    <derivirana_varijabla naziv="DomainObject.Predmet.ProtustrankaNazivFormated_1">VITAL VITIS jednostavno društvo s ograničenom odgovornošću za trgovinu i usluge</derivirana_varijabla>
  </DomainObject.Predmet.ProtustrankaNazivFormated>
  <DomainObject.Predmet.ProtustrankaNazivFormatedOIB>
    <izvorni_sadrzaj>VITAL VITIS jednostavno društvo s ograničenom odgovornošću za trgovinu i usluge, OIB 41739016120</izvorni_sadrzaj>
    <derivirana_varijabla naziv="DomainObject.Predmet.ProtustrankaNazivFormatedOIB_1">VITAL VITIS jednostavno društvo s ograničenom odgovornošću za trgovinu i usluge, OIB 41739016120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VITAL VITIS jednostavno društvo s ograničenom odgovornošću za trgovinu i usluge</item>
    </izvorni_sadrzaj>
    <derivirana_varijabla naziv="DomainObject.Predmet.ProtuStrankaListFormated_1">
      <item>VITAL VITIS jednostavno društvo s ograničenom odgovornošću za trgovinu i usluge</item>
    </derivirana_varijabla>
  </DomainObject.Predmet.ProtuStrankaListFormated>
  <DomainObject.Predmet.ProtuStrankaListFormatedOIB>
    <izvorni_sadrzaj>
      <item>VITAL VITIS jednostavno društvo s ograničenom odgovornošću za trgovinu i usluge, OIB 41739016120</item>
    </izvorni_sadrzaj>
    <derivirana_varijabla naziv="DomainObject.Predmet.ProtuStrankaListFormatedOIB_1">
      <item>VITAL VITIS jednostavno društvo s ograničenom odgovornošću za trgovinu i usluge, OIB 41739016120</item>
    </derivirana_varijabla>
  </DomainObject.Predmet.ProtuStrankaListFormatedOIB>
  <DomainObject.Predmet.ProtuStrankaListFormatedWithAdress>
    <izvorni_sadrzaj>
      <item>VITAL VITIS jednostavno društvo s ograničenom odgovornošću za trgovinu i usluge, Pančićeva 11, 10000 Zagreb</item>
    </izvorni_sadrzaj>
    <derivirana_varijabla naziv="DomainObject.Predmet.ProtuStrankaListFormatedWithAdress_1">
      <item>VITAL VITIS jednostavno društvo s ograničenom odgovornošću za trgovinu i usluge, Pančićeva 11, 10000 Zagreb</item>
    </derivirana_varijabla>
  </DomainObject.Predmet.ProtuStrankaListFormatedWithAdress>
  <DomainObject.Predmet.ProtuStrankaListFormatedWithAdressOIB>
    <izvorni_sadrzaj>
      <item>VITAL VITIS jednostavno društvo s ograničenom odgovornošću za trgovinu i usluge, OIB 41739016120, Pančićeva 11, 10000 Zagreb</item>
    </izvorni_sadrzaj>
    <derivirana_varijabla naziv="DomainObject.Predmet.ProtuStrankaListFormatedWithAdressOIB_1">
      <item>VITAL VITIS jednostavno društvo s ograničenom odgovornošću za trgovinu i usluge, OIB 41739016120, Pančićeva 11, 10000 Zagreb</item>
    </derivirana_varijabla>
  </DomainObject.Predmet.ProtuStrankaListFormatedWithAdressOIB>
  <DomainObject.Predmet.ProtuStrankaListNazivFormated>
    <izvorni_sadrzaj>
      <item>VITAL VITIS jednostavno društvo s ograničenom odgovornošću za trgovinu i usluge</item>
    </izvorni_sadrzaj>
    <derivirana_varijabla naziv="DomainObject.Predmet.ProtuStrankaListNazivFormated_1">
      <item>VITAL VITIS jednostavno društvo s ograničenom odgovornošću za trgovinu i usluge</item>
    </derivirana_varijabla>
  </DomainObject.Predmet.ProtuStrankaListNazivFormated>
  <DomainObject.Predmet.ProtuStrankaListNazivFormatedOIB>
    <izvorni_sadrzaj>
      <item>VITAL VITIS jednostavno društvo s ograničenom odgovornošću za trgovinu i usluge, OIB 41739016120</item>
    </izvorni_sadrzaj>
    <derivirana_varijabla naziv="DomainObject.Predmet.ProtuStrankaListNazivFormatedOIB_1">
      <item>VITAL VITIS jednostavno društvo s ograničenom odgovornošću za trgovinu i usluge, OIB 41739016120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VITAL VITIS jednostavno društvo s ograničenom odgovornošću za trgovinu i usluge</izvorni_sadrzaj>
    <derivirana_varijabla naziv="DomainObject.Predmet.ProtustrankaIDrugi_1">VITAL VITIS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VITAL VITIS jednostavno društvo s ograničenom odgovornošću za trgovinu i usluge, OIB 41739016120, Pančićeva 11, 10000 Zagreb</izvorni_sadrzaj>
    <derivirana_varijabla naziv="DomainObject.Predmet.ProtustrankaIDrugiAdressOIB_1">VITAL VITIS jednostavno društvo s ograničenom odgovornošću za trgovinu i usluge, OIB 41739016120, Pančićeva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VITAL VITIS jednostavno društvo s ograničenom odgovornošću za trgovinu i usluge</item>
      <item>FINA Regionalni centar Zagreb</item>
    </izvorni_sadrzaj>
    <derivirana_varijabla naziv="DomainObject.Predmet.SudioniciListNaziv_1">
      <item>VITAL VITIS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VITAL VITIS jednostavno društvo s ograničenom odgovornošću za trgovinu i usluge, OIB 41739016120, Pančićeva 11,10000 Zagreb</item>
      <item>FINA Regionalni centar Zagreb, OIB 85821130368, Trg svibanjskih žrtava 1995. br. 1,10000 Zagreb</item>
    </izvorni_sadrzaj>
    <derivirana_varijabla naziv="DomainObject.Predmet.SudioniciListAdressOIB_1">
      <item>VITAL VITIS jednostavno društvo s ograničenom odgovornošću za trgovinu i usluge, OIB 41739016120, Pančićeva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41739016120</item>
      <item>, OIB 85821130368</item>
    </izvorni_sadrzaj>
    <derivirana_varijabla naziv="DomainObject.Predmet.SudioniciListNazivOIB_1">
      <item>, OIB 41739016120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2FA2D8-DD28-4EB3-BB2A-10B0FB5C93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2928</properties:Characters>
  <properties:Lines>95</properties:Lines>
  <properties:Paragraphs>31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2016-11-09T08:20:00Z</dcterms:modified>
  <cp:revision>478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