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4d92" w14:paraId="6724d9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735A4B">
        <w:rPr>
          <w:lang w:val="hr-HR"/>
        </w:rPr>
        <w:t>82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7D11DC">
        <w:rPr>
          <w:lang w:val="hr-HR"/>
        </w:rPr>
        <w:t>DOMI GRADNJA jednostavno</w:t>
      </w:r>
      <w:r w:rsidR="0076175B">
        <w:rPr>
          <w:lang w:val="hr-HR"/>
        </w:rPr>
        <w:t xml:space="preserve"> društvo s ograničenom odgovornošću za </w:t>
      </w:r>
      <w:r w:rsidR="007D11DC">
        <w:rPr>
          <w:lang w:val="hr-HR"/>
        </w:rPr>
        <w:t>građenje i usluge, Kapela, Bilogorska ulica 50</w:t>
      </w:r>
      <w:r w:rsidR="0076175B">
        <w:rPr>
          <w:lang w:val="hr-HR"/>
        </w:rPr>
        <w:t xml:space="preserve">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7D11DC">
        <w:rPr>
          <w:lang w:val="hr-HR"/>
        </w:rPr>
        <w:t>85544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7D11DC">
        <w:rPr>
          <w:lang w:val="hr-HR"/>
        </w:rPr>
        <w:t>75260168494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7D11DC">
        <w:rPr>
          <w:lang w:val="hr-HR"/>
        </w:rPr>
        <w:t>82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11DC">
        <w:rPr>
          <w:lang w:val="hr-HR"/>
        </w:rPr>
        <w:t>58.028,54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7D11DC">
        <w:rPr>
          <w:lang w:val="hr-HR"/>
        </w:rPr>
        <w:t xml:space="preserve">Mario </w:t>
      </w:r>
      <w:proofErr w:type="spellStart"/>
      <w:r w:rsidR="007D11DC">
        <w:rPr>
          <w:lang w:val="hr-HR"/>
        </w:rPr>
        <w:t>Baić</w:t>
      </w:r>
      <w:proofErr w:type="spellEnd"/>
      <w:r w:rsidR="007D11DC">
        <w:rPr>
          <w:lang w:val="hr-HR"/>
        </w:rPr>
        <w:t xml:space="preserve">, Kapela, Bilogorska ulica 50, </w:t>
      </w:r>
      <w:r w:rsidR="006612D1">
        <w:rPr>
          <w:lang w:val="hr-HR"/>
        </w:rPr>
        <w:t xml:space="preserve">OIB: </w:t>
      </w:r>
      <w:r w:rsidR="007D11DC">
        <w:rPr>
          <w:lang w:val="hr-HR"/>
        </w:rPr>
        <w:t>92363141833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11DC">
        <w:rPr>
          <w:lang w:val="hr-HR"/>
        </w:rPr>
        <w:t>28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11DC">
        <w:rPr>
          <w:lang w:val="hr-HR"/>
        </w:rPr>
        <w:t>28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EB1" w:rsidR="00E07EB1">
      <w:r>
        <w:separator/>
      </w:r>
    </w:p>
  </w:endnote>
  <w:endnote w:id="0" w:type="continuationSeparator">
    <w:p w:rsidRDefault="00E07EB1" w:rsidR="00E07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EB1" w:rsidR="00E07EB1">
      <w:r>
        <w:separator/>
      </w:r>
    </w:p>
  </w:footnote>
  <w:footnote w:id="0" w:type="continuationSeparator">
    <w:p w:rsidRDefault="00E07EB1" w:rsidR="00E07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33B62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5A4B"/>
    <w:rsid w:val="00736591"/>
    <w:rsid w:val="007371E3"/>
    <w:rsid w:val="0076175B"/>
    <w:rsid w:val="0079131C"/>
    <w:rsid w:val="007B6FF3"/>
    <w:rsid w:val="007D11DC"/>
    <w:rsid w:val="007D4CBC"/>
    <w:rsid w:val="007D5372"/>
    <w:rsid w:val="007E27E0"/>
    <w:rsid w:val="007F0D3E"/>
    <w:rsid w:val="00802D78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07EB1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3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B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3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B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St-482/2015</izvorni_sadrzaj>
    <derivirana_varijabla naziv="DomainObject.Predmet.OznakaBroj_1">St-482/2015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GRADNJA jednostavno društvo s ograničenom odgovornošću za građenje i usluge, Kapela</izvorni_sadrzaj>
    <derivirana_varijabla naziv="DomainObject.Predmet.ProtustrankaFormated_1">  DOMI GRADNJA jednostavno društvo s ograničenom odgovornošću za građenje i usluge, Kapela</derivirana_varijabla>
  </DomainObject.Predmet.ProtustrankaFormated>
  <DomainObject.Predmet.ProtustrankaFormatedOIB>
    <izvorni_sadrzaj>  DOMI GRADNJA jednostavno društvo s ograničenom odgovornošću za građenje i usluge, Kapela, OIB 75260168494</izvorni_sadrzaj>
    <derivirana_varijabla naziv="DomainObject.Predmet.ProtustrankaFormatedOIB_1">  DOMI GRADNJA jednostavno društvo s ograničenom odgovornošću za građenje i usluge, Kapela, OIB 75260168494</derivirana_varijabla>
  </DomainObject.Predmet.ProtustrankaFormatedOIB>
  <DomainObject.Predmet.ProtustrankaFormatedWithAdress>
    <izvorni_sadrzaj> DOMI GRADNJA jednostavno društvo s ograničenom odgovornošću za građenje i usluge, Kapela, Bilogorska ulica 50, 43000 Kapela</izvorni_sadrzaj>
    <derivirana_varijabla naziv="DomainObject.Predmet.ProtustrankaFormatedWithAdress_1"> DOMI GRADNJA jednostavno društvo s ograničenom odgovornošću za građenje i usluge, Kapela, Bilogorska ulica 50, 43000 Kapela</derivirana_varijabla>
  </DomainObject.Predmet.ProtustrankaFormatedWithAdress>
  <DomainObject.Predmet.ProtustrankaFormatedWithAdressOIB>
    <izvorni_sadrzaj> DOMI GRADNJA jednostavno društvo s ograničenom odgovornošću za građenje i usluge, Kapela, OIB 75260168494, Bilogorska ulica 50, 43000 Kapela</izvorni_sadrzaj>
    <derivirana_varijabla naziv="DomainObject.Predmet.ProtustrankaFormatedWithAdressOIB_1"> DOMI GRADNJA jednostavno društvo s ograničenom odgovornošću za građenje i usluge, Kapela, OIB 75260168494, Bilogorska ulica 50, 43000 Kapela</derivirana_varijabla>
  </DomainObject.Predmet.ProtustrankaFormatedWithAdressOIB>
  <DomainObject.Predmet.ProtustrankaWithAdress>
    <izvorni_sadrzaj>DOMI GRADNJA jednostavno društvo s ograničenom odgovornošću za građenje i usluge, Kapela Bilogorska ulica 50, 43000 Kapela</izvorni_sadrzaj>
    <derivirana_varijabla naziv="DomainObject.Predmet.ProtustrankaWithAdress_1">DOMI GRADNJA jednostavno društvo s ograničenom odgovornošću za građenje i usluge, Kapela Bilogorska ulica 50, 43000 Kapela</derivirana_varijabla>
  </DomainObject.Predmet.ProtustrankaWithAdress>
  <DomainObject.Predmet.ProtustrankaWithAdressOIB>
    <izvorni_sadrzaj>DOMI GRADNJA jednostavno društvo s ograničenom odgovornošću za građenje i usluge, Kapela, OIB 75260168494, Bilogorska ulica 50, 43000 Kapela</izvorni_sadrzaj>
    <derivirana_varijabla naziv="DomainObject.Predmet.ProtustrankaWithAdressOIB_1">DOMI GRADNJA jednostavno društvo s ograničenom odgovornošću za građenje i usluge, Kapela, OIB 75260168494, Bilogorska ulica 50, 43000 Kapela</derivirana_varijabla>
  </DomainObject.Predmet.ProtustrankaWithAdressOIB>
  <DomainObject.Predmet.ProtustrankaNazivFormated>
    <izvorni_sadrzaj>DOMI GRADNJA jednostavno društvo s ograničenom odgovornošću za građenje i usluge, Kapela</izvorni_sadrzaj>
    <derivirana_varijabla naziv="DomainObject.Predmet.ProtustrankaNazivFormated_1">DOMI GRADNJA jednostavno društvo s ograničenom odgovornošću za građenje i usluge, Kapela</derivirana_varijabla>
  </DomainObject.Predmet.ProtustrankaNazivFormated>
  <DomainObject.Predmet.ProtustrankaNazivFormatedOIB>
    <izvorni_sadrzaj>DOMI GRADNJA jednostavno društvo s ograničenom odgovornošću za građenje i usluge, Kapela, OIB 75260168494</izvorni_sadrzaj>
    <derivirana_varijabla naziv="DomainObject.Predmet.ProtustrankaNazivFormatedOIB_1">DOMI GRADNJA jednostavno društvo s ograničenom odgovornošću za građenje i usluge, Kapela, OIB 75260168494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 GRADNJA jednostavno društvo s ograničenom odgovornošću za građenje i usluge, Kapela</item>
    </izvorni_sadrzaj>
    <derivirana_varijabla naziv="DomainObject.Predmet.ProtuStrankaListFormated_1">
      <item>DOMI GRADNJA jednostavno društvo s ograničenom odgovornošću za građenje i usluge, Kapela</item>
    </derivirana_varijabla>
  </DomainObject.Predmet.ProtuStrankaListFormated>
  <DomainObject.Predmet.ProtuStrankaListFormatedOIB>
    <izvorni_sadrzaj>
      <item>DOMI GRADNJA jednostavno društvo s ograničenom odgovornošću za građenje i usluge, Kapela, OIB 75260168494</item>
    </izvorni_sadrzaj>
    <derivirana_varijabla naziv="DomainObject.Predmet.ProtuStrankaListFormatedOIB_1">
      <item>DOMI GRADNJA jednostavno društvo s ograničenom odgovornošću za građenje i usluge, Kapela, OIB 75260168494</item>
    </derivirana_varijabla>
  </DomainObject.Predmet.ProtuStrankaListFormatedOIB>
  <DomainObject.Predmet.ProtuStrankaListFormatedWithAdress>
    <izvorni_sadrzaj>
      <item>DOMI GRADNJA jednostavno društvo s ograničenom odgovornošću za građenje i usluge, Kapela, Bilogorska ulica 50, 43000 Kapela</item>
    </izvorni_sadrzaj>
    <derivirana_varijabla naziv="DomainObject.Predmet.ProtuStrankaListFormatedWithAdress_1">
      <item>DOMI GRADNJA jednostavno društvo s ograničenom odgovornošću za građenje i usluge, Kapela, Bilogorska ulica 50, 43000 Kapela</item>
    </derivirana_varijabla>
  </DomainObject.Predmet.ProtuStrankaListFormatedWithAdress>
  <DomainObject.Predmet.ProtuStrankaListFormatedWithAdressOIB>
    <izvorni_sadrzaj>
      <item>DOMI GRADNJA jednostavno društvo s ograničenom odgovornošću za građenje i usluge, Kapela, OIB 75260168494, Bilogorska ulica 50, 43000 Kapela</item>
    </izvorni_sadrzaj>
    <derivirana_varijabla naziv="DomainObject.Predmet.ProtuStrankaListFormatedWithAdressOIB_1">
      <item>DOMI GRADNJA jednostavno društvo s ograničenom odgovornošću za građenje i usluge, Kapela, OIB 75260168494, Bilogorska ulica 50, 43000 Kapela</item>
    </derivirana_varijabla>
  </DomainObject.Predmet.ProtuStrankaListFormatedWithAdressOIB>
  <DomainObject.Predmet.ProtuStrankaListNazivFormated>
    <izvorni_sadrzaj>
      <item>DOMI GRADNJA jednostavno društvo s ograničenom odgovornošću za građenje i usluge, Kapela</item>
    </izvorni_sadrzaj>
    <derivirana_varijabla naziv="DomainObject.Predmet.ProtuStrankaListNazivFormated_1">
      <item>DOMI GRADNJA jednostavno društvo s ograničenom odgovornošću za građenje i usluge, Kapela</item>
    </derivirana_varijabla>
  </DomainObject.Predmet.ProtuStrankaListNazivFormated>
  <DomainObject.Predmet.ProtuStrankaListNazivFormatedOIB>
    <izvorni_sadrzaj>
      <item>DOMI GRADNJA jednostavno društvo s ograničenom odgovornošću za građenje i usluge, Kapela, OIB 75260168494</item>
    </izvorni_sadrzaj>
    <derivirana_varijabla naziv="DomainObject.Predmet.ProtuStrankaListNazivFormatedOIB_1">
      <item>DOMI GRADNJA jednostavno društvo s ograničenom odgovornošću za građenje i usluge, Kapela, OIB 75260168494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 GRADNJA jednostavno društvo s ograničenom odgovornošću za građenje i usluge, Kapela</izvorni_sadrzaj>
    <derivirana_varijabla naziv="DomainObject.Predmet.ProtustrankaIDrugi_1">DOMI GRADNJA jednostavno društvo s ograničenom odgovornošću za građenje i usluge, Kapela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 GRADNJA jednostavno društvo s ograničenom odgovornošću za građenje i usluge, Kapela, OIB 75260168494, Bilogorska ulica 50, 43000 Kapela</izvorni_sadrzaj>
    <derivirana_varijabla naziv="DomainObject.Predmet.ProtustrankaIDrugiAdressOIB_1">DOMI GRADNJA jednostavno društvo s ograničenom odgovornošću za građenje i usluge, Kapela, OIB 75260168494, Bilogorska ulica 50,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 GRADNJA jednostavno društvo s ograničenom odgovornošću za građenje i usluge, Kapela</item>
    </izvorni_sadrzaj>
    <derivirana_varijabla naziv="DomainObject.Predmet.SudioniciListNaziv_1">
      <item>FINA, RC ZAGREB, Podružnica Bjelovar</item>
      <item>DOMI GRADNJA jednostavno društvo s ograničenom odgovornošću za građenje i usluge, Kapela</item>
    </derivirana_varijabla>
  </DomainObject.Predmet.SudioniciListNaziv>
  <DomainObject.Predmet.SudioniciListAdressOIB>
    <izvorni_sadrzaj>
      <item>FINA, RC ZAGREB, Podružnica Bjelovar, OIB 85821130368, F. Supila 4,43000 Bjelovar</item>
      <item>DOMI GRADNJA jednostavno društvo s ograničenom odgovornošću za građenje i usluge, Kapela, OIB 75260168494, Bilogorska ulica 50,43000 Kapela</item>
    </izvorni_sadrzaj>
    <derivirana_varijabla naziv="DomainObject.Predmet.SudioniciListAdressOIB_1">
      <item>FINA, RC ZAGREB, Podružnica Bjelovar, OIB 85821130368, F. Supila 4,43000 Bjelovar</item>
      <item>DOMI GRADNJA jednostavno društvo s ograničenom odgovornošću za građenje i usluge, Kapela, OIB 75260168494, Bilogorska ulica 50,43000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75260168494</item>
    </izvorni_sadrzaj>
    <derivirana_varijabla naziv="DomainObject.Predmet.SudioniciListNazivOIB_1">
      <item>, OIB 85821130368</item>
      <item>, OIB 75260168494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1752</properties:Characters>
  <properties:Lines>48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2015-12-28T06:56:00Z</dcterms:created>
  <dc:creator>ssabljic</dc:creator>
  <cp:lastModifiedBy>Suzana Sabljić</cp:lastModifiedBy>
  <cp:lastPrinted>2015-12-16T07:53:00Z</cp:lastPrinted>
  <dcterms:modified xmlns:xsi="http://www.w3.org/2001/XMLSchema-instance" xsi:type="dcterms:W3CDTF">2015-12-28T07:04:00Z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