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ff69" w14:paraId="e60ff69" w:rsidRDefault="00EA0666" w:rsidP="00EA0666" w:rsidR="00EA0666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EA0666" w:rsidP="00EA0666" w:rsidR="00EA0666" w:rsidRPr="00EC155B">
      <w:pPr>
        <w:jc w:val="center"/>
        <w:rPr>
          <w:rFonts w:hAnsi="Times New Roman" w:ascii="Times New Roman"/>
          <w:b/>
          <w:sz w:val="28"/>
        </w:rPr>
      </w:pPr>
    </w:p>
    <w:p w:rsidRDefault="00EA0666" w:rsidP="00EA0666" w:rsidR="00EA0666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</w:t>
      </w:r>
      <w:r w:rsidRPr="00CE6511">
        <w:rPr>
          <w:rFonts w:hAnsi="Times New Roman" w:ascii="Times New Roman"/>
          <w:b/>
          <w:sz w:val="24"/>
        </w:rPr>
        <w:t>Trgovački sud u Zagrebu</w:t>
      </w:r>
    </w:p>
    <w:p w:rsidRDefault="00EA0666" w:rsidP="00EA0666" w:rsidR="00EA0666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         </w:t>
      </w:r>
      <w:r w:rsidRPr="00CE6511">
        <w:rPr>
          <w:rFonts w:hAnsi="Times New Roman" w:ascii="Times New Roman"/>
          <w:b/>
          <w:sz w:val="24"/>
          <w:szCs w:val="24"/>
          <w:lang w:val="pl-PL"/>
        </w:rPr>
        <w:t>67. St - 3051/18</w:t>
      </w:r>
    </w:p>
    <w:p w:rsidRDefault="00EA0666" w:rsidP="00EA0666" w:rsidR="00EA0666" w:rsidRPr="00CE6511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:                            </w:t>
      </w:r>
      <w:r w:rsidRPr="00CE6511">
        <w:rPr>
          <w:rFonts w:hAnsi="Times New Roman" w:ascii="Times New Roman"/>
          <w:b/>
          <w:sz w:val="24"/>
          <w:szCs w:val="24"/>
          <w:lang w:val="pl-PL"/>
        </w:rPr>
        <w:t>stečajna masa iza VIKTIN  d.o.o. u stečaju, Zgreb, Dubovačka 29</w:t>
      </w:r>
    </w:p>
    <w:p w:rsidRDefault="00EA0666" w:rsidP="00EA0666" w:rsidR="00EA0666" w:rsidRPr="00CE6511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</w:t>
      </w:r>
      <w:r w:rsidRPr="00CE6511">
        <w:rPr>
          <w:rFonts w:hAnsi="Times New Roman" w:ascii="Times New Roman"/>
          <w:b/>
          <w:sz w:val="24"/>
          <w:szCs w:val="24"/>
          <w:lang w:val="pl-PL"/>
        </w:rPr>
        <w:t>OIB: 08967485240</w:t>
      </w:r>
    </w:p>
    <w:p w:rsidRDefault="00EA0666" w:rsidP="00EA0666" w:rsidR="00EA0666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Ispitno ročište:                  </w:t>
      </w:r>
      <w:r w:rsidRPr="00CE6511">
        <w:rPr>
          <w:rFonts w:hAnsi="Times New Roman" w:ascii="Times New Roman"/>
          <w:b/>
          <w:sz w:val="24"/>
          <w:szCs w:val="24"/>
          <w:lang w:val="pl-PL"/>
        </w:rPr>
        <w:t>05. 02. 2019.</w:t>
      </w:r>
    </w:p>
    <w:p w:rsidRDefault="00EA0666" w:rsidP="00EA0666" w:rsidR="00EA066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A0666" w:rsidP="00EA0666" w:rsidR="00EA066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A0666" w:rsidP="00EA0666" w:rsidR="00EA066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A0666" w:rsidP="00EA0666" w:rsidR="00EA0666">
      <w:pPr>
        <w:pStyle w:val="Bezproreda"/>
        <w:rPr>
          <w:rFonts w:hAnsi="Times New Roman" w:ascii="Times New Roman"/>
          <w:sz w:val="24"/>
          <w:szCs w:val="24"/>
        </w:rPr>
      </w:pPr>
    </w:p>
    <w:p w:rsidRDefault="00EA0666" w:rsidP="00EA0666" w:rsidR="00EA0666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A0666" w:rsidP="00EA0666" w:rsidR="00EA066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A0666" w:rsidP="00EA0666" w:rsidR="00EA0666" w:rsidRPr="00885EBF">
      <w:pPr>
        <w:pStyle w:val="Bezproreda"/>
        <w:ind w:left="360"/>
        <w:rPr>
          <w:rFonts w:hAnsi="Times New Roman" w:ascii="Times New Roman"/>
          <w:sz w:val="24"/>
          <w:szCs w:val="24"/>
        </w:rPr>
      </w:pPr>
      <w:r w:rsidRPr="00885EBF">
        <w:rPr>
          <w:rFonts w:hAnsi="Times New Roman" w:ascii="Times New Roman"/>
          <w:sz w:val="24"/>
          <w:szCs w:val="24"/>
        </w:rPr>
        <w:t>TABLICA PRIJAVLJENIH TRAŽBINA  2. VIŠI ISPLATNI RED</w:t>
      </w:r>
    </w:p>
    <w:p w:rsidRDefault="00FA1DAD" w:rsidR="00FA1DAD" w:rsidRPr="00885EBF"/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101"/>
        <w:gridCol w:w="2551"/>
        <w:gridCol w:w="1559"/>
        <w:gridCol w:w="1843"/>
        <w:gridCol w:w="1276"/>
        <w:gridCol w:w="2126"/>
        <w:gridCol w:w="1559"/>
        <w:gridCol w:w="2127"/>
      </w:tblGrid>
      <w:tr w:rsidTr="001C3A33" w:rsidR="00885EBF">
        <w:tc>
          <w:tcPr>
            <w:tcW w:type="dxa" w:w="1101"/>
            <w:vAlign w:val="center"/>
          </w:tcPr>
          <w:p w:rsidRDefault="00885EBF" w:rsidP="00885EBF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 br. prijavlj.</w:t>
            </w:r>
            <w:r w:rsidR="00EA0666"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dxa" w:w="2551"/>
            <w:vAlign w:val="center"/>
          </w:tcPr>
          <w:p w:rsidRDefault="00EA0666" w:rsidP="00EA0666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59"/>
            <w:vAlign w:val="center"/>
          </w:tcPr>
          <w:p w:rsidRDefault="00EA0666" w:rsidP="00EA0666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843"/>
            <w:vAlign w:val="center"/>
          </w:tcPr>
          <w:p w:rsidRDefault="00EA0666" w:rsidP="00EA0666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276"/>
            <w:vAlign w:val="center"/>
          </w:tcPr>
          <w:p w:rsidRDefault="00EA0666" w:rsidP="00885EBF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2126"/>
            <w:vAlign w:val="center"/>
          </w:tcPr>
          <w:p w:rsidRDefault="00885EBF" w:rsidP="00EA0666" w:rsidR="00885EB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</w:p>
          <w:p w:rsidRDefault="00EA0666" w:rsidP="00EA0666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dxa" w:w="1559"/>
            <w:vAlign w:val="center"/>
          </w:tcPr>
          <w:p w:rsidRDefault="00885EBF" w:rsidP="00EA0666" w:rsidR="00885EB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</w:t>
            </w:r>
          </w:p>
          <w:p w:rsidRDefault="00885EBF" w:rsidP="00EA0666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="00EA0666" w:rsidRPr="00B40BEB">
              <w:rPr>
                <w:rFonts w:hAnsi="Times New Roman" w:ascii="Times New Roman"/>
                <w:sz w:val="24"/>
                <w:szCs w:val="24"/>
              </w:rPr>
              <w:t>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  <w:p w:rsidRDefault="00EA0666" w:rsidP="00EA0666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7"/>
            <w:vAlign w:val="center"/>
          </w:tcPr>
          <w:p w:rsidRDefault="00EA0666" w:rsidP="00EA0666" w:rsidR="00885EB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</w:t>
            </w:r>
          </w:p>
          <w:p w:rsidRDefault="00EA0666" w:rsidP="00EA0666" w:rsidR="00EA066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priznate tražbine</w:t>
            </w:r>
          </w:p>
        </w:tc>
      </w:tr>
      <w:tr w:rsidTr="001C3A33" w:rsidR="00885EBF">
        <w:tc>
          <w:tcPr>
            <w:tcW w:type="dxa" w:w="1101"/>
          </w:tcPr>
          <w:p w:rsidRDefault="00D45546" w:rsidP="00EA0666" w:rsidR="00EA0666" w:rsidRPr="00F037B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1C3A33" w:rsidRPr="00F037BA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551"/>
          </w:tcPr>
          <w:p w:rsidRDefault="001C3A33" w:rsidP="00EA0666" w:rsidR="00EA0666" w:rsidRPr="001C3A33">
            <w:pPr>
              <w:rPr>
                <w:rFonts w:hAnsi="Times New Roman" w:ascii="Times New Roman"/>
                <w:sz w:val="24"/>
                <w:szCs w:val="24"/>
              </w:rPr>
            </w:pPr>
            <w:r w:rsidRPr="001C3A33">
              <w:rPr>
                <w:rFonts w:hAnsi="Times New Roman" w:ascii="Times New Roman"/>
                <w:sz w:val="24"/>
                <w:szCs w:val="24"/>
              </w:rPr>
              <w:t>RH,</w:t>
            </w:r>
            <w:r>
              <w:rPr>
                <w:rFonts w:hAnsi="Times New Roman" w:ascii="Times New Roman"/>
                <w:sz w:val="24"/>
                <w:szCs w:val="24"/>
              </w:rPr>
              <w:t>MF, Porezna uprava, Područni ured Zagreb</w:t>
            </w:r>
          </w:p>
        </w:tc>
        <w:tc>
          <w:tcPr>
            <w:tcW w:type="dxa" w:w="1559"/>
          </w:tcPr>
          <w:p w:rsidRDefault="001C3A33" w:rsidP="00EA0666" w:rsidR="00EA0666" w:rsidRPr="001C3A33">
            <w:pPr>
              <w:rPr>
                <w:rFonts w:hAnsi="Times New Roman" w:ascii="Times New Roman"/>
                <w:sz w:val="24"/>
                <w:szCs w:val="24"/>
              </w:rPr>
            </w:pPr>
            <w:r w:rsidRPr="001C3A33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43"/>
          </w:tcPr>
          <w:p w:rsidRDefault="001C3A33" w:rsidP="00EA0666" w:rsidR="00EA0666" w:rsidRPr="001C3A3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Avenija Dubrovnik 32</w:t>
            </w:r>
          </w:p>
        </w:tc>
        <w:tc>
          <w:tcPr>
            <w:tcW w:type="dxa" w:w="1276"/>
          </w:tcPr>
          <w:p w:rsidRDefault="001C3A33" w:rsidP="00EA0666" w:rsidR="00EA0666" w:rsidRPr="00F037BA">
            <w:pPr>
              <w:rPr>
                <w:rFonts w:hAnsi="Times New Roman" w:ascii="Times New Roman"/>
                <w:sz w:val="24"/>
                <w:szCs w:val="24"/>
              </w:rPr>
            </w:pPr>
            <w:r w:rsidRPr="00F037BA">
              <w:rPr>
                <w:rFonts w:hAnsi="Times New Roman" w:ascii="Times New Roman"/>
                <w:sz w:val="24"/>
                <w:szCs w:val="24"/>
              </w:rPr>
              <w:t>12.658,52</w:t>
            </w:r>
          </w:p>
        </w:tc>
        <w:tc>
          <w:tcPr>
            <w:tcW w:type="dxa" w:w="2126"/>
          </w:tcPr>
          <w:p w:rsidRDefault="001C3A33" w:rsidP="0051001B" w:rsidR="00EA0666" w:rsidRPr="001C3A33">
            <w:pPr>
              <w:rPr>
                <w:rFonts w:hAnsi="Times New Roman" w:ascii="Times New Roman"/>
                <w:sz w:val="24"/>
                <w:szCs w:val="24"/>
              </w:rPr>
            </w:pPr>
            <w:r w:rsidRPr="001C3A33">
              <w:rPr>
                <w:rFonts w:hAnsi="Times New Roman" w:ascii="Times New Roman"/>
                <w:sz w:val="24"/>
                <w:szCs w:val="24"/>
              </w:rPr>
              <w:t>Porezi,</w:t>
            </w:r>
            <w:r w:rsidR="0051001B">
              <w:rPr>
                <w:rFonts w:hAnsi="Times New Roman" w:ascii="Times New Roman"/>
                <w:sz w:val="24"/>
                <w:szCs w:val="24"/>
              </w:rPr>
              <w:t xml:space="preserve"> javna davanja</w:t>
            </w:r>
            <w:r w:rsidR="00F037B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1C3A33">
              <w:rPr>
                <w:rFonts w:hAnsi="Times New Roman" w:ascii="Times New Roman"/>
                <w:sz w:val="24"/>
                <w:szCs w:val="24"/>
              </w:rPr>
              <w:t xml:space="preserve"> ( popis</w:t>
            </w:r>
            <w:r w:rsidR="0051001B">
              <w:rPr>
                <w:rFonts w:hAnsi="Times New Roman" w:ascii="Times New Roman"/>
                <w:sz w:val="24"/>
                <w:szCs w:val="24"/>
              </w:rPr>
              <w:t xml:space="preserve"> dokumentacije</w:t>
            </w:r>
            <w:r w:rsidRPr="001C3A33">
              <w:rPr>
                <w:rFonts w:hAnsi="Times New Roman" w:ascii="Times New Roman"/>
                <w:sz w:val="24"/>
                <w:szCs w:val="24"/>
              </w:rPr>
              <w:t xml:space="preserve"> u prilogu )</w:t>
            </w:r>
          </w:p>
        </w:tc>
        <w:tc>
          <w:tcPr>
            <w:tcW w:type="dxa" w:w="1559"/>
          </w:tcPr>
          <w:p w:rsidRDefault="00F037BA" w:rsidP="00EA0666" w:rsidR="00EA0666" w:rsidRPr="00F037BA">
            <w:pPr>
              <w:rPr>
                <w:rFonts w:hAnsi="Times New Roman" w:ascii="Times New Roman"/>
                <w:sz w:val="24"/>
                <w:szCs w:val="24"/>
              </w:rPr>
            </w:pPr>
            <w:r w:rsidRPr="00F037BA">
              <w:rPr>
                <w:rFonts w:hAnsi="Times New Roman" w:ascii="Times New Roman"/>
                <w:sz w:val="24"/>
                <w:szCs w:val="24"/>
              </w:rPr>
              <w:t xml:space="preserve">     4.958,52</w:t>
            </w:r>
          </w:p>
        </w:tc>
        <w:tc>
          <w:tcPr>
            <w:tcW w:type="dxa" w:w="2127"/>
          </w:tcPr>
          <w:p w:rsidRDefault="00F037BA" w:rsidP="00EA0666" w:rsidR="00EA0666" w:rsidRPr="00F037BA">
            <w:pPr>
              <w:rPr>
                <w:rFonts w:hAnsi="Times New Roman" w:ascii="Times New Roman"/>
                <w:sz w:val="24"/>
                <w:szCs w:val="24"/>
              </w:rPr>
            </w:pPr>
            <w:r w:rsidRPr="00F037B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51001B">
              <w:rPr>
                <w:rFonts w:hAnsi="Times New Roman" w:ascii="Times New Roman"/>
                <w:sz w:val="24"/>
                <w:szCs w:val="24"/>
              </w:rPr>
              <w:t xml:space="preserve">Porezi, javna davanja </w:t>
            </w:r>
            <w:r w:rsidRPr="00F037BA">
              <w:rPr>
                <w:rFonts w:hAnsi="Times New Roman" w:ascii="Times New Roman"/>
                <w:sz w:val="24"/>
                <w:szCs w:val="24"/>
              </w:rPr>
              <w:t>( popis</w:t>
            </w:r>
            <w:r w:rsidR="0051001B">
              <w:rPr>
                <w:rFonts w:hAnsi="Times New Roman" w:ascii="Times New Roman"/>
                <w:sz w:val="24"/>
                <w:szCs w:val="24"/>
              </w:rPr>
              <w:t xml:space="preserve"> dokumentacije</w:t>
            </w:r>
            <w:r w:rsidRPr="00F037BA">
              <w:rPr>
                <w:rFonts w:hAnsi="Times New Roman" w:ascii="Times New Roman"/>
                <w:sz w:val="24"/>
                <w:szCs w:val="24"/>
              </w:rPr>
              <w:t xml:space="preserve"> u prilogu)</w:t>
            </w:r>
          </w:p>
        </w:tc>
      </w:tr>
      <w:tr w:rsidTr="001C3A33" w:rsidR="00885EBF">
        <w:tc>
          <w:tcPr>
            <w:tcW w:type="dxa" w:w="1101"/>
          </w:tcPr>
          <w:p w:rsidRDefault="00D45546" w:rsidP="00EA0666" w:rsidR="00EA0666" w:rsidRPr="007D6F6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F037BA" w:rsidRPr="007D6F6C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551"/>
          </w:tcPr>
          <w:p w:rsidRDefault="007D6F6C" w:rsidP="007D6F6C" w:rsidR="00EA0666" w:rsidRPr="007D6F6C">
            <w:pPr>
              <w:rPr>
                <w:rFonts w:hAnsi="Times New Roman" w:ascii="Times New Roman"/>
                <w:sz w:val="24"/>
                <w:szCs w:val="24"/>
              </w:rPr>
            </w:pPr>
            <w:r w:rsidRPr="007D6F6C">
              <w:rPr>
                <w:rFonts w:hAnsi="Times New Roman" w:ascii="Times New Roman"/>
                <w:sz w:val="24"/>
                <w:szCs w:val="24"/>
              </w:rPr>
              <w:t>Damir Valjak i dr. suvl. zast. po Grad. stamb. komun. gosodarstvu</w:t>
            </w:r>
          </w:p>
        </w:tc>
        <w:tc>
          <w:tcPr>
            <w:tcW w:type="dxa" w:w="1559"/>
          </w:tcPr>
          <w:p w:rsidRDefault="007D6F6C" w:rsidP="00EA0666" w:rsidR="00EA0666">
            <w:r>
              <w:t>03744272526</w:t>
            </w:r>
          </w:p>
        </w:tc>
        <w:tc>
          <w:tcPr>
            <w:tcW w:type="dxa" w:w="1843"/>
          </w:tcPr>
          <w:p w:rsidRDefault="007D6F6C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>Zagreb, Savska cesta  1</w:t>
            </w:r>
          </w:p>
        </w:tc>
        <w:tc>
          <w:tcPr>
            <w:tcW w:type="dxa" w:w="1276"/>
          </w:tcPr>
          <w:p w:rsidRDefault="007D6F6C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>59.936,54</w:t>
            </w:r>
          </w:p>
        </w:tc>
        <w:tc>
          <w:tcPr>
            <w:tcW w:type="dxa" w:w="2126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>Rješenja o ovrsi                          ( popis u prilogu )</w:t>
            </w:r>
          </w:p>
        </w:tc>
        <w:tc>
          <w:tcPr>
            <w:tcW w:type="dxa" w:w="1559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 xml:space="preserve">    59.936.54</w:t>
            </w:r>
          </w:p>
        </w:tc>
        <w:tc>
          <w:tcPr>
            <w:tcW w:type="dxa" w:w="2127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>Rješenja o ovrsi                     ( popis u prilogu )</w:t>
            </w:r>
          </w:p>
        </w:tc>
      </w:tr>
      <w:tr w:rsidTr="001C3A33" w:rsidR="00885EBF">
        <w:tc>
          <w:tcPr>
            <w:tcW w:type="dxa" w:w="1101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</w:t>
            </w:r>
            <w:r w:rsidRPr="00D45546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551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>HEP ELEKTRA  d.o.o.</w:t>
            </w:r>
          </w:p>
        </w:tc>
        <w:tc>
          <w:tcPr>
            <w:tcW w:type="dxa" w:w="1559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843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>Zagreb, Ulica grada  Vukovara 37</w:t>
            </w:r>
          </w:p>
        </w:tc>
        <w:tc>
          <w:tcPr>
            <w:tcW w:type="dxa" w:w="1276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D45546">
              <w:rPr>
                <w:rFonts w:hAnsi="Times New Roman" w:ascii="Times New Roman"/>
                <w:sz w:val="24"/>
                <w:szCs w:val="24"/>
              </w:rPr>
              <w:t>63,18</w:t>
            </w:r>
          </w:p>
        </w:tc>
        <w:tc>
          <w:tcPr>
            <w:tcW w:type="dxa" w:w="2126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 w:rsidRPr="00D45546">
              <w:rPr>
                <w:rFonts w:hAnsi="Times New Roman" w:ascii="Times New Roman"/>
                <w:sz w:val="24"/>
                <w:szCs w:val="24"/>
              </w:rPr>
              <w:t>R</w:t>
            </w:r>
            <w:r w:rsidR="00EA57FE">
              <w:rPr>
                <w:rFonts w:hAnsi="Times New Roman" w:ascii="Times New Roman"/>
                <w:sz w:val="24"/>
                <w:szCs w:val="24"/>
              </w:rPr>
              <w:t>ačun</w:t>
            </w:r>
            <w:r w:rsidRPr="00D45546">
              <w:rPr>
                <w:rFonts w:hAnsi="Times New Roman" w:ascii="Times New Roman"/>
                <w:sz w:val="24"/>
                <w:szCs w:val="24"/>
              </w:rPr>
              <w:t>, kartica analit. knjigovodstva</w:t>
            </w:r>
          </w:p>
        </w:tc>
        <w:tc>
          <w:tcPr>
            <w:tcW w:type="dxa" w:w="1559"/>
          </w:tcPr>
          <w:p w:rsidRDefault="00D45546" w:rsidP="00EA0666" w:rsidR="00EA0666" w:rsidRPr="00D4554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</w:t>
            </w:r>
            <w:r w:rsidRPr="00D45546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127"/>
          </w:tcPr>
          <w:p w:rsidRDefault="00EA0666" w:rsidP="00EA0666" w:rsidR="00EA0666"/>
        </w:tc>
      </w:tr>
      <w:tr w:rsidTr="00FB19FE" w:rsidR="005A4011">
        <w:tc>
          <w:tcPr>
            <w:tcW w:type="dxa" w:w="7054"/>
            <w:gridSpan w:val="4"/>
          </w:tcPr>
          <w:p w:rsidRDefault="005A4011" w:rsidP="00EA0666" w:rsidR="005A4011" w:rsidRPr="005A401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5A4011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                    ukupno</w:t>
            </w:r>
          </w:p>
        </w:tc>
        <w:tc>
          <w:tcPr>
            <w:tcW w:type="dxa" w:w="1276"/>
          </w:tcPr>
          <w:p w:rsidRDefault="005A4011" w:rsidP="00EA0666" w:rsidR="005A4011" w:rsidRPr="005A401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5A4011">
              <w:rPr>
                <w:rFonts w:hAnsi="Times New Roman" w:ascii="Times New Roman"/>
                <w:b/>
                <w:sz w:val="24"/>
                <w:szCs w:val="24"/>
              </w:rPr>
              <w:t>72.658,24</w:t>
            </w:r>
          </w:p>
        </w:tc>
        <w:tc>
          <w:tcPr>
            <w:tcW w:type="dxa" w:w="2126"/>
          </w:tcPr>
          <w:p w:rsidRDefault="005A4011" w:rsidP="00EA0666" w:rsidR="005A4011" w:rsidRPr="005A401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EC3324" w:rsidP="00EA0666" w:rsidR="005A4011" w:rsidRPr="005A401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</w:t>
            </w:r>
            <w:r w:rsidR="005A4011" w:rsidRPr="005A4011">
              <w:rPr>
                <w:rFonts w:hAnsi="Times New Roman" w:ascii="Times New Roman"/>
                <w:b/>
                <w:sz w:val="24"/>
                <w:szCs w:val="24"/>
              </w:rPr>
              <w:t>64.895,06</w:t>
            </w:r>
          </w:p>
        </w:tc>
        <w:tc>
          <w:tcPr>
            <w:tcW w:type="dxa" w:w="2127"/>
          </w:tcPr>
          <w:p w:rsidRDefault="005A4011" w:rsidP="00EA0666" w:rsidR="005A4011"/>
        </w:tc>
      </w:tr>
    </w:tbl>
    <w:p w:rsidRDefault="00EA0666" w:rsidR="00EA0666"/>
    <w:p w:rsidRDefault="002459A2" w:rsidR="002459A2"/>
    <w:p w:rsidRDefault="002443E6" w:rsidR="002443E6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3"/>
        <w:gridCol w:w="3228"/>
        <w:gridCol w:w="4490"/>
        <w:gridCol w:w="5259"/>
      </w:tblGrid>
      <w:tr w:rsidTr="002459A2" w:rsidR="002459A2">
        <w:tc>
          <w:tcPr>
            <w:tcW w:type="dxa" w:w="1101"/>
          </w:tcPr>
          <w:p w:rsidRDefault="002459A2" w:rsidR="002459A2" w:rsidRPr="002459A2">
            <w:pPr>
              <w:rPr>
                <w:rFonts w:hAnsi="Times New Roman" w:ascii="Times New Roman"/>
                <w:sz w:val="24"/>
                <w:szCs w:val="24"/>
              </w:rPr>
            </w:pPr>
            <w:r w:rsidRPr="002459A2">
              <w:rPr>
                <w:rFonts w:hAnsi="Times New Roman" w:ascii="Times New Roman"/>
                <w:sz w:val="24"/>
                <w:szCs w:val="24"/>
              </w:rPr>
              <w:t>Red. broj   prijavljene  tražbine</w:t>
            </w:r>
          </w:p>
        </w:tc>
        <w:tc>
          <w:tcPr>
            <w:tcW w:type="dxa" w:w="3260"/>
          </w:tcPr>
          <w:p w:rsidRDefault="002459A2" w:rsidR="002459A2" w:rsidRPr="002459A2">
            <w:pPr>
              <w:rPr>
                <w:rFonts w:hAnsi="Times New Roman" w:ascii="Times New Roman"/>
                <w:sz w:val="24"/>
                <w:szCs w:val="24"/>
              </w:rPr>
            </w:pPr>
            <w:r w:rsidRPr="002459A2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</w:tc>
        <w:tc>
          <w:tcPr>
            <w:tcW w:type="dxa" w:w="4536"/>
          </w:tcPr>
          <w:p w:rsidRDefault="002459A2" w:rsidR="002459A2" w:rsidRPr="002459A2">
            <w:pPr>
              <w:rPr>
                <w:rFonts w:hAnsi="Times New Roman" w:ascii="Times New Roman"/>
                <w:sz w:val="24"/>
                <w:szCs w:val="24"/>
              </w:rPr>
            </w:pPr>
            <w:r w:rsidRPr="002459A2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5323"/>
          </w:tcPr>
          <w:p w:rsidRDefault="002459A2" w:rsidR="002459A2" w:rsidRPr="002459A2">
            <w:pPr>
              <w:rPr>
                <w:rFonts w:hAnsi="Times New Roman" w:ascii="Times New Roman"/>
                <w:sz w:val="24"/>
                <w:szCs w:val="24"/>
              </w:rPr>
            </w:pPr>
            <w:r w:rsidRPr="002459A2">
              <w:rPr>
                <w:rFonts w:hAnsi="Times New Roman" w:ascii="Times New Roman"/>
                <w:sz w:val="24"/>
                <w:szCs w:val="24"/>
              </w:rPr>
              <w:t>Oznaka ovršne isprave ako se tražbina zasniva  na ovršnoj ispravi</w:t>
            </w:r>
          </w:p>
        </w:tc>
      </w:tr>
      <w:tr w:rsidTr="002459A2" w:rsidR="002459A2">
        <w:tc>
          <w:tcPr>
            <w:tcW w:type="dxa" w:w="1101"/>
          </w:tcPr>
          <w:p w:rsidRDefault="002459A2" w:rsidR="002459A2" w:rsidRPr="002459A2">
            <w:pPr>
              <w:rPr>
                <w:rFonts w:hAnsi="Times New Roman" w:ascii="Times New Roman"/>
                <w:sz w:val="24"/>
                <w:szCs w:val="24"/>
              </w:rPr>
            </w:pPr>
            <w:r w:rsidRPr="002459A2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260"/>
          </w:tcPr>
          <w:p w:rsidRDefault="00060DB5" w:rsidR="002459A2" w:rsidRPr="002459A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</w:t>
            </w:r>
            <w:r w:rsidR="002459A2" w:rsidRPr="002459A2">
              <w:rPr>
                <w:rFonts w:hAnsi="Times New Roman" w:ascii="Times New Roman"/>
                <w:sz w:val="24"/>
                <w:szCs w:val="24"/>
              </w:rPr>
              <w:t>63,18</w:t>
            </w:r>
          </w:p>
        </w:tc>
        <w:tc>
          <w:tcPr>
            <w:tcW w:type="dxa" w:w="4536"/>
          </w:tcPr>
          <w:p w:rsidRDefault="002459A2" w:rsidR="002459A2" w:rsidRPr="002459A2">
            <w:pPr>
              <w:rPr>
                <w:rFonts w:hAnsi="Times New Roman" w:ascii="Times New Roman"/>
                <w:sz w:val="24"/>
                <w:szCs w:val="24"/>
              </w:rPr>
            </w:pPr>
            <w:r w:rsidRPr="002459A2">
              <w:rPr>
                <w:rFonts w:hAnsi="Times New Roman" w:ascii="Times New Roman"/>
                <w:sz w:val="24"/>
                <w:szCs w:val="24"/>
              </w:rPr>
              <w:t>zastara</w:t>
            </w:r>
          </w:p>
        </w:tc>
        <w:tc>
          <w:tcPr>
            <w:tcW w:type="dxa" w:w="5323"/>
          </w:tcPr>
          <w:p w:rsidRDefault="002459A2" w:rsidR="002459A2"/>
        </w:tc>
      </w:tr>
      <w:tr w:rsidTr="002459A2" w:rsidR="002459A2">
        <w:tc>
          <w:tcPr>
            <w:tcW w:type="dxa" w:w="1101"/>
          </w:tcPr>
          <w:p w:rsidRDefault="005A4011" w:rsidR="002459A2" w:rsidRPr="005A401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5A4011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3260"/>
          </w:tcPr>
          <w:p w:rsidRDefault="00060DB5" w:rsidR="002459A2" w:rsidRPr="005A401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</w:t>
            </w:r>
            <w:r w:rsidR="005A4011" w:rsidRPr="005A4011">
              <w:rPr>
                <w:rFonts w:hAnsi="Times New Roman" w:ascii="Times New Roman"/>
                <w:b/>
                <w:sz w:val="24"/>
                <w:szCs w:val="24"/>
              </w:rPr>
              <w:t>63,18</w:t>
            </w:r>
          </w:p>
        </w:tc>
        <w:tc>
          <w:tcPr>
            <w:tcW w:type="dxa" w:w="4536"/>
          </w:tcPr>
          <w:p w:rsidRDefault="002459A2" w:rsidR="002459A2"/>
        </w:tc>
        <w:tc>
          <w:tcPr>
            <w:tcW w:type="dxa" w:w="5323"/>
          </w:tcPr>
          <w:p w:rsidRDefault="002459A2" w:rsidR="002459A2"/>
        </w:tc>
      </w:tr>
    </w:tbl>
    <w:p w:rsidRDefault="002459A2" w:rsidR="002459A2"/>
    <w:p w:rsidRDefault="00CE6511" w:rsidR="00CE6511"/>
    <w:p w:rsidRDefault="002459A2" w:rsidR="002459A2">
      <w:pPr>
        <w:rPr>
          <w:rFonts w:hAnsi="Times New Roman" w:ascii="Times New Roman"/>
          <w:sz w:val="24"/>
          <w:szCs w:val="24"/>
        </w:rPr>
      </w:pPr>
      <w:r w:rsidRPr="00976C26">
        <w:rPr>
          <w:rFonts w:hAnsi="Times New Roman" w:ascii="Times New Roman"/>
          <w:sz w:val="24"/>
          <w:szCs w:val="24"/>
        </w:rPr>
        <w:t xml:space="preserve">Napomena </w:t>
      </w:r>
      <w:r w:rsidR="00976C26" w:rsidRPr="00976C26">
        <w:rPr>
          <w:rFonts w:hAnsi="Times New Roman" w:ascii="Times New Roman"/>
          <w:sz w:val="24"/>
          <w:szCs w:val="24"/>
        </w:rPr>
        <w:t>: prijava pod red. brojem 1:</w:t>
      </w:r>
      <w:r w:rsidR="00976C26">
        <w:rPr>
          <w:rFonts w:hAnsi="Times New Roman" w:ascii="Times New Roman"/>
          <w:sz w:val="24"/>
          <w:szCs w:val="24"/>
        </w:rPr>
        <w:t xml:space="preserve"> </w:t>
      </w:r>
      <w:r w:rsidR="00976C26" w:rsidRPr="00976C26">
        <w:rPr>
          <w:rFonts w:hAnsi="Times New Roman" w:ascii="Times New Roman"/>
          <w:sz w:val="24"/>
          <w:szCs w:val="24"/>
        </w:rPr>
        <w:t xml:space="preserve"> iznos od </w:t>
      </w:r>
      <w:r w:rsidR="00976C26">
        <w:rPr>
          <w:rFonts w:hAnsi="Times New Roman" w:ascii="Times New Roman"/>
          <w:sz w:val="24"/>
          <w:szCs w:val="24"/>
        </w:rPr>
        <w:t xml:space="preserve"> </w:t>
      </w:r>
      <w:r w:rsidR="00976C26" w:rsidRPr="00976C26">
        <w:rPr>
          <w:rFonts w:hAnsi="Times New Roman" w:ascii="Times New Roman"/>
          <w:sz w:val="24"/>
          <w:szCs w:val="24"/>
        </w:rPr>
        <w:t>7.700,00 kn</w:t>
      </w:r>
      <w:r w:rsidR="00976C26">
        <w:rPr>
          <w:rFonts w:hAnsi="Times New Roman" w:ascii="Times New Roman"/>
          <w:sz w:val="24"/>
          <w:szCs w:val="24"/>
        </w:rPr>
        <w:t xml:space="preserve"> </w:t>
      </w:r>
      <w:r w:rsidR="00976C26" w:rsidRPr="00976C26">
        <w:rPr>
          <w:rFonts w:hAnsi="Times New Roman" w:ascii="Times New Roman"/>
          <w:sz w:val="24"/>
          <w:szCs w:val="24"/>
        </w:rPr>
        <w:t xml:space="preserve"> odbaciti jer spada u tražbine nižeg isplatnog reda (</w:t>
      </w:r>
      <w:r w:rsidR="00976C26">
        <w:rPr>
          <w:rFonts w:hAnsi="Times New Roman" w:ascii="Times New Roman"/>
          <w:sz w:val="24"/>
          <w:szCs w:val="24"/>
        </w:rPr>
        <w:t xml:space="preserve"> novčane kazne za prekršaje i trošk.</w:t>
      </w:r>
      <w:r w:rsidR="00976C26" w:rsidRPr="00976C26">
        <w:rPr>
          <w:rFonts w:hAnsi="Times New Roman" w:ascii="Times New Roman"/>
          <w:sz w:val="24"/>
          <w:szCs w:val="24"/>
        </w:rPr>
        <w:t xml:space="preserve"> </w:t>
      </w:r>
      <w:r w:rsidR="00976C26">
        <w:rPr>
          <w:rFonts w:hAnsi="Times New Roman" w:ascii="Times New Roman"/>
          <w:sz w:val="24"/>
          <w:szCs w:val="24"/>
        </w:rPr>
        <w:t>p</w:t>
      </w:r>
      <w:r w:rsidR="00976C26" w:rsidRPr="00976C26">
        <w:rPr>
          <w:rFonts w:hAnsi="Times New Roman" w:ascii="Times New Roman"/>
          <w:sz w:val="24"/>
          <w:szCs w:val="24"/>
        </w:rPr>
        <w:t>ost. )</w:t>
      </w:r>
      <w:r w:rsidR="00E15BE1">
        <w:rPr>
          <w:rFonts w:hAnsi="Times New Roman" w:ascii="Times New Roman"/>
          <w:sz w:val="24"/>
          <w:szCs w:val="24"/>
        </w:rPr>
        <w:t>.</w:t>
      </w:r>
    </w:p>
    <w:p w:rsidRDefault="00CE6511" w:rsidR="00CE6511">
      <w:pPr>
        <w:rPr>
          <w:rFonts w:hAnsi="Times New Roman" w:ascii="Times New Roman"/>
          <w:sz w:val="24"/>
          <w:szCs w:val="24"/>
        </w:rPr>
      </w:pPr>
    </w:p>
    <w:p w:rsidRDefault="00E15BE1" w:rsidR="00E15BE1">
      <w:pPr>
        <w:rPr>
          <w:rFonts w:hAnsi="Times New Roman" w:ascii="Times New Roman"/>
          <w:sz w:val="24"/>
          <w:szCs w:val="24"/>
        </w:rPr>
      </w:pPr>
    </w:p>
    <w:p w:rsidRDefault="00E15BE1" w:rsidR="00E15BE1">
      <w:pPr>
        <w:rPr>
          <w:rFonts w:hAnsi="Times New Roman" w:ascii="Times New Roman"/>
          <w:sz w:val="24"/>
          <w:szCs w:val="24"/>
        </w:rPr>
      </w:pPr>
    </w:p>
    <w:p w:rsidRDefault="00E15BE1" w:rsidR="00E15BE1">
      <w:pPr>
        <w:rPr>
          <w:rFonts w:hAnsi="Times New Roman" w:ascii="Times New Roman"/>
          <w:b/>
          <w:sz w:val="24"/>
          <w:szCs w:val="24"/>
        </w:rPr>
      </w:pPr>
      <w:r w:rsidRPr="00E15BE1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II</w:t>
      </w:r>
      <w:r w:rsidR="0097245A">
        <w:rPr>
          <w:rFonts w:hAnsi="Times New Roman" w:ascii="Times New Roman"/>
          <w:b/>
          <w:sz w:val="24"/>
          <w:szCs w:val="24"/>
        </w:rPr>
        <w:t>.</w:t>
      </w:r>
      <w:r w:rsidRPr="00E15BE1">
        <w:rPr>
          <w:rFonts w:hAnsi="Times New Roman" w:ascii="Times New Roman"/>
          <w:b/>
          <w:sz w:val="24"/>
          <w:szCs w:val="24"/>
        </w:rPr>
        <w:t xml:space="preserve">          TABLICA  RAZLUČNIH  PRAVA</w:t>
      </w:r>
    </w:p>
    <w:p w:rsidRDefault="00E15BE1" w:rsidR="00E15BE1">
      <w:pPr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747"/>
        <w:gridCol w:w="1761"/>
        <w:gridCol w:w="1760"/>
        <w:gridCol w:w="1774"/>
        <w:gridCol w:w="1755"/>
        <w:gridCol w:w="1759"/>
        <w:gridCol w:w="1909"/>
        <w:gridCol w:w="1755"/>
      </w:tblGrid>
      <w:tr w:rsidTr="00E15BE1" w:rsidR="00E15BE1">
        <w:tc>
          <w:tcPr>
            <w:tcW w:type="dxa" w:w="1777"/>
          </w:tcPr>
          <w:p w:rsidRDefault="00603A73" w:rsidR="00E15BE1" w:rsidRPr="00603A73">
            <w:pPr>
              <w:rPr>
                <w:rFonts w:hAnsi="Times New Roman" w:ascii="Times New Roman"/>
                <w:sz w:val="24"/>
                <w:szCs w:val="24"/>
              </w:rPr>
            </w:pPr>
            <w:r w:rsidRPr="00603A73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1777"/>
          </w:tcPr>
          <w:p w:rsidRDefault="00603A73" w:rsidR="00E15BE1" w:rsidRPr="00603A73">
            <w:pPr>
              <w:rPr>
                <w:rFonts w:hAnsi="Times New Roman" w:ascii="Times New Roman"/>
                <w:sz w:val="24"/>
                <w:szCs w:val="24"/>
              </w:rPr>
            </w:pPr>
            <w:r w:rsidRPr="00603A73">
              <w:rPr>
                <w:rFonts w:hAnsi="Times New Roman" w:ascii="Times New Roman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type="dxa" w:w="1777"/>
          </w:tcPr>
          <w:p w:rsidRDefault="00603A73" w:rsidR="00E15BE1" w:rsidRPr="00603A7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razlučnog vjerovnika</w:t>
            </w:r>
          </w:p>
        </w:tc>
        <w:tc>
          <w:tcPr>
            <w:tcW w:type="dxa" w:w="1777"/>
          </w:tcPr>
          <w:p w:rsidRDefault="00603A73" w:rsidR="00E15BE1" w:rsidRPr="00603A7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dxa" w:w="1778"/>
          </w:tcPr>
          <w:p w:rsidRDefault="00603A73" w:rsidR="00E15BE1" w:rsidRPr="00603A7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778"/>
          </w:tcPr>
          <w:p w:rsidRDefault="00603A73" w:rsidR="00E15BE1" w:rsidRPr="00603A7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778"/>
          </w:tcPr>
          <w:p w:rsidRDefault="00603A73" w:rsidR="00E15BE1" w:rsidRPr="00603A73">
            <w:pPr>
              <w:rPr>
                <w:rFonts w:hAnsi="Times New Roman" w:ascii="Times New Roman"/>
                <w:sz w:val="24"/>
                <w:szCs w:val="24"/>
              </w:rPr>
            </w:pPr>
            <w:r w:rsidRPr="00603A73">
              <w:rPr>
                <w:rFonts w:hAnsi="Times New Roman" w:ascii="Times New Roman"/>
                <w:sz w:val="24"/>
                <w:szCs w:val="24"/>
              </w:rPr>
              <w:t>Pravnu osnovu tražbine osigurane razlučnimpravom</w:t>
            </w:r>
          </w:p>
        </w:tc>
        <w:tc>
          <w:tcPr>
            <w:tcW w:type="dxa" w:w="1778"/>
          </w:tcPr>
          <w:p w:rsidRDefault="00603A73" w:rsidR="00E15BE1" w:rsidRPr="00603A7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Dio imovine na koju se odnosi razlučno pravo</w:t>
            </w:r>
          </w:p>
        </w:tc>
      </w:tr>
      <w:tr w:rsidTr="00E15BE1" w:rsidR="00E15BE1">
        <w:tc>
          <w:tcPr>
            <w:tcW w:type="dxa" w:w="1777"/>
          </w:tcPr>
          <w:p w:rsidRDefault="00E15BE1" w:rsidR="00E15BE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7"/>
          </w:tcPr>
          <w:p w:rsidRDefault="00E15BE1" w:rsidR="00E15BE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7"/>
          </w:tcPr>
          <w:p w:rsidRDefault="00E15BE1" w:rsidR="00E15BE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7"/>
          </w:tcPr>
          <w:p w:rsidRDefault="00E15BE1" w:rsidR="00E15BE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E15BE1" w:rsidR="00E15BE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E15BE1" w:rsidR="00E15BE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E15BE1" w:rsidR="00E15BE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E15BE1" w:rsidR="00E15BE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E15BE1" w:rsidR="00E15BE1">
      <w:pPr>
        <w:rPr>
          <w:rFonts w:hAnsi="Times New Roman" w:ascii="Times New Roman"/>
          <w:b/>
          <w:sz w:val="24"/>
          <w:szCs w:val="24"/>
        </w:rPr>
      </w:pPr>
    </w:p>
    <w:p w:rsidRDefault="0097245A" w:rsidR="0097245A">
      <w:pPr>
        <w:rPr>
          <w:rFonts w:hAnsi="Times New Roman" w:ascii="Times New Roman"/>
          <w:b/>
          <w:sz w:val="24"/>
          <w:szCs w:val="24"/>
        </w:rPr>
      </w:pPr>
    </w:p>
    <w:p w:rsidRDefault="0097245A" w:rsidR="0097245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III.         TABLICA  IZLUČNIH  PRAVA</w:t>
      </w:r>
    </w:p>
    <w:p w:rsidRDefault="0097245A" w:rsidR="0097245A">
      <w:pPr>
        <w:rPr>
          <w:rFonts w:hAnsi="Times New Roman" w:ascii="Times New Roman"/>
          <w:sz w:val="24"/>
          <w:szCs w:val="24"/>
        </w:rPr>
      </w:pPr>
    </w:p>
    <w:p w:rsidRDefault="0097245A" w:rsidR="0097245A">
      <w:pPr>
        <w:rPr>
          <w:rFonts w:hAnsi="Times New Roman" w:ascii="Times New Roman"/>
          <w:sz w:val="24"/>
          <w:szCs w:val="24"/>
        </w:rPr>
      </w:pPr>
    </w:p>
    <w:p w:rsidRDefault="0097245A" w:rsidR="0097245A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70"/>
        <w:gridCol w:w="2370"/>
        <w:gridCol w:w="2370"/>
        <w:gridCol w:w="2370"/>
        <w:gridCol w:w="2370"/>
        <w:gridCol w:w="2370"/>
      </w:tblGrid>
      <w:tr w:rsidTr="00414EB4" w:rsidR="0097245A">
        <w:tc>
          <w:tcPr>
            <w:tcW w:type="dxa" w:w="2370"/>
            <w:vAlign w:val="center"/>
          </w:tcPr>
          <w:p w:rsidRDefault="0097245A" w:rsidP="0097245A" w:rsidR="0097245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7245A" w:rsidP="0097245A" w:rsidR="0097245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  <w:vAlign w:val="center"/>
          </w:tcPr>
          <w:p w:rsidRDefault="0097245A" w:rsidP="0097245A" w:rsidR="0097245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2370"/>
            <w:vAlign w:val="center"/>
          </w:tcPr>
          <w:p w:rsidRDefault="0097245A" w:rsidP="0097245A" w:rsidR="0097245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dxa" w:w="2370"/>
            <w:vAlign w:val="center"/>
          </w:tcPr>
          <w:p w:rsidRDefault="0097245A" w:rsidP="0097245A" w:rsidR="0097245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2370"/>
            <w:vAlign w:val="center"/>
          </w:tcPr>
          <w:p w:rsidRDefault="0097245A" w:rsidP="0097245A" w:rsidR="0097245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dxa" w:w="2370"/>
            <w:vAlign w:val="center"/>
          </w:tcPr>
          <w:p w:rsidRDefault="0097245A" w:rsidP="0097245A" w:rsidR="0097245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97245A" w:rsidR="0097245A">
        <w:tc>
          <w:tcPr>
            <w:tcW w:type="dxa" w:w="2370"/>
          </w:tcPr>
          <w:p w:rsidRDefault="0097245A" w:rsidP="0097245A" w:rsidR="0097245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7245A" w:rsidP="0097245A" w:rsidR="0097245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7245A" w:rsidP="0097245A" w:rsidR="0097245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7245A" w:rsidP="0097245A" w:rsidR="0097245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7245A" w:rsidP="0097245A" w:rsidR="0097245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7245A" w:rsidP="0097245A" w:rsidR="0097245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7245A" w:rsidR="0097245A">
      <w:pPr>
        <w:rPr>
          <w:rFonts w:hAnsi="Times New Roman" w:ascii="Times New Roman"/>
          <w:sz w:val="24"/>
          <w:szCs w:val="24"/>
        </w:rPr>
      </w:pPr>
    </w:p>
    <w:p w:rsidRDefault="0097245A" w:rsidR="0097245A">
      <w:pPr>
        <w:rPr>
          <w:rFonts w:hAnsi="Times New Roman" w:ascii="Times New Roman"/>
          <w:sz w:val="24"/>
          <w:szCs w:val="24"/>
        </w:rPr>
      </w:pPr>
    </w:p>
    <w:p w:rsidRDefault="0097245A" w:rsidR="0097245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 i  datum                                                                                                                                                      stečajna  upraviteljica</w:t>
      </w:r>
    </w:p>
    <w:p w:rsidRDefault="0097245A" w:rsidR="0097245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25.01.2019.                                                                                                                                                         Ana  Šakić</w:t>
      </w:r>
    </w:p>
    <w:p w:rsidRDefault="00600501" w:rsidR="00600501">
      <w:pPr>
        <w:rPr>
          <w:rFonts w:hAnsi="Times New Roman" w:ascii="Times New Roman"/>
          <w:sz w:val="24"/>
          <w:szCs w:val="24"/>
        </w:rPr>
      </w:pPr>
    </w:p>
    <w:p w:rsidRDefault="00600501" w:rsidR="00600501">
      <w:pPr>
        <w:rPr>
          <w:rFonts w:hAnsi="Times New Roman" w:ascii="Times New Roman"/>
          <w:sz w:val="24"/>
          <w:szCs w:val="24"/>
        </w:rPr>
      </w:pPr>
    </w:p>
    <w:p w:rsidRDefault="00600501" w:rsidR="00600501">
      <w:pPr>
        <w:rPr>
          <w:rFonts w:hAnsi="Times New Roman" w:ascii="Times New Roman"/>
          <w:sz w:val="24"/>
          <w:szCs w:val="24"/>
        </w:rPr>
      </w:pPr>
    </w:p>
    <w:p w:rsidRDefault="00201ACE" w:rsidR="00201ACE">
      <w:pPr>
        <w:rPr>
          <w:rFonts w:hAnsi="Times New Roman" w:ascii="Times New Roman"/>
          <w:sz w:val="24"/>
          <w:szCs w:val="24"/>
        </w:rPr>
      </w:pPr>
    </w:p>
    <w:p w:rsidRDefault="00201ACE" w:rsidR="00201AC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Popis  dokumenata uz prijavu br.  1.</w:t>
      </w:r>
      <w:r w:rsidR="005D176D">
        <w:rPr>
          <w:rFonts w:hAnsi="Times New Roman" w:ascii="Times New Roman"/>
          <w:sz w:val="24"/>
          <w:szCs w:val="24"/>
        </w:rPr>
        <w:t>:</w:t>
      </w:r>
    </w:p>
    <w:p w:rsidRDefault="005D176D" w:rsidR="005D176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godišnji obračun poreza  na dobit  za 2008. – predujmovi za 12/2009.  i  01. – 03. 2010</w:t>
      </w:r>
    </w:p>
    <w:p w:rsidRDefault="005D176D" w:rsidR="005D176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ovjereni izlist godišnji obračun poreza na tvrtku od 2010.  do 2013.</w:t>
      </w:r>
    </w:p>
    <w:p w:rsidRDefault="005D176D" w:rsidR="005D176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ovjereni izlist obračuna  predujmova članarine HGK  za </w:t>
      </w:r>
      <w:r w:rsidR="00D574F3">
        <w:rPr>
          <w:rFonts w:hAnsi="Times New Roman" w:ascii="Times New Roman"/>
          <w:sz w:val="24"/>
          <w:szCs w:val="24"/>
        </w:rPr>
        <w:t>2015., 2016. I 2017.</w:t>
      </w:r>
    </w:p>
    <w:p w:rsidRDefault="00D574F3" w:rsidR="00D574F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ovjereni izlist zaduženja za 2010. Godinu novčane kazne  za prekršaje.</w:t>
      </w:r>
    </w:p>
    <w:p w:rsidRDefault="00D574F3" w:rsidR="00D574F3">
      <w:pPr>
        <w:rPr>
          <w:rFonts w:hAnsi="Times New Roman" w:ascii="Times New Roman"/>
          <w:sz w:val="24"/>
          <w:szCs w:val="24"/>
        </w:rPr>
      </w:pPr>
    </w:p>
    <w:p w:rsidRDefault="00D574F3" w:rsidR="00D574F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Popis dokumenata uz prijavu br. 2.:</w:t>
      </w:r>
    </w:p>
    <w:p w:rsidRDefault="00D574F3" w:rsidR="00D574F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Ovrv - 18877/10,  Ovrv – 19410/14, Ovrv – 44925/18</w:t>
      </w:r>
    </w:p>
    <w:p w:rsidRDefault="00D574F3" w:rsidR="00201ACE" w:rsidRPr="0097245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izvadak iz ovjerovljenih poslovnih knjiga za zajedničku pričuv</w:t>
      </w:r>
      <w:r w:rsidR="006D4850">
        <w:rPr>
          <w:rFonts w:hAnsi="Times New Roman" w:ascii="Times New Roman"/>
          <w:sz w:val="24"/>
          <w:szCs w:val="24"/>
        </w:rPr>
        <w:t>u.</w:t>
      </w:r>
    </w:p>
    <w:sectPr w:rsidSect="00EA0666" w:rsidR="00201ACE" w:rsidRPr="0097245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852" w:rsidP="00EA0666" w:rsidR="00023852">
      <w:pPr>
        <w:spacing w:after="0"/>
      </w:pPr>
      <w:r>
        <w:separator/>
      </w:r>
    </w:p>
  </w:endnote>
  <w:endnote w:id="0" w:type="continuationSeparator">
    <w:p w:rsidRDefault="00023852" w:rsidP="00EA0666" w:rsidR="000238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852" w:rsidP="00EA0666" w:rsidR="00023852">
      <w:pPr>
        <w:spacing w:after="0"/>
      </w:pPr>
      <w:r>
        <w:separator/>
      </w:r>
    </w:p>
  </w:footnote>
  <w:footnote w:id="0" w:type="continuationSeparator">
    <w:p w:rsidRDefault="00023852" w:rsidP="00EA0666" w:rsidR="0002385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0666"/>
    <w:rsid w:val="00023852"/>
    <w:rsid w:val="00060DB5"/>
    <w:rsid w:val="001C3A33"/>
    <w:rsid w:val="00201ACE"/>
    <w:rsid w:val="002443E6"/>
    <w:rsid w:val="002459A2"/>
    <w:rsid w:val="00342927"/>
    <w:rsid w:val="0037496F"/>
    <w:rsid w:val="00475781"/>
    <w:rsid w:val="0051001B"/>
    <w:rsid w:val="00534338"/>
    <w:rsid w:val="005A4011"/>
    <w:rsid w:val="005D176D"/>
    <w:rsid w:val="00600501"/>
    <w:rsid w:val="00603A73"/>
    <w:rsid w:val="0063491A"/>
    <w:rsid w:val="006D4850"/>
    <w:rsid w:val="007D6F6C"/>
    <w:rsid w:val="00885EBF"/>
    <w:rsid w:val="0097245A"/>
    <w:rsid w:val="00976C26"/>
    <w:rsid w:val="00A4438F"/>
    <w:rsid w:val="00BF00B3"/>
    <w:rsid w:val="00CE6511"/>
    <w:rsid w:val="00D45546"/>
    <w:rsid w:val="00D574F3"/>
    <w:rsid w:val="00E15BE1"/>
    <w:rsid w:val="00EA0666"/>
    <w:rsid w:val="00EA57FE"/>
    <w:rsid w:val="00EC3324"/>
    <w:rsid w:val="00F037BA"/>
    <w:rsid w:val="00FA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666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A0666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59"/>
    <w:rsid w:val="00EA0666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EA0666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A066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EA066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F0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0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0B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0B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0B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666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A0666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59"/>
    <w:rsid w:val="00EA0666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EA0666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A066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EA066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F0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0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0B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0B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0B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382</properties:Words>
  <properties:Characters>2211</properties:Characters>
  <properties:Lines>185</properties:Lines>
  <properties:Paragraphs>82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2019-01-29T13:06:00Z</dcterms:created>
  <dc:creator>Windows korisnik</dc:creator>
  <cp:lastModifiedBy>Dijana Hadžić</cp:lastModifiedBy>
  <dcterms:modified xmlns:xsi="http://www.w3.org/2001/XMLSchema-instance" xsi:type="dcterms:W3CDTF">2019-01-29T13:07:00Z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St-3051/2018-31 / Podnesak - Podnesak (stečajna masa VIKTIN -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