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a2985" w14:paraId="36a2985" w:rsidRDefault="00EF60D4" w:rsidP="006B2F67" w:rsidR="006B2F67" w:rsidRPr="00C006F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="006B2F67" w:rsidRPr="00C006F1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15645"/>
            <wp:effectExtent b="9525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2F67" w:rsidP="006B2F67" w:rsidR="006B2F67" w:rsidRPr="00C006F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006F1">
        <w:rPr>
          <w:rFonts w:cs="Times New Roman" w:hAnsi="Times New Roman" w:ascii="Times New Roman"/>
          <w:sz w:val="24"/>
          <w:szCs w:val="24"/>
        </w:rPr>
        <w:t xml:space="preserve">REPUBLIKA HRVATSKA                                                                             </w:t>
      </w:r>
    </w:p>
    <w:p w:rsidRDefault="006B2F67" w:rsidP="006B2F67" w:rsidR="006B2F67" w:rsidRPr="00C006F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006F1">
        <w:rPr>
          <w:rFonts w:cs="Times New Roman" w:hAnsi="Times New Roman" w:ascii="Times New Roman"/>
          <w:sz w:val="24"/>
          <w:szCs w:val="24"/>
        </w:rPr>
        <w:t xml:space="preserve"> Trgovački sud u Zagrebu</w:t>
      </w:r>
    </w:p>
    <w:p w:rsidRDefault="006B2F67" w:rsidP="006B2F67" w:rsidR="006B2F6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006F1">
        <w:rPr>
          <w:rFonts w:cs="Times New Roman" w:hAnsi="Times New Roman" w:ascii="Times New Roman"/>
          <w:sz w:val="24"/>
          <w:szCs w:val="24"/>
        </w:rPr>
        <w:t xml:space="preserve">  Zagreb, Amruševa 2/II</w:t>
      </w:r>
    </w:p>
    <w:p w:rsidRDefault="00951BF0" w:rsidP="006B2F67" w:rsidR="00951BF0" w:rsidRPr="00C006F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51BF0" w:rsidP="00951BF0" w:rsidR="006B2F67">
      <w:pPr>
        <w:overflowPunct w:val="false"/>
        <w:autoSpaceDE w:val="false"/>
        <w:autoSpaceDN w:val="false"/>
        <w:adjustRightInd w:val="false"/>
        <w:spacing w:lineRule="auto" w:line="240" w:after="0"/>
        <w:ind w:left="6372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34. St-3202/2016-39</w:t>
      </w:r>
    </w:p>
    <w:p w:rsidRDefault="00951BF0" w:rsidP="00951BF0" w:rsidR="00951BF0" w:rsidRPr="00C006F1">
      <w:pPr>
        <w:overflowPunct w:val="false"/>
        <w:autoSpaceDE w:val="false"/>
        <w:autoSpaceDN w:val="false"/>
        <w:adjustRightInd w:val="false"/>
        <w:spacing w:lineRule="auto" w:line="240" w:after="0"/>
        <w:ind w:left="6372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B2F67" w:rsidP="00847D99" w:rsidR="006B2F67" w:rsidRPr="00C006F1">
      <w:pPr>
        <w:keepNext/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A K</w:t>
      </w:r>
    </w:p>
    <w:p w:rsidRDefault="006B2F67" w:rsidP="00EE1C9B" w:rsidR="006B2F67" w:rsidRPr="00EE1C9B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E1C9B" w:rsidP="00EE1C9B" w:rsidR="005F1DB1" w:rsidRPr="00EE1C9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E1C9B">
        <w:rPr>
          <w:rFonts w:cs="Times New Roman" w:hAnsi="Times New Roman" w:ascii="Times New Roman"/>
          <w:sz w:val="24"/>
          <w:szCs w:val="24"/>
        </w:rPr>
        <w:t>TRGOVAČKI SUD U ZAGREB</w:t>
      </w:r>
      <w:r w:rsidR="00A3390F">
        <w:rPr>
          <w:rFonts w:cs="Times New Roman" w:hAnsi="Times New Roman" w:ascii="Times New Roman"/>
          <w:sz w:val="24"/>
          <w:szCs w:val="24"/>
        </w:rPr>
        <w:t xml:space="preserve">U po sucu Mirjani Chour Hršak, </w:t>
      </w:r>
      <w:r w:rsidRPr="00EE1C9B">
        <w:rPr>
          <w:rFonts w:cs="Times New Roman" w:hAnsi="Times New Roman" w:ascii="Times New Roman"/>
          <w:sz w:val="24"/>
          <w:szCs w:val="24"/>
        </w:rPr>
        <w:t>u stečajnom postupku nad stečajnim dužnikom JELKOVEC GRADNJA j.d.o.o. za graditeljstvo i usluge, OIB: 59461233717, MBS: 080848774, Sesvete (Grad Zagreb), Borisa Papandopula 1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5F1DB1" w:rsidRPr="00EE1C9B">
        <w:rPr>
          <w:rFonts w:cs="Times New Roman" w:hAnsi="Times New Roman" w:ascii="Times New Roman"/>
          <w:sz w:val="24"/>
          <w:szCs w:val="24"/>
        </w:rPr>
        <w:t xml:space="preserve">dana </w:t>
      </w:r>
      <w:r>
        <w:rPr>
          <w:rFonts w:cs="Times New Roman" w:hAnsi="Times New Roman" w:ascii="Times New Roman"/>
          <w:sz w:val="24"/>
          <w:szCs w:val="24"/>
        </w:rPr>
        <w:t>22</w:t>
      </w:r>
      <w:r w:rsidR="005F1DB1" w:rsidRPr="00EE1C9B">
        <w:rPr>
          <w:rFonts w:cs="Times New Roman" w:hAnsi="Times New Roman" w:ascii="Times New Roman"/>
          <w:sz w:val="24"/>
          <w:szCs w:val="24"/>
        </w:rPr>
        <w:t xml:space="preserve">. </w:t>
      </w:r>
      <w:r w:rsidR="008C2BA4">
        <w:rPr>
          <w:rFonts w:cs="Times New Roman" w:hAnsi="Times New Roman" w:ascii="Times New Roman"/>
          <w:sz w:val="24"/>
          <w:szCs w:val="24"/>
        </w:rPr>
        <w:t>veljače 2019</w:t>
      </w:r>
      <w:r w:rsidR="005F1DB1" w:rsidRPr="00EE1C9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6B2F67" w:rsidP="005F1DB1" w:rsidR="006B2F67" w:rsidRPr="005F1DB1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B2F67" w:rsidP="006B2F67" w:rsidR="006B2F67" w:rsidRPr="00C006F1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 a k l j u č i o   j e</w:t>
      </w:r>
    </w:p>
    <w:p w:rsidRDefault="005B129F" w:rsidP="006B2F67" w:rsidR="005B129F" w:rsidRPr="00C006F1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3281" w:rsidP="000C5047" w:rsidR="006B2F67" w:rsidRPr="00C006F1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Određuje </w:t>
      </w:r>
      <w:r w:rsidRPr="000C50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se </w:t>
      </w:r>
      <w:r w:rsidR="000C5047" w:rsidRPr="000C5047">
        <w:rPr>
          <w:rFonts w:cs="Times New Roman" w:hAnsi="Times New Roman" w:ascii="Times New Roman"/>
          <w:sz w:val="24"/>
          <w:szCs w:val="24"/>
        </w:rPr>
        <w:t>izvještajno ročište za</w:t>
      </w:r>
      <w:r w:rsidR="001974B6">
        <w:rPr>
          <w:rFonts w:cs="Times New Roman" w:hAnsi="Times New Roman" w:ascii="Times New Roman"/>
          <w:sz w:val="24"/>
          <w:szCs w:val="24"/>
        </w:rPr>
        <w:t>:</w:t>
      </w:r>
    </w:p>
    <w:p w:rsidRDefault="005B129F" w:rsidP="006B2F67" w:rsidR="005B129F" w:rsidRPr="00C006F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0C5047" w:rsidP="005B129F" w:rsidR="005B129F" w:rsidRPr="00C006F1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11</w:t>
      </w:r>
      <w:r w:rsidR="005B129F" w:rsidRPr="00C006F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travnja 2019</w:t>
      </w:r>
      <w:r w:rsidR="005B129F" w:rsidRPr="00C006F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6A46CC" w:rsidRPr="00C006F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godine </w:t>
      </w:r>
      <w:r w:rsidR="005B129F" w:rsidRPr="00C006F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u </w:t>
      </w:r>
      <w:r w:rsidR="0034328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09</w:t>
      </w:r>
      <w:r w:rsidR="005B129F" w:rsidRPr="00C006F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34328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30</w:t>
      </w:r>
      <w:r w:rsidR="005B129F" w:rsidRPr="00C006F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</w:p>
    <w:p w:rsidRDefault="006A46CC" w:rsidP="005B129F" w:rsidR="006A46CC" w:rsidRPr="00C006F1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6A46CC" w:rsidP="006A46CC" w:rsidR="006A46CC" w:rsidRPr="00C006F1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>na Trgovačkom sudu u Zagrebu, soba 39 (II kat) u uličnoj zgradi ovog suda u Zagrebu, Petrinjska 8, na koje se pozivaju dostavom ovog zaključka:</w:t>
      </w:r>
    </w:p>
    <w:p w:rsidRDefault="006A46CC" w:rsidP="006A46CC" w:rsidR="006A46CC" w:rsidRPr="00C006F1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3281" w:rsidP="006A46CC" w:rsidR="006A46CC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upravitelj</w:t>
      </w:r>
      <w:r w:rsidR="008C2BA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Biserka Jakić, Zagreb, M. Haberlea 10</w:t>
      </w:r>
    </w:p>
    <w:p w:rsidRDefault="00C006F1" w:rsidP="00C006F1" w:rsidR="00C006F1" w:rsidRPr="00C006F1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006F1" w:rsidP="00C006F1" w:rsidR="00C006F1" w:rsidRPr="00C006F1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 odredbi članka 128. Stečajnog zakona zakazano je gore navedeno ročište.</w:t>
      </w:r>
    </w:p>
    <w:p w:rsidRDefault="005B129F" w:rsidP="006B2F67" w:rsidR="005B129F" w:rsidRPr="00C006F1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51BF0" w:rsidP="006B2F67" w:rsidR="006B2F67" w:rsidRPr="00C006F1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</w:t>
      </w:r>
      <w:r w:rsidR="006B2F67"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C006F1"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2019</w:t>
      </w:r>
      <w:r w:rsidR="006B2F67"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6B2F67" w:rsidP="006B2F67" w:rsidR="006B2F67" w:rsidRPr="00C006F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B2F67" w:rsidP="00847D99" w:rsidR="006B2F6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</w:t>
      </w: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S U D A C :</w:t>
      </w:r>
    </w:p>
    <w:p w:rsidRDefault="00023CA8" w:rsidP="00847D99" w:rsidR="00023CA8" w:rsidRPr="00C006F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B2F67" w:rsidP="00847D99" w:rsidR="006B2F67" w:rsidRPr="00C006F1">
      <w:pPr>
        <w:tabs>
          <w:tab w:pos="720" w:val="left"/>
        </w:tabs>
        <w:overflowPunct w:val="false"/>
        <w:autoSpaceDE w:val="false"/>
        <w:autoSpaceDN w:val="false"/>
        <w:adjustRightInd w:val="false"/>
        <w:spacing w:lineRule="auto" w:line="240" w:after="0"/>
        <w:ind w:left="360"/>
        <w:jc w:val="right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      MIRJANA CHOUR HRŠAK</w:t>
      </w:r>
      <w:r w:rsidR="00165252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C006F1" w:rsidP="00847D99" w:rsidR="00C006F1" w:rsidRPr="00C006F1">
      <w:pPr>
        <w:tabs>
          <w:tab w:pos="720" w:val="left"/>
        </w:tabs>
        <w:overflowPunct w:val="false"/>
        <w:autoSpaceDE w:val="false"/>
        <w:autoSpaceDN w:val="false"/>
        <w:adjustRightInd w:val="false"/>
        <w:spacing w:lineRule="auto" w:line="240" w:after="0"/>
        <w:ind w:left="360"/>
        <w:jc w:val="right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B2F67" w:rsidP="00847D99" w:rsidR="006B2F67" w:rsidRPr="00C006F1">
      <w:pPr>
        <w:tabs>
          <w:tab w:pos="6600" w:val="left"/>
        </w:tabs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B2F67" w:rsidP="006B2F67" w:rsidR="006B2F67" w:rsidRPr="00C006F1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POUKA O PRAVNOM LIJEKU: </w:t>
      </w:r>
    </w:p>
    <w:p w:rsidRDefault="00C006F1" w:rsidP="006B2F67" w:rsidR="00703840" w:rsidRPr="00C006F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 zaključka nije dopuštena žalba</w:t>
      </w:r>
      <w:r w:rsidR="0016525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47D99" w:rsidP="006B2F67" w:rsidR="00847D99" w:rsidRPr="00C006F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65252" w:rsidP="00165252" w:rsidR="00165252">
      <w:pPr>
        <w:autoSpaceDE w:val="false"/>
        <w:autoSpaceDN w:val="false"/>
        <w:adjustRightInd w:val="false"/>
        <w:spacing w:lineRule="auto" w:line="240" w:after="0"/>
        <w:ind w:hanging="720" w:left="567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otpravka-ovlašteni službenik:</w:t>
      </w:r>
    </w:p>
    <w:p w:rsidRDefault="00165252" w:rsidP="00165252" w:rsidR="00DA4506" w:rsidRPr="00DA4506">
      <w:pPr>
        <w:pStyle w:val="Odlomakpopisa"/>
        <w:ind w:left="567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Natalija Perković</w:t>
      </w:r>
    </w:p>
    <w:sectPr w:rsidSect="00847D99" w:rsidR="00DA4506" w:rsidRPr="00DA4506">
      <w:headerReference w:type="default" r:id="rId10"/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207" w:rsidP="00EF60D4" w:rsidR="00B12207">
      <w:pPr>
        <w:spacing w:lineRule="auto" w:line="240" w:after="0"/>
      </w:pPr>
      <w:r>
        <w:separator/>
      </w:r>
    </w:p>
  </w:endnote>
  <w:endnote w:id="0" w:type="continuationSeparator">
    <w:p w:rsidRDefault="00B12207" w:rsidP="00EF60D4" w:rsidR="00B1220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207" w:rsidP="00EF60D4" w:rsidR="00B12207">
      <w:pPr>
        <w:spacing w:lineRule="auto" w:line="240" w:after="0"/>
      </w:pPr>
      <w:r>
        <w:separator/>
      </w:r>
    </w:p>
  </w:footnote>
  <w:footnote w:id="0" w:type="continuationSeparator">
    <w:p w:rsidRDefault="00B12207" w:rsidP="00EF60D4" w:rsidR="00B1220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60D4" w:rsidP="00DC462B" w:rsidR="00DC462B" w:rsidRPr="00703840">
    <w:pPr>
      <w:tabs>
        <w:tab w:pos="4536" w:val="center"/>
        <w:tab w:pos="9072" w:val="right"/>
      </w:tabs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tab/>
    </w:r>
  </w:p>
  <w:p w:rsidRDefault="00EF60D4" w:rsidP="00703840" w:rsidR="00EF60D4" w:rsidRPr="00703840">
    <w:pPr>
      <w:tabs>
        <w:tab w:pos="4536" w:val="center"/>
        <w:tab w:pos="9072" w:val="right"/>
      </w:tabs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1B55A1"/>
    <w:multiLevelType w:val="hybridMultilevel"/>
    <w:tmpl w:val="78FE3B12"/>
    <w:lvl w:tplc="66009CA2" w:ilvl="0">
      <w:start w:val="3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A1700A3"/>
    <w:multiLevelType w:val="hybridMultilevel"/>
    <w:tmpl w:val="F2C4E38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2F67"/>
    <w:rsid w:val="00023CA8"/>
    <w:rsid w:val="000362E9"/>
    <w:rsid w:val="000434F1"/>
    <w:rsid w:val="00045FAF"/>
    <w:rsid w:val="0005710B"/>
    <w:rsid w:val="00096970"/>
    <w:rsid w:val="000C5047"/>
    <w:rsid w:val="000E1DDE"/>
    <w:rsid w:val="001033F0"/>
    <w:rsid w:val="00117BC5"/>
    <w:rsid w:val="001217FE"/>
    <w:rsid w:val="00165252"/>
    <w:rsid w:val="0017026D"/>
    <w:rsid w:val="00193FB6"/>
    <w:rsid w:val="001974B6"/>
    <w:rsid w:val="001E1F87"/>
    <w:rsid w:val="002A523F"/>
    <w:rsid w:val="002F1388"/>
    <w:rsid w:val="00343281"/>
    <w:rsid w:val="00360ACB"/>
    <w:rsid w:val="00380484"/>
    <w:rsid w:val="00387D43"/>
    <w:rsid w:val="003A5CA7"/>
    <w:rsid w:val="003C05E2"/>
    <w:rsid w:val="003C54BD"/>
    <w:rsid w:val="00431B33"/>
    <w:rsid w:val="00432254"/>
    <w:rsid w:val="00434D6B"/>
    <w:rsid w:val="00470ED4"/>
    <w:rsid w:val="004A164D"/>
    <w:rsid w:val="004E5A94"/>
    <w:rsid w:val="0054271A"/>
    <w:rsid w:val="005868E0"/>
    <w:rsid w:val="00586C62"/>
    <w:rsid w:val="005B129F"/>
    <w:rsid w:val="005C31AA"/>
    <w:rsid w:val="005F1DB1"/>
    <w:rsid w:val="006245F2"/>
    <w:rsid w:val="00624600"/>
    <w:rsid w:val="00697A50"/>
    <w:rsid w:val="006A46CC"/>
    <w:rsid w:val="006B087F"/>
    <w:rsid w:val="006B2F67"/>
    <w:rsid w:val="006F571D"/>
    <w:rsid w:val="00703840"/>
    <w:rsid w:val="00712582"/>
    <w:rsid w:val="0073291F"/>
    <w:rsid w:val="00761EDE"/>
    <w:rsid w:val="0078397D"/>
    <w:rsid w:val="007B2E26"/>
    <w:rsid w:val="007F726F"/>
    <w:rsid w:val="008064D1"/>
    <w:rsid w:val="00830A4A"/>
    <w:rsid w:val="00847D99"/>
    <w:rsid w:val="00854CB5"/>
    <w:rsid w:val="0085732A"/>
    <w:rsid w:val="0086702C"/>
    <w:rsid w:val="0087609D"/>
    <w:rsid w:val="008B1C57"/>
    <w:rsid w:val="008C2BA4"/>
    <w:rsid w:val="008E6B30"/>
    <w:rsid w:val="009035D9"/>
    <w:rsid w:val="009461D1"/>
    <w:rsid w:val="00951BF0"/>
    <w:rsid w:val="00A1061E"/>
    <w:rsid w:val="00A24208"/>
    <w:rsid w:val="00A3390F"/>
    <w:rsid w:val="00A45FFC"/>
    <w:rsid w:val="00AF40C4"/>
    <w:rsid w:val="00B02931"/>
    <w:rsid w:val="00B12207"/>
    <w:rsid w:val="00B63DC2"/>
    <w:rsid w:val="00B91D92"/>
    <w:rsid w:val="00BA536C"/>
    <w:rsid w:val="00C006F1"/>
    <w:rsid w:val="00C60B87"/>
    <w:rsid w:val="00CD0023"/>
    <w:rsid w:val="00CF6257"/>
    <w:rsid w:val="00DA4506"/>
    <w:rsid w:val="00DC462B"/>
    <w:rsid w:val="00E37745"/>
    <w:rsid w:val="00EB7BCA"/>
    <w:rsid w:val="00ED46BF"/>
    <w:rsid w:val="00EE1C9B"/>
    <w:rsid w:val="00EF60D4"/>
    <w:rsid w:val="00F03380"/>
    <w:rsid w:val="00F22CE2"/>
    <w:rsid w:val="00F27AEA"/>
    <w:rsid w:val="00F67697"/>
    <w:rsid w:val="00F856F0"/>
    <w:rsid w:val="00FB661A"/>
    <w:rsid w:val="00FB79C5"/>
    <w:rsid w:val="00FC5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B2F67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B2F6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B2F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2F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60D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60D4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EF60D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60D4"/>
    <w:rPr>
      <w:rFonts w:hAnsiTheme="minorHAnsi" w:asciiTheme="minorHAnsi"/>
      <w:sz w:val="22"/>
    </w:rPr>
  </w:style>
  <w:style w:styleId="Bezproreda" w:type="paragraph">
    <w:name w:val="No Spacing"/>
    <w:uiPriority w:val="1"/>
    <w:qFormat/>
    <w:rsid w:val="005F1DB1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1652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525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6525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6525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6525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B2F67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B2F6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B2F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2F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60D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60D4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EF60D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60D4"/>
    <w:rPr>
      <w:rFonts w:asciiTheme="minorHAnsi" w:hAnsiTheme="minorHAnsi"/>
      <w:sz w:val="22"/>
    </w:rPr>
  </w:style>
  <w:style w:styleId="Bezproreda" w:type="paragraph">
    <w:name w:val="No Spacing"/>
    <w:uiPriority w:val="1"/>
    <w:qFormat/>
    <w:rsid w:val="005F1DB1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1652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525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6525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6525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6525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20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946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546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6322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St-3202/2016-39</izvorni_sadrzaj>
    <derivirana_varijabla naziv="DomainObject.Oznaka_1">St-3202/2016-39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3202</izvorni_sadrzaj>
    <derivirana_varijabla naziv="DomainObject.Predmet.Broj_1">3202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St-3202/2016</izvorni_sadrzaj>
    <derivirana_varijabla naziv="DomainObject.Predmet.OznakaBroj_1">St-3202/2016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JELKOVEC GRADNJA, jednostavno društvo s ograničenom odgovornošću za graditeljstvo i usluge zastupanog po punomoćniku Predrag Baltić-poljak</izvorni_sadrzaj>
    <derivirana_varijabla naziv="DomainObject.Predmet.ProtustrankaFormated_1">  JELKOVEC GRADNJA, jednostavno društvo s ograničenom odgovornošću za graditeljstvo i usluge zastupanog po punomoćniku Predrag Baltić-poljak</derivirana_varijabla>
  </DomainObject.Predmet.ProtustrankaFormated>
  <DomainObject.Predmet.ProtustrankaFormatedOIB>
    <izvorni_sadrzaj>  JELKOVEC GRADNJA, jednostavno društvo s ograničenom odgovornošću za graditeljstvo i usluge, OIB 59461233717 zastupanog po punomoćniku Predrag Baltić-poljak</izvorni_sadrzaj>
    <derivirana_varijabla naziv="DomainObject.Predmet.ProtustrankaFormatedOIB_1">  JELKOVEC GRADNJA, jednostavno društvo s ograničenom odgovornošću za graditeljstvo i usluge, OIB 59461233717 zastupanog po punomoćniku Predrag Baltić-poljak</derivirana_varijabla>
  </DomainObject.Predmet.ProtustrankaFormatedOIB>
  <DomainObject.Predmet.ProtustrankaFormatedWithAdress>
    <izvorni_sadrzaj> JELKOVEC GRADNJA, jednostavno društvo s ograničenom odgovornošću za graditeljstvo i usluge, Borisa Papandopula 1, 10360 Sesvete zastupanog po punomoćniku Predrag Baltić-poljak</izvorni_sadrzaj>
    <derivirana_varijabla naziv="DomainObject.Predmet.ProtustrankaFormatedWithAdress_1"> JELKOVEC GRADNJA, jednostavno društvo s ograničenom odgovornošću za graditeljstvo i usluge, Borisa Papandopula 1, 10360 Sesvete zastupanog po punomoćniku Predrag Baltić-poljak</derivirana_varijabla>
  </DomainObject.Predmet.ProtustrankaFormatedWithAdress>
  <DomainObject.Predmet.ProtustrankaFormatedWithAdressOIB>
    <izvorni_sadrzaj> JELKOVEC GRADNJA, jednostavno društvo s ograničenom odgovornošću za graditeljstvo i usluge, OIB 59461233717, Borisa Papandopula 1, 10360 Sesvete zastupanog po punomoćniku Predrag Baltić-poljak</izvorni_sadrzaj>
    <derivirana_varijabla naziv="DomainObject.Predmet.ProtustrankaFormatedWithAdressOIB_1"> JELKOVEC GRADNJA, jednostavno društvo s ograničenom odgovornošću za graditeljstvo i usluge, OIB 59461233717, Borisa Papandopula 1, 10360 Sesvete zastupanog po punomoćniku Predrag Baltić-poljak</derivirana_varijabla>
  </DomainObject.Predmet.ProtustrankaFormatedWithAdressOIB>
  <DomainObject.Predmet.ProtustrankaWithAdress>
    <izvorni_sadrzaj>JELKOVEC GRADNJA, jednostavno društvo s ograničenom odgovornošću za graditeljstvo i usluge Borisa Papandopula 1, 10360 Sesvete</izvorni_sadrzaj>
    <derivirana_varijabla naziv="DomainObject.Predmet.ProtustrankaWithAdress_1">JELKOVEC GRADNJA, jednostavno društvo s ograničenom odgovornošću za graditeljstvo i usluge Borisa Papandopula 1, 10360 Sesvete</derivirana_varijabla>
  </DomainObject.Predmet.ProtustrankaWithAdress>
  <DomainObject.Predmet.ProtustrankaWithAdressOIB>
    <izvorni_sadrzaj>JELKOVEC GRADNJA, jednostavno društvo s ograničenom odgovornošću za graditeljstvo i usluge, OIB 59461233717, Borisa Papandopula 1, 10360 Sesvete</izvorni_sadrzaj>
    <derivirana_varijabla naziv="DomainObject.Predmet.ProtustrankaWithAdressOIB_1">JELKOVEC GRADNJA, jednostavno društvo s ograničenom odgovornošću za graditeljstvo i usluge, OIB 59461233717, Borisa Papandopula 1, 10360 Sesvete</derivirana_varijabla>
  </DomainObject.Predmet.ProtustrankaWithAdressOIB>
  <DomainObject.Predmet.ProtustrankaNazivFormated>
    <izvorni_sadrzaj>JELKOVEC GRADNJA, jednostavno društvo s ograničenom odgovornošću za graditeljstvo i usluge</izvorni_sadrzaj>
    <derivirana_varijabla naziv="DomainObject.Predmet.ProtustrankaNazivFormated_1">JELKOVEC GRADNJA, jednostavno društvo s ograničenom odgovornošću za graditeljstvo i usluge</derivirana_varijabla>
  </DomainObject.Predmet.ProtustrankaNazivFormated>
  <DomainObject.Predmet.ProtustrankaNazivFormatedOIB>
    <izvorni_sadrzaj>JELKOVEC GRADNJA, jednostavno društvo s ograničenom odgovornošću za graditeljstvo i usluge, OIB 59461233717</izvorni_sadrzaj>
    <derivirana_varijabla naziv="DomainObject.Predmet.ProtustrankaNazivFormatedOIB_1">JELKOVEC GRADNJA, jednostavno društvo s ograničenom odgovornošću za graditeljstvo i usluge, OIB 59461233717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JELKOVEC GRADNJA, jednostavno društvo s ograničenom odgovornošću za graditeljstvo i usluge zastupanog po punomoćniku Predrag Baltić-poljak</item>
    </izvorni_sadrzaj>
    <derivirana_varijabla naziv="DomainObject.Predmet.ProtuStrankaListFormated_1">
      <item>JELKOVEC GRADNJA, jednostavno društvo s ograničenom odgovornošću za graditeljstvo i usluge zastupanog po punomoćniku Predrag Baltić-poljak</item>
    </derivirana_varijabla>
  </DomainObject.Predmet.ProtuStrankaListFormated>
  <DomainObject.Predmet.ProtuStrankaListFormatedOIB>
    <izvorni_sadrzaj>
      <item>JELKOVEC GRADNJA, jednostavno društvo s ograničenom odgovornošću za graditeljstvo i usluge, OIB 59461233717 zastupanog po punomoćniku Predrag Baltić-poljak</item>
    </izvorni_sadrzaj>
    <derivirana_varijabla naziv="DomainObject.Predmet.ProtuStrankaListFormatedOIB_1">
      <item>JELKOVEC GRADNJA, jednostavno društvo s ograničenom odgovornošću za graditeljstvo i usluge, OIB 59461233717 zastupanog po punomoćniku Predrag Baltić-poljak</item>
    </derivirana_varijabla>
  </DomainObject.Predmet.ProtuStrankaListFormatedOIB>
  <DomainObject.Predmet.ProtuStrankaListFormatedWithAdress>
    <izvorni_sadrzaj>
      <item>JELKOVEC GRADNJA, jednostavno društvo s ograničenom odgovornošću za graditeljstvo i usluge, Borisa Papandopula 1, 10360 Sesvete zastupanog po punomoćniku Predrag Baltić-poljak</item>
    </izvorni_sadrzaj>
    <derivirana_varijabla naziv="DomainObject.Predmet.ProtuStrankaListFormatedWithAdress_1">
      <item>JELKOVEC GRADNJA, jednostavno društvo s ograničenom odgovornošću za graditeljstvo i usluge, Borisa Papandopula 1, 10360 Sesvete zastupanog po punomoćniku Predrag Baltić-poljak</item>
    </derivirana_varijabla>
  </DomainObject.Predmet.ProtuStrankaListFormatedWithAdress>
  <DomainObject.Predmet.ProtuStrankaListFormatedWithAdressOIB>
    <izvorni_sadrzaj>
      <item>JELKOVEC GRADNJA, jednostavno društvo s ograničenom odgovornošću za graditeljstvo i usluge, OIB 59461233717, Borisa Papandopula 1, 10360 Sesvete zastupanog po punomoćniku Predrag Baltić-poljak</item>
    </izvorni_sadrzaj>
    <derivirana_varijabla naziv="DomainObject.Predmet.ProtuStrankaListFormatedWithAdressOIB_1">
      <item>JELKOVEC GRADNJA, jednostavno društvo s ograničenom odgovornošću za graditeljstvo i usluge, OIB 59461233717, Borisa Papandopula 1, 10360 Sesvete zastupanog po punomoćniku Predrag Baltić-poljak</item>
    </derivirana_varijabla>
  </DomainObject.Predmet.ProtuStrankaListFormatedWithAdressOIB>
  <DomainObject.Predmet.ProtuStrankaListNazivFormated>
    <izvorni_sadrzaj>
      <item>JELKOVEC GRADNJA, jednostavno društvo s ograničenom odgovornošću za graditeljstvo i usluge</item>
    </izvorni_sadrzaj>
    <derivirana_varijabla naziv="DomainObject.Predmet.ProtuStrankaListNazivFormated_1">
      <item>JELKOVEC GRADNJA, jednostavno društvo s ograničenom odgovornošću za graditeljstvo i usluge</item>
    </derivirana_varijabla>
  </DomainObject.Predmet.ProtuStrankaListNazivFormated>
  <DomainObject.Predmet.ProtuStrankaListNazivFormatedOIB>
    <izvorni_sadrzaj>
      <item>JELKOVEC GRADNJA, jednostavno društvo s ograničenom odgovornošću za graditeljstvo i usluge, OIB 59461233717</item>
    </izvorni_sadrzaj>
    <derivirana_varijabla naziv="DomainObject.Predmet.ProtuStrankaListNazivFormatedOIB_1">
      <item>JELKOVEC GRADNJA, jednostavno društvo s ograničenom odgovornošću za graditeljstvo i usluge, OIB 59461233717</item>
    </derivirana_varijabla>
  </DomainObject.Predmet.ProtuStrankaListNazivFormatedOIB>
  <DomainObject.Predmet.OstaliListFormated>
    <izvorni_sadrzaj>
      <item>Predrag Baltić-poljak punomoćnik sudionika u postupku JELKOVEC GRADNJA, jednostavno društvo s ograničenom odgovornošću za graditeljstvo i usluge</item>
      <item>Biserka Jakić</item>
    </izvorni_sadrzaj>
    <derivirana_varijabla naziv="DomainObject.Predmet.OstaliListFormated_1">
      <item>Predrag Baltić-poljak punomoćnik sudionika u postupku JELKOVEC GRADNJA, jednostavno društvo s ograničenom odgovornošću za graditeljstvo i usluge</item>
      <item>Biserka Jakić</item>
    </derivirana_varijabla>
  </DomainObject.Predmet.OstaliListFormated>
  <DomainObject.Predmet.OstaliListFormatedOIB>
    <izvorni_sadrzaj>
      <item>Predrag Baltić-poljak, OIB 27707849135 punomoćnik sudionika u postupku JELKOVEC GRADNJA, jednostavno društvo s ograničenom odgovornošću za graditeljstvo i usluge</item>
      <item>Biserka Jakić, OIB 24564164619</item>
    </izvorni_sadrzaj>
    <derivirana_varijabla naziv="DomainObject.Predmet.OstaliListFormatedOIB_1">
      <item>Predrag Baltić-poljak, OIB 27707849135 punomoćnik sudionika u postupku JELKOVEC GRADNJA, jednostavno društvo s ograničenom odgovornošću za graditeljstvo i usluge</item>
      <item>Biserka Jakić, OIB 24564164619</item>
    </derivirana_varijabla>
  </DomainObject.Predmet.OstaliListFormatedOIB>
  <DomainObject.Predmet.OstaliListFormatedWithAdress>
    <izvorni_sadrzaj>
      <item>Predrag Baltić-poljak, Ulica Ivice Sudnika 9, 10430 Samobor punomoćnik sudionika u postupku JELKOVEC GRADNJA, jednostavno društvo s ograničenom odgovornošću za graditeljstvo i usluge</item>
      <item>Biserka Jakić, M. Haberlea 10, 10000 Zagreb</item>
    </izvorni_sadrzaj>
    <derivirana_varijabla naziv="DomainObject.Predmet.OstaliListFormatedWithAdress_1">
      <item>Predrag Baltić-poljak, Ulica Ivice Sudnika 9, 10430 Samobor punomoćnik sudionika u postupku JELKOVEC GRADNJA, jednostavno društvo s ograničenom odgovornošću za graditeljstvo i usluge</item>
      <item>Biserka Jakić, M. Haberlea 10, 10000 Zagreb</item>
    </derivirana_varijabla>
  </DomainObject.Predmet.OstaliListFormatedWithAdress>
  <DomainObject.Predmet.OstaliListFormatedWithAdressOIB>
    <izvorni_sadrzaj>
      <item>Predrag Baltić-poljak, OIB 27707849135, Ulica Ivice Sudnika 9, 10430 Samobor punomoćnik sudionika u postupku JELKOVEC GRADNJA, jednostavno društvo s ograničenom odgovornošću za graditeljstvo i usluge</item>
      <item>Biserka Jakić, OIB 24564164619, M. Haberlea 10, 10000 Zagreb</item>
    </izvorni_sadrzaj>
    <derivirana_varijabla naziv="DomainObject.Predmet.OstaliListFormatedWithAdressOIB_1">
      <item>Predrag Baltić-poljak, OIB 27707849135, Ulica Ivice Sudnika 9, 10430 Samobor punomoćnik sudionika u postupku JELKOVEC GRADNJA, jednostavno društvo s ograničenom odgovornošću za graditeljstvo i usluge</item>
      <item>Biserka Jakić, OIB 24564164619, M. Haberlea 10, 10000 Zagreb</item>
    </derivirana_varijabla>
  </DomainObject.Predmet.OstaliListFormatedWithAdressOIB>
  <DomainObject.Predmet.OstaliListNazivFormated>
    <izvorni_sadrzaj>
      <item>Predrag Baltić-poljak</item>
      <item>Biserka Jakić</item>
    </izvorni_sadrzaj>
    <derivirana_varijabla naziv="DomainObject.Predmet.OstaliListNazivFormated_1">
      <item>Predrag Baltić-poljak</item>
      <item>Biserka Jakić</item>
    </derivirana_varijabla>
  </DomainObject.Predmet.OstaliListNazivFormated>
  <DomainObject.Predmet.OstaliListNazivFormatedOIB>
    <izvorni_sadrzaj>
      <item>Predrag Baltić-poljak, OIB 27707849135</item>
      <item>Biserka Jakić, OIB 24564164619</item>
    </izvorni_sadrzaj>
    <derivirana_varijabla naziv="DomainObject.Predmet.OstaliListNazivFormatedOIB_1">
      <item>Predrag Baltić-poljak, OIB 27707849135</item>
      <item>Biserka Jakić, OIB 24564164619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2019.</izvorni_sadrzaj>
    <derivirana_varijabla naziv="DomainObject.Datum_1">25. veljače 2019.</derivirana_varijabla>
  </DomainObject.Datum>
  <DomainObject.PoslovniBrojDokumenta>
    <izvorni_sadrzaj>St-3202/2016-39</izvorni_sadrzaj>
    <derivirana_varijabla naziv="DomainObject.PoslovniBrojDokumenta_1">St-3202/2016-39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JELKOVEC GRADNJA, jednostavno društvo s ograničenom odgovornošću za graditeljstvo i usluge</izvorni_sadrzaj>
    <derivirana_varijabla naziv="DomainObject.Predmet.ProtustrankaIDrugi_1">JELKOVEC GRADNJA, jednostavno društvo s ograničenom odgovornošću za graditeljstvo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JELKOVEC GRADNJA, jednostavno društvo s ograničenom odgovornošću za graditeljstvo i usluge, OIB 59461233717, Borisa Papandopula 1, 10360 Sesvete</izvorni_sadrzaj>
    <derivirana_varijabla naziv="DomainObject.Predmet.ProtustrankaIDrugiAdressOIB_1">JELKOVEC GRADNJA, jednostavno društvo s ograničenom odgovornošću za graditeljstvo i usluge, OIB 59461233717, Borisa Papandopula 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JELKOVEC GRADNJA, jednostavno društvo s ograničenom odgovornošću za graditeljstvo i usluge</item>
      <item>Predrag Baltić-poljak</item>
      <item>VJEROVNICI</item>
      <item>Biserka Jakić</item>
    </izvorni_sadrzaj>
    <derivirana_varijabla naziv="DomainObject.Predmet.SudioniciListNaziv_1">
      <item>FINA Regionalni centar Zagreb</item>
      <item>JELKOVEC GRADNJA, jednostavno društvo s ograničenom odgovornošću za graditeljstvo i usluge</item>
      <item>Predrag Baltić-poljak</item>
      <item>VJEROVNICI</item>
      <item>Biserka Jakić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JELKOVEC GRADNJA, jednostavno društvo s ograničenom odgovornošću za graditeljstvo i usluge, OIB 59461233717, Borisa Papandopula 1,10360 Sesvete</item>
      <item>Predrag Baltić-poljak, OIB 27707849135, Ulica Ivice Sudnika 9,10430 Samobor</item>
      <item>VJEROVNICI</item>
      <item>Biserka Jakić, OIB 24564164619, M. Haberlea 10,10000 Zagreb</item>
    </izvorni_sadrzaj>
    <derivirana_varijabla naziv="DomainObject.Predmet.SudioniciListAdressOIB_1">
      <item>FINA Regionalni centar Zagreb, OIB 85821130368, Trg svibanjskih žrtava 1995. br. 1,10000 Zagreb</item>
      <item>JELKOVEC GRADNJA, jednostavno društvo s ograničenom odgovornošću za graditeljstvo i usluge, OIB 59461233717, Borisa Papandopula 1,10360 Sesvete</item>
      <item>Predrag Baltić-poljak, OIB 27707849135, Ulica Ivice Sudnika 9,10430 Samobor</item>
      <item>VJEROVNICI</item>
      <item>Biserka Jakić, OIB 24564164619, M. Haberlea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59461233717</item>
      <item>, OIB 27707849135</item>
      <item>, OIB null</item>
      <item>, OIB 24564164619</item>
    </izvorni_sadrzaj>
    <derivirana_varijabla naziv="DomainObject.Predmet.SudioniciListNazivOIB_1">
      <item>, OIB 85821130368</item>
      <item>, OIB 59461233717</item>
      <item>, OIB 27707849135</item>
      <item>, OIB null</item>
      <item>, OIB 24564164619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rujna 2018.</izvorni_sadrzaj>
    <derivirana_varijabla naziv="DomainObject.Predmet.DatumZadnjeOdrzaneSudskeRadnje_1">4. rujna 2018.</derivirana_varijabla>
  </DomainObject.Predmet.DatumZadnjeOdrzaneSudskeRadnje>
  <DomainObject.PredzadnjaOdlukaIzPredmeta.DatumDonosenjaOdluke>
    <izvorni_sadrzaj>4. rujna 2018.</izvorni_sadrzaj>
    <derivirana_varijabla naziv="DomainObject.PredzadnjaOdlukaIzPredmeta.DatumDonosenjaOdluke_1">4. rujna 2018.</derivirana_varijabla>
  </DomainObject.PredzadnjaOdlukaIzPredmeta.DatumDonosenjaOdluke>
  <DomainObject.PredzadnjaOdlukaIzPredmeta.Oznaka>
    <izvorni_sadrzaj>St-3202/2016-36</izvorni_sadrzaj>
    <derivirana_varijabla naziv="DomainObject.PredzadnjaOdlukaIzPredmeta.Oznaka_1">St-3202/2016-36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155</properties:Words>
  <properties:Characters>774</properties:Characters>
  <properties:Lines>39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2019-02-22T12:39:00Z</dcterms:created>
  <dc:creator>Vlasta Bogović Milisavljević</dc:creator>
  <cp:lastModifiedBy>Natalija Perković</cp:lastModifiedBy>
  <cp:lastPrinted>2019-02-25T11:01:00Z</cp:lastPrinted>
  <dcterms:modified xmlns:xsi="http://www.w3.org/2001/XMLSchema-instance" xsi:type="dcterms:W3CDTF">2019-02-25T11:02:00Z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St-3202/2016-39 / Odluka - Zaključak (St-3202-16_Zaključak_-_poziv_na_roč.docx)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