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80de2" w14:paraId="9680de2" w:rsidRDefault="0060046E" w:rsidP="0060046E" w:rsidR="0060046E" w:rsidRPr="003B3BDD">
      <w:pPr>
        <w:jc w:val="both"/>
        <w15:collapsed w:val="false"/>
      </w:pPr>
      <w:bookmarkStart w:name="_GoBack" w:id="0"/>
      <w:bookmarkEnd w:id="0"/>
      <w:r w:rsidRPr="003B3BDD">
        <w:rPr>
          <w:b/>
        </w:rPr>
        <w:t xml:space="preserve">                 </w:t>
      </w:r>
      <w:r w:rsidR="006748C0">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49.8pt;height:61.8pt" type="#_x0000_t75">
            <v:imagedata r:id="rId10" o:title="HR grb"/>
          </v:shape>
        </w:pict>
      </w:r>
      <w:r w:rsidRPr="003B3BDD">
        <w:rPr>
          <w:b/>
        </w:rPr>
        <w:t xml:space="preserve">                                                            </w:t>
      </w:r>
    </w:p>
    <w:p w:rsidRDefault="00214108" w:rsidP="0060046E" w:rsidR="0060046E" w:rsidRPr="003B3BDD">
      <w:r w:rsidRPr="003B3BDD">
        <w:t xml:space="preserve"> </w:t>
      </w:r>
      <w:r w:rsidR="0047267C">
        <w:t xml:space="preserve">   </w:t>
      </w:r>
      <w:r w:rsidR="0060046E" w:rsidRPr="003B3BDD">
        <w:t>REPUBLIKA HRVATSKA</w:t>
      </w:r>
    </w:p>
    <w:p w:rsidRDefault="0060046E" w:rsidP="0060046E" w:rsidR="0060046E" w:rsidRPr="003B3BDD">
      <w:r w:rsidRPr="003B3BDD">
        <w:t xml:space="preserve"> TRGOVAČKI SUD U PAZINU</w:t>
      </w:r>
    </w:p>
    <w:p w:rsidRDefault="00214108" w:rsidP="0060046E" w:rsidR="0060046E" w:rsidRPr="003B3BDD">
      <w:r w:rsidRPr="003B3BDD">
        <w:t xml:space="preserve"> </w:t>
      </w:r>
      <w:r w:rsidR="0047267C">
        <w:tab/>
      </w:r>
      <w:r w:rsidR="0060046E" w:rsidRPr="003B3BDD">
        <w:t>Pazin, Dršćevka 1</w:t>
      </w:r>
    </w:p>
    <w:p w:rsidRDefault="0060046E" w:rsidP="000F28C7" w:rsidR="0060046E" w:rsidRPr="003B3BDD">
      <w:pPr>
        <w:jc w:val="right"/>
      </w:pPr>
      <w:r w:rsidRPr="003B3BDD">
        <w:rPr>
          <w:b/>
        </w:rPr>
        <w:t xml:space="preserve">     </w:t>
      </w:r>
      <w:r w:rsidRPr="003B3BDD">
        <w:tab/>
      </w:r>
      <w:r w:rsidRPr="003B3BDD">
        <w:tab/>
      </w:r>
      <w:r w:rsidRPr="003B3BDD">
        <w:tab/>
      </w:r>
      <w:r w:rsidRPr="003B3BDD">
        <w:tab/>
        <w:t xml:space="preserve">    </w:t>
      </w:r>
    </w:p>
    <w:p w:rsidRDefault="0060046E" w:rsidP="0060046E" w:rsidR="0060046E" w:rsidRPr="003B3BDD">
      <w:pPr>
        <w:jc w:val="center"/>
      </w:pPr>
      <w:r w:rsidRPr="003B3BDD">
        <w:t>R E P U B L I K A  H R V A T S K A</w:t>
      </w:r>
    </w:p>
    <w:p w:rsidRDefault="0060046E" w:rsidP="0060046E" w:rsidR="0060046E" w:rsidRPr="003B3BDD"/>
    <w:p w:rsidRDefault="0060046E" w:rsidP="0060046E" w:rsidR="0060046E" w:rsidRPr="003B3BDD">
      <w:pPr>
        <w:jc w:val="center"/>
      </w:pPr>
      <w:r w:rsidRPr="003B3BDD">
        <w:t>R J E Š E NJ E</w:t>
      </w:r>
    </w:p>
    <w:p w:rsidRDefault="0060046E" w:rsidP="0060046E" w:rsidR="0060046E" w:rsidRPr="003B3BDD">
      <w:pPr>
        <w:ind w:firstLine="708"/>
        <w:jc w:val="both"/>
      </w:pPr>
    </w:p>
    <w:p w:rsidRDefault="00592159" w:rsidP="0060046E" w:rsidR="0060046E">
      <w:pPr>
        <w:ind w:firstLine="708"/>
        <w:jc w:val="both"/>
      </w:pPr>
      <w:r w:rsidRPr="00592159">
        <w:t>Trgovački sud u Pazinu, po stečajnom sucu Ivanu Dujiću, u stečajnom postupku nad stečajnim dužnikom MONT-TUBI d.o.o. u stečaju, Čabrunići 42/A, OIB: 94039324077</w:t>
      </w:r>
      <w:r w:rsidR="00CC54AD">
        <w:t>, 6</w:t>
      </w:r>
      <w:r w:rsidR="00A925E3" w:rsidRPr="00A925E3">
        <w:t xml:space="preserve">. </w:t>
      </w:r>
      <w:r w:rsidR="00CC54AD">
        <w:t>prosinca</w:t>
      </w:r>
      <w:r w:rsidR="00A925E3" w:rsidRPr="00A925E3">
        <w:t xml:space="preserve"> 2017.</w:t>
      </w:r>
    </w:p>
    <w:p w:rsidRDefault="0047267C" w:rsidP="0060046E" w:rsidR="0047267C" w:rsidRPr="003B3BDD">
      <w:pPr>
        <w:ind w:firstLine="708"/>
        <w:jc w:val="both"/>
      </w:pPr>
    </w:p>
    <w:p w:rsidRDefault="0060046E" w:rsidP="0060046E" w:rsidR="0060046E" w:rsidRPr="003B3BDD">
      <w:pPr>
        <w:jc w:val="center"/>
      </w:pPr>
      <w:r w:rsidRPr="003B3BDD">
        <w:t>r i j e š i o  j e</w:t>
      </w:r>
    </w:p>
    <w:p w:rsidRDefault="00875944" w:rsidP="00B71D01" w:rsidR="00875944" w:rsidRPr="003B3BDD">
      <w:pPr>
        <w:jc w:val="both"/>
      </w:pPr>
    </w:p>
    <w:p w:rsidRDefault="00B71D01" w:rsidP="00B71D01" w:rsidR="00B71D01" w:rsidRPr="00763D8E">
      <w:pPr>
        <w:jc w:val="both"/>
      </w:pPr>
      <w:r w:rsidRPr="00763D8E">
        <w:t>I</w:t>
      </w:r>
      <w:r w:rsidRPr="00763D8E">
        <w:tab/>
        <w:t>Iz iznosa kupovnine</w:t>
      </w:r>
      <w:r w:rsidR="000E668C" w:rsidRPr="00763D8E">
        <w:t xml:space="preserve"> u iznosu od </w:t>
      </w:r>
      <w:r w:rsidR="00CC54AD" w:rsidRPr="00CC54AD">
        <w:t>161.578,13 kuna</w:t>
      </w:r>
      <w:r w:rsidRPr="00763D8E">
        <w:t xml:space="preserve">, postignute prodajom nekretnine </w:t>
      </w:r>
      <w:r w:rsidR="00CC54AD" w:rsidRPr="00CC54AD">
        <w:t>k.č.br. 270/5, oranica površine 3125 m2, upisana u z.k.ul. 645 k.o. Svetvinčenat</w:t>
      </w:r>
      <w:r w:rsidR="000E668C" w:rsidRPr="00763D8E">
        <w:t>, isplatiti će se</w:t>
      </w:r>
      <w:r w:rsidRPr="00763D8E">
        <w:t xml:space="preserve">:  </w:t>
      </w:r>
    </w:p>
    <w:p w:rsidRDefault="007F0B1E" w:rsidP="0060046E" w:rsidR="0060046E" w:rsidRPr="00763D8E">
      <w:pPr>
        <w:jc w:val="both"/>
      </w:pPr>
      <w:r w:rsidRPr="00763D8E">
        <w:t>1</w:t>
      </w:r>
      <w:r w:rsidR="0060046E" w:rsidRPr="00763D8E">
        <w:t>.</w:t>
      </w:r>
      <w:r w:rsidR="0060046E" w:rsidRPr="00763D8E">
        <w:tab/>
        <w:t xml:space="preserve">iznos od </w:t>
      </w:r>
      <w:r w:rsidR="00052667">
        <w:t>48</w:t>
      </w:r>
      <w:r w:rsidR="00E0339D" w:rsidRPr="00E0339D">
        <w:t>.</w:t>
      </w:r>
      <w:r w:rsidR="00052667">
        <w:t>085</w:t>
      </w:r>
      <w:r w:rsidR="00E0339D" w:rsidRPr="00E0339D">
        <w:t>,</w:t>
      </w:r>
      <w:r w:rsidR="00052667">
        <w:t>88</w:t>
      </w:r>
      <w:r w:rsidR="00E0339D" w:rsidRPr="00E0339D">
        <w:t xml:space="preserve"> kn </w:t>
      </w:r>
      <w:r w:rsidR="0060046E" w:rsidRPr="00763D8E">
        <w:t xml:space="preserve">na ime troškova unovčenja nekretnine, na račun </w:t>
      </w:r>
      <w:r w:rsidR="00052667" w:rsidRPr="00052667">
        <w:t>MONT-TUBI d.o.o. u stečaju, Čabrunići 42/A, OIB: 94039324077</w:t>
      </w:r>
      <w:r w:rsidR="000F28C7" w:rsidRPr="00763D8E">
        <w:t>,</w:t>
      </w:r>
    </w:p>
    <w:p w:rsidRDefault="00763D8E" w:rsidP="00052667" w:rsidR="00126B28" w:rsidRPr="00EA204D">
      <w:pPr>
        <w:jc w:val="both"/>
      </w:pPr>
      <w:r w:rsidRPr="00763D8E">
        <w:t>2</w:t>
      </w:r>
      <w:r w:rsidR="0060046E" w:rsidRPr="00763D8E">
        <w:t xml:space="preserve">. </w:t>
      </w:r>
      <w:r w:rsidR="0060046E" w:rsidRPr="00763D8E">
        <w:tab/>
      </w:r>
      <w:r w:rsidR="00E0339D" w:rsidRPr="00EA204D">
        <w:t xml:space="preserve">iznos od </w:t>
      </w:r>
      <w:r w:rsidR="00052667" w:rsidRPr="00EA204D">
        <w:t>113</w:t>
      </w:r>
      <w:r w:rsidR="00E0339D" w:rsidRPr="00EA204D">
        <w:t>.</w:t>
      </w:r>
      <w:r w:rsidR="00052667" w:rsidRPr="00EA204D">
        <w:t>492,25</w:t>
      </w:r>
      <w:r w:rsidR="00E0339D" w:rsidRPr="00EA204D">
        <w:t xml:space="preserve"> kn vjerovniku Republici Hrvatskoj</w:t>
      </w:r>
      <w:r w:rsidR="00052667" w:rsidRPr="00EA204D">
        <w:t>.</w:t>
      </w:r>
    </w:p>
    <w:p w:rsidRDefault="00052667" w:rsidP="00052667" w:rsidR="00052667" w:rsidRPr="00EA204D">
      <w:pPr>
        <w:jc w:val="both"/>
      </w:pPr>
    </w:p>
    <w:p w:rsidRDefault="00592159" w:rsidP="00592159" w:rsidR="00592159" w:rsidRPr="00EA204D">
      <w:pPr>
        <w:jc w:val="both"/>
      </w:pPr>
      <w:r w:rsidRPr="00EA204D">
        <w:t>II</w:t>
      </w:r>
      <w:r w:rsidRPr="00EA204D">
        <w:tab/>
        <w:t xml:space="preserve">Nalaže se Financijskoj agenciji, Regionalni centar Rijeka, Frana Kurelca 8, da po pravomoćnosti ovoga rješenja, sa računa HR3323900011300028779 (na koji je uplaćena jamčevina u iznosu od </w:t>
      </w:r>
      <w:r w:rsidR="00052667" w:rsidRPr="00EA204D">
        <w:t xml:space="preserve">64.631,25 </w:t>
      </w:r>
      <w:r w:rsidRPr="00EA204D">
        <w:t xml:space="preserve"> kn) i HR1123900011300028787 (na koji je uplaćena razlika kupovnine u iznosu od </w:t>
      </w:r>
      <w:r w:rsidR="00052667" w:rsidRPr="00EA204D">
        <w:t xml:space="preserve">96.946,88 </w:t>
      </w:r>
      <w:r w:rsidRPr="00EA204D">
        <w:t>kn), identifikator predmeta prodaje 1</w:t>
      </w:r>
      <w:r w:rsidR="00052667" w:rsidRPr="00EA204D">
        <w:t>136</w:t>
      </w:r>
      <w:r w:rsidRPr="00EA204D">
        <w:t>, izvrši isplatu:</w:t>
      </w:r>
    </w:p>
    <w:p w:rsidRDefault="00592159" w:rsidP="00592159" w:rsidR="00592159" w:rsidRPr="00EA204D">
      <w:pPr>
        <w:jc w:val="both"/>
      </w:pPr>
      <w:r w:rsidRPr="00EA204D">
        <w:tab/>
        <w:t xml:space="preserve">- iznosa od  </w:t>
      </w:r>
      <w:r w:rsidR="00052667" w:rsidRPr="00EA204D">
        <w:t xml:space="preserve">48.085,88 </w:t>
      </w:r>
      <w:r w:rsidRPr="00EA204D">
        <w:t xml:space="preserve">kn, na </w:t>
      </w:r>
      <w:r w:rsidR="00052667" w:rsidRPr="00EA204D">
        <w:t>račun MONT-TUBI d.o.o. u stečaju, Čabrunići 42/A, OIB: 94039324077</w:t>
      </w:r>
      <w:r w:rsidRPr="00EA204D">
        <w:t>, broj HR</w:t>
      </w:r>
      <w:r w:rsidR="00EA204D" w:rsidRPr="00EA204D">
        <w:t>2423400091190023733</w:t>
      </w:r>
      <w:r w:rsidRPr="00EA204D">
        <w:t>,</w:t>
      </w:r>
    </w:p>
    <w:p w:rsidRDefault="00592159" w:rsidP="00052667" w:rsidR="002C28A0">
      <w:pPr>
        <w:jc w:val="both"/>
      </w:pPr>
      <w:r w:rsidRPr="00EA204D">
        <w:tab/>
        <w:t xml:space="preserve">- iznosa od </w:t>
      </w:r>
      <w:r w:rsidR="00052667" w:rsidRPr="00EA204D">
        <w:t xml:space="preserve">113.492,25 </w:t>
      </w:r>
      <w:r w:rsidRPr="00EA204D">
        <w:t>kn, na račun Republike Hrvatske, Ministarstvo financija, Porezna uprava, Područni ured Istra, Hrvatsko primorje, Gorski kotar i Lika, M. B. Rašana 2/4, Pazin, OIB: 52634238587, br. H</w:t>
      </w:r>
      <w:r w:rsidR="00052667" w:rsidRPr="00EA204D">
        <w:t>R1210010051863000160, model HR68</w:t>
      </w:r>
      <w:r w:rsidRPr="00EA204D">
        <w:t xml:space="preserve">, poziv na broj </w:t>
      </w:r>
      <w:r w:rsidR="00052667" w:rsidRPr="00EA204D">
        <w:t>1201</w:t>
      </w:r>
      <w:r w:rsidRPr="00EA204D">
        <w:t>-</w:t>
      </w:r>
      <w:r w:rsidR="00052667" w:rsidRPr="00EA204D">
        <w:t>94039324077.</w:t>
      </w:r>
    </w:p>
    <w:p w:rsidRDefault="0047267C" w:rsidP="00052667" w:rsidR="0047267C" w:rsidRPr="00EA204D">
      <w:pPr>
        <w:jc w:val="both"/>
      </w:pPr>
    </w:p>
    <w:p w:rsidRDefault="0060046E" w:rsidP="0060046E" w:rsidR="0060046E" w:rsidRPr="003B3BDD">
      <w:pPr>
        <w:jc w:val="center"/>
      </w:pPr>
      <w:r w:rsidRPr="003B3BDD">
        <w:t>Obrazloženje</w:t>
      </w:r>
    </w:p>
    <w:p w:rsidRDefault="00654B47" w:rsidP="0060046E" w:rsidR="00654B47" w:rsidRPr="003B3BDD">
      <w:pPr>
        <w:jc w:val="center"/>
      </w:pPr>
    </w:p>
    <w:p w:rsidRDefault="00052667" w:rsidP="00052667" w:rsidR="00052667" w:rsidRPr="0013114C">
      <w:pPr>
        <w:ind w:firstLine="708"/>
        <w:jc w:val="both"/>
        <w:rPr>
          <w:color w:val="000000"/>
        </w:rPr>
      </w:pPr>
      <w:r w:rsidRPr="0013114C">
        <w:t xml:space="preserve">Ovosudnim </w:t>
      </w:r>
      <w:r w:rsidRPr="0013114C">
        <w:rPr>
          <w:color w:val="000000"/>
        </w:rPr>
        <w:t>zaključkom o prodaji posl.br. St-39/15-62 od 19. listopada 2016., na temelju odredbe čl. 247. st. 3. Stečajnog zakona (dalje: SZ), odlučeno je kako slijedi:</w:t>
      </w:r>
    </w:p>
    <w:p w:rsidRDefault="00052667" w:rsidP="00052667" w:rsidR="00052667" w:rsidRPr="0013114C">
      <w:pPr>
        <w:jc w:val="both"/>
      </w:pPr>
      <w:r w:rsidRPr="0013114C">
        <w:rPr>
          <w:color w:val="000000"/>
        </w:rPr>
        <w:tab/>
        <w:t>„</w:t>
      </w:r>
      <w:r w:rsidRPr="0013114C">
        <w:t>I.</w:t>
      </w:r>
      <w:r w:rsidRPr="0013114C">
        <w:tab/>
        <w:t>Utvrđuje se da vrijednost nekretnine stečajnog dužnika, k.č.br. 270/5  oranica površine 3125 m2, upisana u z.k.ul. 645 k.o. Svetvinčenat, iznosi 646.312,50 kn.</w:t>
      </w:r>
    </w:p>
    <w:p w:rsidRDefault="00052667" w:rsidP="00052667" w:rsidR="00052667" w:rsidRPr="0013114C">
      <w:pPr>
        <w:jc w:val="both"/>
      </w:pPr>
      <w:r w:rsidRPr="0013114C">
        <w:tab/>
        <w:t>II.</w:t>
      </w:r>
      <w:r w:rsidRPr="0013114C">
        <w:tab/>
        <w:t>Prodaju nekretnine iz točke I. ovog zaključka provodi Financijska agencija elektroničkom javnom dražbom uz odgovarajuću primjenu pravila ovršnoga postupka o ovrsi na nekretnini.</w:t>
      </w:r>
    </w:p>
    <w:p w:rsidRDefault="00052667" w:rsidP="00052667" w:rsidR="00052667" w:rsidRPr="0013114C">
      <w:pPr>
        <w:jc w:val="both"/>
      </w:pPr>
      <w:r w:rsidRPr="0013114C">
        <w:tab/>
        <w:t>III.</w:t>
      </w:r>
      <w:r w:rsidRPr="0013114C">
        <w:tab/>
        <w:t>Uvjeti prodaje:</w:t>
      </w:r>
    </w:p>
    <w:p w:rsidRDefault="00052667" w:rsidP="00052667" w:rsidR="00052667" w:rsidRPr="0013114C">
      <w:pPr>
        <w:jc w:val="both"/>
      </w:pPr>
      <w:r w:rsidRPr="0013114C">
        <w:tab/>
        <w:t>- prodaje se nekretnina, k.č.br. 270/5  oranica površine 3125 m2, upisana u z.k.ul. 645 k.o. Svetvinčenat;</w:t>
      </w:r>
      <w:r w:rsidRPr="0013114C">
        <w:tab/>
      </w:r>
    </w:p>
    <w:p w:rsidRDefault="00052667" w:rsidP="00052667" w:rsidR="00052667" w:rsidRPr="0013114C">
      <w:pPr>
        <w:jc w:val="both"/>
      </w:pPr>
      <w:r w:rsidRPr="0013114C">
        <w:lastRenderedPageBreak/>
        <w:tab/>
        <w:t>- utvrđena vrijednost nekretnina označene pod točkom I. zaključka iznosi 646.312,50 kn;</w:t>
      </w:r>
    </w:p>
    <w:p w:rsidRDefault="00052667" w:rsidP="00052667" w:rsidR="00052667" w:rsidRPr="0013114C">
      <w:pPr>
        <w:jc w:val="both"/>
      </w:pPr>
      <w:r w:rsidRPr="0013114C">
        <w:tab/>
        <w:t>- nekretnina se ne može prodati:</w:t>
      </w:r>
      <w:r w:rsidRPr="0013114C">
        <w:tab/>
      </w:r>
    </w:p>
    <w:p w:rsidRDefault="00052667" w:rsidP="00052667" w:rsidR="00052667" w:rsidRPr="0013114C">
      <w:pPr>
        <w:jc w:val="both"/>
      </w:pPr>
      <w:r w:rsidRPr="0013114C">
        <w:tab/>
        <w:t xml:space="preserve">- na prvoj dražbi ispod iznosa od 484.734,38 kn, odnosno ispod tri četvrtine utvrđene vrijednosti nekretnine,  </w:t>
      </w:r>
    </w:p>
    <w:p w:rsidRDefault="00052667" w:rsidP="00052667" w:rsidR="00052667" w:rsidRPr="0013114C">
      <w:pPr>
        <w:jc w:val="both"/>
      </w:pPr>
      <w:r w:rsidRPr="0013114C">
        <w:tab/>
        <w:t>- na drugoj dražbi ispod iznosa od 323.156,25 kn, odnosno ispod jedne polovine utvrđene vrijednosti nekretnine,</w:t>
      </w:r>
    </w:p>
    <w:p w:rsidRDefault="00052667" w:rsidP="00052667" w:rsidR="00052667" w:rsidRPr="0013114C">
      <w:pPr>
        <w:jc w:val="both"/>
      </w:pPr>
      <w:r w:rsidRPr="0013114C">
        <w:t xml:space="preserve">  </w:t>
      </w:r>
      <w:r w:rsidRPr="0013114C">
        <w:tab/>
        <w:t xml:space="preserve">- na trećoj dražbi ispod iznosa od 161.578,13 kn, odnosno ispod jedne četvrtine utvrđene vrijednosti nekretnine, </w:t>
      </w:r>
    </w:p>
    <w:p w:rsidRDefault="00052667" w:rsidP="00052667" w:rsidR="00052667" w:rsidRPr="0013114C">
      <w:pPr>
        <w:jc w:val="both"/>
      </w:pPr>
      <w:r w:rsidRPr="0013114C">
        <w:tab/>
        <w:t>- na četvrtoj dražbi nekretnina se prodaje po početnoj cijeni od 1,00 kn;</w:t>
      </w:r>
    </w:p>
    <w:p w:rsidRDefault="00052667" w:rsidP="00052667" w:rsidR="00052667" w:rsidRPr="0013114C">
      <w:pPr>
        <w:jc w:val="both"/>
      </w:pPr>
      <w:r w:rsidRPr="0013114C">
        <w:tab/>
        <w:t>- poreze i prireze snosit će kupac;</w:t>
      </w:r>
    </w:p>
    <w:p w:rsidRDefault="00052667" w:rsidP="00052667" w:rsidR="00052667" w:rsidRPr="0013114C">
      <w:pPr>
        <w:jc w:val="both"/>
      </w:pPr>
      <w:r w:rsidRPr="0013114C">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052667" w:rsidP="00052667" w:rsidR="00052667" w:rsidRPr="0013114C">
      <w:pPr>
        <w:jc w:val="both"/>
      </w:pPr>
      <w:r w:rsidRPr="0013114C">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052667" w:rsidP="00052667" w:rsidR="00052667" w:rsidRPr="0013114C">
      <w:pPr>
        <w:jc w:val="both"/>
      </w:pPr>
      <w:r w:rsidRPr="0013114C">
        <w:tab/>
        <w:t>- ponuditeljima čija ponuda ne bude prihvaćena, Agencija će vratiti jamčevinu na temelju naloga suda za prijenos novčanih sredstava;</w:t>
      </w:r>
    </w:p>
    <w:p w:rsidRDefault="00052667" w:rsidP="00052667" w:rsidR="00052667" w:rsidRPr="0013114C">
      <w:pPr>
        <w:jc w:val="both"/>
        <w:rPr>
          <w:b/>
        </w:rPr>
      </w:pPr>
      <w:r w:rsidRPr="0013114C">
        <w:tab/>
        <w:t>- u pozivu za sudjelovanje na elektroničkoj javnoj dražbi biti će određen datum i vrijeme početka i završetka elektroničke javne dražbe i drugi potrebni podaci.“.</w:t>
      </w:r>
    </w:p>
    <w:p w:rsidRDefault="00052667" w:rsidP="00052667" w:rsidR="00052667" w:rsidRPr="0013114C">
      <w:pPr>
        <w:ind w:firstLine="708"/>
        <w:jc w:val="both"/>
      </w:pPr>
      <w:r w:rsidRPr="0013114C">
        <w:t>Nakon završetka elektroničke javne dražbe Financijska agencija je 07. kolovoza 2017. dostavila sudu izvještaj o provedenoj elektroničkoj javnoj dražbi.</w:t>
      </w:r>
    </w:p>
    <w:p w:rsidRDefault="00052667" w:rsidP="00052667" w:rsidR="00052667" w:rsidRPr="0013114C">
      <w:pPr>
        <w:ind w:firstLine="708"/>
        <w:jc w:val="both"/>
      </w:pPr>
      <w:r w:rsidRPr="0013114C">
        <w:t>Na temelju tog izvještaja sudac je utvrdio da je kupac TERRA FIRMA d.d. Zagreb, Budmanijeva 3, OIB 22198253360, ponudio najveću cijenu u iznosu od 161.578,13 kuna te da su ispunjene pretpostavke da mu se dosudi nekretnina (čl. 103. st. 3. Ovršnog zakona, dalje: OZ, vezano uz čl. 247. st. 1. SZ-a).</w:t>
      </w:r>
    </w:p>
    <w:p w:rsidRDefault="00052667" w:rsidP="00052667" w:rsidR="00052667" w:rsidRPr="0013114C">
      <w:pPr>
        <w:ind w:firstLine="708"/>
        <w:jc w:val="both"/>
      </w:pPr>
      <w:r w:rsidRPr="0013114C">
        <w:rPr>
          <w:color w:val="000000"/>
        </w:rPr>
        <w:t>Iz izvještaja Financijske agencije o provedenoj elektroničkoj javnoj dražbi proizlazi da je ponuditelj TERRA FIRMA d.d. Zagreb, Budmanijeva 3, OIB 22198253360,</w:t>
      </w:r>
      <w:r w:rsidRPr="0013114C">
        <w:t xml:space="preserve"> </w:t>
      </w:r>
      <w:r w:rsidRPr="0013114C">
        <w:rPr>
          <w:color w:val="000000"/>
        </w:rPr>
        <w:t>uplatio jamčevinu za sudjelovanje na predmetnoj javnoj dražbi u iznosu od 64</w:t>
      </w:r>
      <w:r w:rsidRPr="0013114C">
        <w:t>.631,25 kuna. Dakle, on je dužan uplatiti razliku kupovnine u iznosu od 96.946,88 kuna.</w:t>
      </w:r>
    </w:p>
    <w:p w:rsidRDefault="00681065" w:rsidP="00A925E3" w:rsidR="000E668C" w:rsidRPr="00A925E3">
      <w:pPr>
        <w:ind w:firstLine="708"/>
        <w:jc w:val="both"/>
        <w:rPr>
          <w:sz w:val="23"/>
          <w:szCs w:val="23"/>
        </w:rPr>
      </w:pPr>
      <w:r>
        <w:t>R</w:t>
      </w:r>
      <w:r w:rsidR="000E668C" w:rsidRPr="003B3BDD">
        <w:t>ješenjem posl</w:t>
      </w:r>
      <w:r w:rsidR="00A925E3">
        <w:t>.</w:t>
      </w:r>
      <w:r w:rsidR="000E668C" w:rsidRPr="003B3BDD">
        <w:t>br</w:t>
      </w:r>
      <w:r w:rsidR="00A925E3">
        <w:t>.</w:t>
      </w:r>
      <w:r w:rsidR="00A925E3" w:rsidRPr="00A925E3">
        <w:t xml:space="preserve"> </w:t>
      </w:r>
      <w:r w:rsidRPr="00681065">
        <w:t>St-39/15-77</w:t>
      </w:r>
      <w:r>
        <w:t xml:space="preserve"> </w:t>
      </w:r>
      <w:r w:rsidR="000E668C" w:rsidRPr="003B3BDD">
        <w:t xml:space="preserve">od </w:t>
      </w:r>
      <w:r w:rsidRPr="00681065">
        <w:t xml:space="preserve">1. rujna 2017. </w:t>
      </w:r>
      <w:r w:rsidR="00A925E3">
        <w:rPr>
          <w:sz w:val="23"/>
          <w:szCs w:val="23"/>
        </w:rPr>
        <w:t xml:space="preserve"> </w:t>
      </w:r>
      <w:r w:rsidR="000E668C" w:rsidRPr="003B3BDD">
        <w:t>odlučeno je kako slijedi:</w:t>
      </w:r>
    </w:p>
    <w:p w:rsidRDefault="000E668C" w:rsidP="00681065" w:rsidR="00681065" w:rsidRPr="00681065">
      <w:pPr>
        <w:ind w:firstLine="708"/>
        <w:jc w:val="both"/>
        <w:rPr>
          <w:bCs w:val="false"/>
        </w:rPr>
      </w:pPr>
      <w:r w:rsidRPr="003B3BDD">
        <w:rPr>
          <w:bCs w:val="false"/>
        </w:rPr>
        <w:t>„</w:t>
      </w:r>
      <w:r w:rsidR="00681065" w:rsidRPr="00681065">
        <w:rPr>
          <w:bCs w:val="false"/>
        </w:rPr>
        <w:t>I</w:t>
      </w:r>
      <w:r w:rsidR="00681065" w:rsidRPr="00681065">
        <w:rPr>
          <w:bCs w:val="false"/>
        </w:rPr>
        <w:tab/>
        <w:t xml:space="preserve"> Kupcu TERRA FIRMA d.d. Zagreb, Budmanijeva 3, OIB 22198253360,  dosuđuje se nekretnina označena kao k.č.br. 270/5, oranica površine 3125 m2, upisana u z.k.ul. 645 k.o. Svetvinčenat.</w:t>
      </w:r>
    </w:p>
    <w:p w:rsidRDefault="00681065" w:rsidP="00681065" w:rsidR="00681065" w:rsidRPr="00681065">
      <w:pPr>
        <w:ind w:firstLine="708"/>
        <w:jc w:val="both"/>
        <w:rPr>
          <w:bCs w:val="false"/>
        </w:rPr>
      </w:pPr>
    </w:p>
    <w:p w:rsidRDefault="00681065" w:rsidP="00681065" w:rsidR="00681065" w:rsidRPr="00681065">
      <w:pPr>
        <w:ind w:firstLine="708"/>
        <w:jc w:val="both"/>
        <w:rPr>
          <w:bCs w:val="false"/>
        </w:rPr>
      </w:pPr>
      <w:r w:rsidRPr="00681065">
        <w:rPr>
          <w:bCs w:val="false"/>
        </w:rPr>
        <w:t>II</w:t>
      </w:r>
      <w:r w:rsidRPr="00681065">
        <w:rPr>
          <w:bCs w:val="false"/>
        </w:rPr>
        <w:tab/>
        <w:t>Kupac TERRA FIRMA d.d. Zagreb, Budmanijeva 3, OIB 22198253360, dužan je u roku od 30 dana od pravomoćnosti ovog rješenja  uplatiti razliku kupovnine preko iznosa uplaćene jamčevine (osiguranja), i to iznos od 96.946,88 kuna, na poseban račun Financijske agencije br. HR1123900011300028787, Model: HR11, poziv na broj 37702-5746. Prilikom uplate potrebno je da uplatitelj u polje 71A na SWIFT-u ili na obrascu naloga za plaćanje u polje „Opcija troška“ naznači opciju „OUR“.</w:t>
      </w:r>
    </w:p>
    <w:p w:rsidRDefault="00681065" w:rsidP="00681065" w:rsidR="00681065" w:rsidRPr="00681065">
      <w:pPr>
        <w:ind w:firstLine="708"/>
        <w:jc w:val="both"/>
        <w:rPr>
          <w:bCs w:val="false"/>
        </w:rPr>
      </w:pPr>
    </w:p>
    <w:p w:rsidRDefault="00681065" w:rsidP="00681065" w:rsidR="00681065" w:rsidRPr="00681065">
      <w:pPr>
        <w:ind w:firstLine="708"/>
        <w:jc w:val="both"/>
        <w:rPr>
          <w:bCs w:val="false"/>
        </w:rPr>
      </w:pPr>
      <w:r w:rsidRPr="00681065">
        <w:rPr>
          <w:bCs w:val="false"/>
        </w:rPr>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681065" w:rsidP="00681065" w:rsidR="00681065" w:rsidRPr="00681065">
      <w:pPr>
        <w:ind w:firstLine="708"/>
        <w:jc w:val="both"/>
        <w:rPr>
          <w:bCs w:val="false"/>
        </w:rPr>
      </w:pPr>
    </w:p>
    <w:p w:rsidRDefault="00681065" w:rsidP="00681065" w:rsidR="00681065" w:rsidRPr="00681065">
      <w:pPr>
        <w:ind w:firstLine="708"/>
        <w:jc w:val="both"/>
        <w:rPr>
          <w:bCs w:val="false"/>
        </w:rPr>
      </w:pPr>
      <w:r w:rsidRPr="00681065">
        <w:rPr>
          <w:bCs w:val="false"/>
        </w:rPr>
        <w:t>III</w:t>
      </w:r>
      <w:r w:rsidRPr="00681065">
        <w:rPr>
          <w:bCs w:val="false"/>
        </w:rPr>
        <w:tab/>
        <w:t>Nakon što ovo rješenje postane pravomoćno i nakon što TERRA FIRMA d.d. Zagreb, Budmanijeva 3, OIB 22198253360, uplati iznos iz točke II ovog rješenja, upisat će se u zemljišnoj knjizi u njegovu korist pravo vlasništva na nekretnini iz točke I ovog rješenja te će se iz zemljišne knjige brisati:</w:t>
      </w:r>
    </w:p>
    <w:p w:rsidRDefault="00681065" w:rsidP="00681065" w:rsidR="00681065" w:rsidRPr="00681065">
      <w:pPr>
        <w:ind w:firstLine="708"/>
        <w:jc w:val="both"/>
        <w:rPr>
          <w:bCs w:val="false"/>
        </w:rPr>
      </w:pPr>
      <w:r w:rsidRPr="00681065">
        <w:rPr>
          <w:bCs w:val="false"/>
        </w:rPr>
        <w:t>- zabilježba otvaranja stečajnog postupka nad društvom MONT-TUBI d.o.o. Svetvinčenatm, upisana temeljem Rješenja Trgovačkog suda u Pazinu, posl.br. 10 St-39/15-15 od dana 24. srpnja 2015.;</w:t>
      </w:r>
    </w:p>
    <w:p w:rsidRDefault="00681065" w:rsidP="00681065" w:rsidR="00681065" w:rsidRPr="00681065">
      <w:pPr>
        <w:ind w:firstLine="708"/>
        <w:jc w:val="both"/>
        <w:rPr>
          <w:bCs w:val="false"/>
        </w:rPr>
      </w:pPr>
      <w:r w:rsidRPr="00681065">
        <w:rPr>
          <w:bCs w:val="false"/>
        </w:rPr>
        <w:t>- zabilježba rješenja Trgovačkog suda u Pazinu, Posl. br. 10 St-39/15-42 od 25. siječnja 2016. o prodaji nekretnina stečajnog dužnika MONT-TUBI d.o.o., u stečaju, Svetvinčenat;</w:t>
      </w:r>
    </w:p>
    <w:p w:rsidRDefault="00681065" w:rsidP="00681065" w:rsidR="00681065" w:rsidRPr="00681065">
      <w:pPr>
        <w:ind w:firstLine="708"/>
        <w:jc w:val="both"/>
        <w:rPr>
          <w:bCs w:val="false"/>
        </w:rPr>
      </w:pPr>
      <w:r w:rsidRPr="00681065">
        <w:rPr>
          <w:bCs w:val="false"/>
        </w:rPr>
        <w:t>- predbilježba založnog prava u iznosu od 82.000,00 kuna, te ostalih uvjeta iz Rješenja, u korist Republike Hrvatske, Ministarstva financija - upisana na temelju Rješenja o osiguranju posl. br. Ovr-820/13 od 11. ožujka 2013.;</w:t>
      </w:r>
    </w:p>
    <w:p w:rsidRDefault="00681065" w:rsidP="00681065" w:rsidR="00681065" w:rsidRPr="00681065">
      <w:pPr>
        <w:ind w:firstLine="708"/>
        <w:jc w:val="both"/>
        <w:rPr>
          <w:bCs w:val="false"/>
        </w:rPr>
      </w:pPr>
    </w:p>
    <w:p w:rsidRDefault="00681065" w:rsidP="00681065" w:rsidR="00681065" w:rsidRPr="00681065">
      <w:pPr>
        <w:ind w:firstLine="708"/>
        <w:jc w:val="both"/>
        <w:rPr>
          <w:bCs w:val="false"/>
        </w:rPr>
      </w:pPr>
      <w:r w:rsidRPr="00681065">
        <w:rPr>
          <w:bCs w:val="false"/>
        </w:rPr>
        <w:t xml:space="preserve">- zabilježba da je predbilježba založnog prava u iznosu od 82.000,00 kuna, te ostalih uvjeta iz Rješenja, u korist Republike Hrvatska, Ministarstva financija, opravdana – upisana temeljem Rješenja posl.br. Ovr-820/13 od 22. kolovoza 2013. te čl. 61. Zakona o zemljišnim knjigama; </w:t>
      </w:r>
    </w:p>
    <w:p w:rsidRDefault="00681065" w:rsidP="00681065" w:rsidR="00681065" w:rsidRPr="00681065">
      <w:pPr>
        <w:ind w:firstLine="708"/>
        <w:jc w:val="both"/>
        <w:rPr>
          <w:bCs w:val="false"/>
        </w:rPr>
      </w:pPr>
      <w:r w:rsidRPr="00681065">
        <w:rPr>
          <w:bCs w:val="false"/>
        </w:rPr>
        <w:t>- zabilježba ovršivosti tražbine predlagatelja osiguranja Republike Hrvatske, određene na temelju Rješenja o osiguranju posl.br. Ovr-820/13 od 11. ožujka 2013., upisane Rješenjem posl.br. Z-2803/13 pod C. red.br. 2.1. – upisana temeljem Rješenja posl.br. Ovr-820/13 od 22. kolovoza 2013.;</w:t>
      </w:r>
    </w:p>
    <w:p w:rsidRDefault="00681065" w:rsidP="00681065" w:rsidR="00681065" w:rsidRPr="00681065">
      <w:pPr>
        <w:ind w:firstLine="708"/>
        <w:jc w:val="both"/>
        <w:rPr>
          <w:bCs w:val="false"/>
        </w:rPr>
      </w:pPr>
      <w:r w:rsidRPr="00681065">
        <w:rPr>
          <w:bCs w:val="false"/>
        </w:rPr>
        <w:t>- uknjižba prava zaloga u iznosu od 235.081,43 kn te ostalih uvjeta iz Rješenja, uz ovršivost tražbine, u korist Republike Hrvatske, Ministarstva financija, Porezne uprave, Područni Ured Pazin, OIB: 18683136487 – upisano na temelju Rješenja o osiguranju posl.br.Ovr-1251/13 od 09. svibnja 2013.;</w:t>
      </w:r>
    </w:p>
    <w:p w:rsidRDefault="00681065" w:rsidP="00681065" w:rsidR="00681065" w:rsidRPr="00681065">
      <w:pPr>
        <w:ind w:firstLine="708"/>
        <w:jc w:val="both"/>
        <w:rPr>
          <w:bCs w:val="false"/>
        </w:rPr>
      </w:pPr>
      <w:r w:rsidRPr="00681065">
        <w:rPr>
          <w:bCs w:val="false"/>
        </w:rPr>
        <w:t>- zabilježba dosude iz točke V izreke ovog rješenja.</w:t>
      </w:r>
    </w:p>
    <w:p w:rsidRDefault="00681065" w:rsidP="00681065" w:rsidR="00681065" w:rsidRPr="00681065">
      <w:pPr>
        <w:ind w:firstLine="708"/>
        <w:jc w:val="both"/>
        <w:rPr>
          <w:bCs w:val="false"/>
        </w:rPr>
      </w:pPr>
    </w:p>
    <w:p w:rsidRDefault="00681065" w:rsidP="00681065" w:rsidR="00681065" w:rsidRPr="00681065">
      <w:pPr>
        <w:ind w:firstLine="708"/>
        <w:jc w:val="both"/>
        <w:rPr>
          <w:bCs w:val="false"/>
        </w:rPr>
      </w:pPr>
      <w:r w:rsidRPr="00681065">
        <w:rPr>
          <w:bCs w:val="false"/>
        </w:rPr>
        <w:t>IV</w:t>
      </w:r>
      <w:r w:rsidRPr="00681065">
        <w:rPr>
          <w:bCs w:val="false"/>
        </w:rPr>
        <w:tab/>
        <w:t xml:space="preserve">Nekretnina iz točke I izreke ovog rješenja predati će se TERRA FIRMA d.d. Zagreb, Budmanijeva 3, OIB 22198253360, nakon što on uplati iznos iz točke II izreke ovog rješenja i nakon što ovo rješenje postane pravomoćno. </w:t>
      </w:r>
    </w:p>
    <w:p w:rsidRDefault="00681065" w:rsidP="00681065" w:rsidR="00681065" w:rsidRPr="00681065">
      <w:pPr>
        <w:ind w:firstLine="708"/>
        <w:jc w:val="both"/>
        <w:rPr>
          <w:bCs w:val="false"/>
        </w:rPr>
      </w:pPr>
    </w:p>
    <w:p w:rsidRDefault="00681065" w:rsidP="00681065" w:rsidR="00681065" w:rsidRPr="00681065">
      <w:pPr>
        <w:ind w:firstLine="708"/>
        <w:jc w:val="both"/>
        <w:rPr>
          <w:bCs w:val="false"/>
        </w:rPr>
      </w:pPr>
      <w:r w:rsidRPr="00681065">
        <w:rPr>
          <w:bCs w:val="false"/>
        </w:rPr>
        <w:t>V</w:t>
      </w:r>
      <w:r w:rsidRPr="00681065">
        <w:rPr>
          <w:bCs w:val="false"/>
        </w:rPr>
        <w:tab/>
        <w:t>Nalaže se Općinskom sudu u Puli, zemljišnoknjižnom odjelu, da u zemljišnoj knjizi upiše zabilježbu dosude na nekretnini iz točke I izreke ovog rješenja.</w:t>
      </w:r>
    </w:p>
    <w:p w:rsidRDefault="00681065" w:rsidP="00681065" w:rsidR="00681065" w:rsidRPr="00681065">
      <w:pPr>
        <w:ind w:firstLine="708"/>
        <w:jc w:val="both"/>
        <w:rPr>
          <w:bCs w:val="false"/>
        </w:rPr>
      </w:pPr>
    </w:p>
    <w:p w:rsidRDefault="00681065" w:rsidP="00681065" w:rsidR="000E668C" w:rsidRPr="003B3BDD">
      <w:pPr>
        <w:ind w:firstLine="708"/>
        <w:jc w:val="both"/>
      </w:pPr>
      <w:r w:rsidRPr="00681065">
        <w:rPr>
          <w:bCs w:val="false"/>
        </w:rPr>
        <w:t>VI</w:t>
      </w:r>
      <w:r w:rsidRPr="00681065">
        <w:rPr>
          <w:bCs w:val="false"/>
        </w:rPr>
        <w:tab/>
        <w:t>Nalaže se stečajnom upravitelju Vlasta Majstorović iz Pule, Koparska 37, da u roku od osam dana od dana pravomoćnosti ovog rješenja dostavi sudu obračun troškova unovčenja nekretnine (čl. 254. Stečajnog zakona).</w:t>
      </w:r>
      <w:r w:rsidR="000E668C" w:rsidRPr="003B3BDD">
        <w:t>“.</w:t>
      </w:r>
    </w:p>
    <w:p w:rsidRDefault="00681065" w:rsidP="00851869" w:rsidR="00681065">
      <w:pPr>
        <w:ind w:firstLine="708"/>
        <w:jc w:val="both"/>
      </w:pPr>
    </w:p>
    <w:p w:rsidRDefault="004B6AFD" w:rsidP="00681065" w:rsidR="008421CE">
      <w:pPr>
        <w:ind w:firstLine="708"/>
        <w:jc w:val="both"/>
      </w:pPr>
      <w:r>
        <w:t xml:space="preserve">Potvrdom </w:t>
      </w:r>
      <w:r w:rsidR="00681065" w:rsidRPr="00681065">
        <w:t>St-39/2015-83</w:t>
      </w:r>
      <w:r w:rsidR="00681065">
        <w:t xml:space="preserve"> </w:t>
      </w:r>
      <w:r>
        <w:t xml:space="preserve">od </w:t>
      </w:r>
      <w:r w:rsidR="00681065">
        <w:t>26. listopada 2017. utvrđeno je da je kupac TERRA FIRMA d.d. Zagreb, Budmanijeva 3, OIB 22198253360, u cijelosti uplatio kupovninu sukladno rješenju ovog suda posl.br. St-39/15-77 od 01. rujna 2017.</w:t>
      </w:r>
    </w:p>
    <w:p w:rsidRDefault="00681065" w:rsidP="00681065" w:rsidR="00681065">
      <w:pPr>
        <w:ind w:firstLine="708"/>
        <w:jc w:val="both"/>
      </w:pPr>
    </w:p>
    <w:p w:rsidRDefault="004B6AFD" w:rsidP="004B6AFD" w:rsidR="004B6AFD">
      <w:pPr>
        <w:ind w:firstLine="708"/>
        <w:jc w:val="both"/>
      </w:pPr>
      <w:r>
        <w:t>Odredbom čl. 248. st. 1. SZ-a propisano je da će nakon unovčenja stvari ili prava na kojemu postoji razlučno pravo upisano u javnoj knjizi sud će iz iznosa ostvarenoga prodajom:</w:t>
      </w:r>
    </w:p>
    <w:p w:rsidRDefault="004B6AFD" w:rsidP="004B6AFD" w:rsidR="004B6AFD">
      <w:pPr>
        <w:ind w:firstLine="708"/>
        <w:jc w:val="both"/>
      </w:pPr>
      <w:r>
        <w:t>1. namiriti troškove unovčenja iz članka 254. ovoga Zakona</w:t>
      </w:r>
    </w:p>
    <w:p w:rsidRDefault="004B6AFD" w:rsidP="004B6AFD" w:rsidR="004B6AFD">
      <w:pPr>
        <w:ind w:firstLine="708"/>
        <w:jc w:val="both"/>
      </w:pPr>
      <w:r>
        <w:t>2. namiriti tražbine razlučnih vjerovnika prema redoslijedu određenom pravilima ovršnoga postupka i</w:t>
      </w:r>
    </w:p>
    <w:p w:rsidRDefault="004B6AFD" w:rsidP="004B6AFD" w:rsidR="003B3BDD">
      <w:pPr>
        <w:ind w:firstLine="708"/>
        <w:jc w:val="both"/>
      </w:pPr>
      <w:r>
        <w:t>3. preostali iznos predati stečajnom upravitelju za namirenje stečajnih vjerovnika.</w:t>
      </w:r>
    </w:p>
    <w:p w:rsidRDefault="004B6AFD" w:rsidP="004B6AFD" w:rsidR="004B6AFD">
      <w:pPr>
        <w:ind w:firstLine="708"/>
        <w:jc w:val="both"/>
      </w:pPr>
    </w:p>
    <w:p w:rsidRDefault="008421CE" w:rsidP="008421CE" w:rsidR="008421CE">
      <w:pPr>
        <w:ind w:firstLine="708"/>
        <w:jc w:val="both"/>
      </w:pPr>
      <w:r w:rsidRPr="003B3BDD">
        <w:t>Temeljem odredbe čl. 1</w:t>
      </w:r>
      <w:r>
        <w:t>14</w:t>
      </w:r>
      <w:r w:rsidRPr="003B3BDD">
        <w:t>. st. 1. OZ</w:t>
      </w:r>
      <w:r>
        <w:t>-a</w:t>
      </w:r>
      <w:r w:rsidRPr="003B3BDD">
        <w:t>, nakon namirenja tražbina koje se namiruju prvenstveno, namiruju se tražbine osigurane založnim pravom, tražbine ovrhovoditelja na čiji je prijedlog određena ovrha, te naknade za osobne služnosti i druga prava koja prestaju prodajom. Temeljem odredbe čl. 1</w:t>
      </w:r>
      <w:r>
        <w:t>14</w:t>
      </w:r>
      <w:r w:rsidRPr="003B3BDD">
        <w:t>. st. 3. OZ-a navedeni se vjerovnici namiruju po redu stjecanja založnog prava i prava na namirenje ovrhovoditelja koji su predložili ovrhu, odnosno po redu upisa u zemljišnu knjigu osobnih služnosti.</w:t>
      </w:r>
    </w:p>
    <w:p w:rsidRDefault="0003360B" w:rsidP="008421CE" w:rsidR="0003360B" w:rsidRPr="003B3BDD">
      <w:pPr>
        <w:ind w:firstLine="708"/>
        <w:jc w:val="both"/>
      </w:pPr>
    </w:p>
    <w:p w:rsidRDefault="0003360B" w:rsidP="0003360B" w:rsidR="0003360B" w:rsidRPr="00F75259">
      <w:pPr>
        <w:kinsoku w:val="false"/>
        <w:overflowPunct w:val="false"/>
        <w:jc w:val="both"/>
        <w:textAlignment w:val="baseline"/>
      </w:pPr>
      <w:r w:rsidRPr="00F75259">
        <w:tab/>
      </w:r>
      <w:r w:rsidR="008421CE" w:rsidRPr="00F75259">
        <w:t>S</w:t>
      </w:r>
      <w:r w:rsidR="004B6AFD" w:rsidRPr="00F75259">
        <w:t xml:space="preserve">tečajna upraviteljica </w:t>
      </w:r>
      <w:r w:rsidR="00681065" w:rsidRPr="00F75259">
        <w:t>Vlasta Majstorović</w:t>
      </w:r>
      <w:r w:rsidR="004B6AFD" w:rsidRPr="00F75259">
        <w:t xml:space="preserve"> </w:t>
      </w:r>
      <w:r w:rsidR="008421CE" w:rsidRPr="00F75259">
        <w:t xml:space="preserve">je </w:t>
      </w:r>
      <w:r w:rsidR="004B6AFD" w:rsidRPr="00F75259">
        <w:t xml:space="preserve">28. </w:t>
      </w:r>
      <w:r w:rsidR="00681065" w:rsidRPr="00F75259">
        <w:t>rujna</w:t>
      </w:r>
      <w:r w:rsidR="004B6AFD" w:rsidRPr="00F75259">
        <w:t xml:space="preserve"> 2017. u spis predmeta </w:t>
      </w:r>
      <w:r w:rsidRPr="00F75259">
        <w:t xml:space="preserve">obračun troškova za k.č.br. 270/5, oranica površine 3125 m2, upisana u z.k.ul. 645 k.o. Svetvinčenat. Obračun troškova prodanih nekretnina sačinjen je na temelju ukupne vrijednosti stečajne mase stečajnog dužnika i postotka učešća vrijednosti pojedinih predmeta stečajne mase u ukupnoj vrijednosti stečajne mase (Prilog 1 podnesku). Troškovi su popisani i podijeljeni u direktne troškove koji terete nekretnine u 100% iznosu (Prilog 2) i indirektne troškove koji terete cjelokupnu stečajnu masu, te se na nekretnine odnose u alikvotnom dijelu (Prilog 3). Obračun troškova prodanih nekretnina sačinjen je na temelju razgraničenja mjesta troška, odnosno utvrđenja koju imovinu određeni trošak tereti na temelju čega se došlo do postotka učešća svake pojedine grupe u odnosu na prodane nekretnine (prilog 4). Stečajni upravitelj predlaže da se prihvati obračun troškova, kako slijedi: </w:t>
      </w:r>
      <w:r w:rsidRPr="00F75259">
        <w:rPr>
          <w:spacing w:val="-3"/>
        </w:rPr>
        <w:t xml:space="preserve">Troškovi utvrđivanja tražbine u iznosu od 5% od </w:t>
      </w:r>
      <w:r w:rsidRPr="00F75259">
        <w:t>utrška, 8.078,91 kn te troškovi nekretnine 40.006,97 kn – ukupno 48.085,88 kn.</w:t>
      </w:r>
    </w:p>
    <w:p w:rsidRDefault="0003360B" w:rsidP="0003360B" w:rsidR="0003360B" w:rsidRPr="0003360B">
      <w:pPr>
        <w:kinsoku w:val="false"/>
        <w:overflowPunct w:val="false"/>
        <w:jc w:val="both"/>
        <w:textAlignment w:val="baseline"/>
        <w:rPr>
          <w:sz w:val="25"/>
          <w:szCs w:val="25"/>
        </w:rPr>
      </w:pPr>
    </w:p>
    <w:p w:rsidRDefault="00681065" w:rsidP="0003360B" w:rsidR="004B6AFD">
      <w:pPr>
        <w:ind w:firstLine="708"/>
        <w:jc w:val="both"/>
      </w:pPr>
      <w:r w:rsidRPr="0003360B">
        <w:t>31</w:t>
      </w:r>
      <w:r w:rsidR="004B6AFD" w:rsidRPr="0003360B">
        <w:t xml:space="preserve"> li</w:t>
      </w:r>
      <w:r w:rsidRPr="0003360B">
        <w:t>stopada</w:t>
      </w:r>
      <w:r w:rsidR="004B6AFD" w:rsidRPr="0003360B">
        <w:t xml:space="preserve"> 2017. </w:t>
      </w:r>
      <w:r w:rsidR="004B6AFD" w:rsidRPr="007C1FAB">
        <w:t xml:space="preserve">u spis predmeta </w:t>
      </w:r>
      <w:r w:rsidR="008421CE">
        <w:t xml:space="preserve">je </w:t>
      </w:r>
      <w:r w:rsidR="004B6AFD" w:rsidRPr="007C1FAB">
        <w:t xml:space="preserve">zaprimljen </w:t>
      </w:r>
      <w:r>
        <w:t xml:space="preserve">dopis Porezne uprave </w:t>
      </w:r>
      <w:r w:rsidR="004B6AFD" w:rsidRPr="007C1FAB">
        <w:t>sa obračunom potraživanja po upisan</w:t>
      </w:r>
      <w:r>
        <w:t>im</w:t>
      </w:r>
      <w:r w:rsidR="004B6AFD" w:rsidRPr="007C1FAB">
        <w:t xml:space="preserve"> razlučn</w:t>
      </w:r>
      <w:r>
        <w:t>im</w:t>
      </w:r>
      <w:r w:rsidR="004B6AFD" w:rsidRPr="007C1FAB">
        <w:t xml:space="preserve"> prav</w:t>
      </w:r>
      <w:r>
        <w:t>ima.</w:t>
      </w:r>
    </w:p>
    <w:p w:rsidRDefault="00681065" w:rsidP="0003360B" w:rsidR="00681065" w:rsidRPr="007C1FAB">
      <w:pPr>
        <w:ind w:firstLine="708"/>
        <w:jc w:val="both"/>
      </w:pPr>
    </w:p>
    <w:p w:rsidRDefault="008421CE" w:rsidP="00727EA3" w:rsidR="00727EA3">
      <w:pPr>
        <w:ind w:firstLine="708"/>
        <w:jc w:val="both"/>
      </w:pPr>
      <w:r>
        <w:t xml:space="preserve">Na ročištu za diobu kupovnine održanom </w:t>
      </w:r>
      <w:r w:rsidR="00727EA3">
        <w:t xml:space="preserve">5. prosinca 2017. na upit suca zamjenica Županijskog državnog odvjetništva Pula navela je da se sukladno dopisu Porezne uprave koji je sudu dostavljen 31. listopada 2017. izvrši plaćanje s time da se prvo isplati po osnovu tražbine za porez na dodanu vrijednost u iznos u od 265.809,11 kn, a zatim ostale tražbine navedene u istoj tablici. </w:t>
      </w:r>
    </w:p>
    <w:p w:rsidRDefault="00EA204D" w:rsidP="00727EA3" w:rsidR="00EA204D">
      <w:pPr>
        <w:ind w:firstLine="708"/>
        <w:jc w:val="both"/>
      </w:pPr>
    </w:p>
    <w:p w:rsidRDefault="00EA204D" w:rsidP="00727EA3" w:rsidR="00EA204D">
      <w:pPr>
        <w:ind w:firstLine="708"/>
        <w:jc w:val="both"/>
      </w:pPr>
      <w:r>
        <w:t xml:space="preserve">U dopisu od 6. prosinca 2017. računovodstvo stečajnog dužnika dostavilo je broj računa </w:t>
      </w:r>
      <w:r w:rsidRPr="00EA204D">
        <w:t>HR2423400091190023733</w:t>
      </w:r>
      <w:r>
        <w:t xml:space="preserve"> na koji se ima izvršiti isplata.</w:t>
      </w:r>
    </w:p>
    <w:p w:rsidRDefault="00EA204D" w:rsidP="00727EA3" w:rsidR="00EA204D" w:rsidRPr="003B3BDD">
      <w:pPr>
        <w:ind w:firstLine="708"/>
        <w:jc w:val="both"/>
      </w:pPr>
      <w:r>
        <w:t xml:space="preserve">  </w:t>
      </w:r>
    </w:p>
    <w:p w:rsidRDefault="008421CE" w:rsidP="0060046E" w:rsidR="008421CE">
      <w:pPr>
        <w:ind w:firstLine="708"/>
        <w:jc w:val="both"/>
      </w:pPr>
      <w:r>
        <w:t>Na predmetnoj nekretnini u zemljišnoj knjizi bili su upisani sljedeći tereti:</w:t>
      </w:r>
    </w:p>
    <w:p w:rsidRDefault="00727EA3" w:rsidP="00727EA3" w:rsidR="00727EA3" w:rsidRPr="00727EA3">
      <w:pPr>
        <w:ind w:firstLine="708"/>
        <w:jc w:val="both"/>
        <w:rPr>
          <w:bCs w:val="false"/>
        </w:rPr>
      </w:pPr>
      <w:r w:rsidRPr="00727EA3">
        <w:rPr>
          <w:bCs w:val="false"/>
        </w:rPr>
        <w:t>- predbilježba založnog prava u iznosu od 82.000,00 kuna, te ostalih uvjeta iz Rješenja, u korist Republike Hrvatske, Ministarstva financija - upisana na temelju Rješenja o osiguranju posl. br. Ovr-820/13 od 11. ožujka 2013.;</w:t>
      </w:r>
    </w:p>
    <w:p w:rsidRDefault="00727EA3" w:rsidP="00727EA3" w:rsidR="00727EA3" w:rsidRPr="00727EA3">
      <w:pPr>
        <w:ind w:firstLine="708"/>
        <w:jc w:val="both"/>
        <w:rPr>
          <w:bCs w:val="false"/>
        </w:rPr>
      </w:pPr>
    </w:p>
    <w:p w:rsidRDefault="00727EA3" w:rsidP="00727EA3" w:rsidR="00727EA3" w:rsidRPr="00727EA3">
      <w:pPr>
        <w:ind w:firstLine="708"/>
        <w:jc w:val="both"/>
        <w:rPr>
          <w:bCs w:val="false"/>
        </w:rPr>
      </w:pPr>
      <w:r w:rsidRPr="00727EA3">
        <w:rPr>
          <w:bCs w:val="false"/>
        </w:rPr>
        <w:t xml:space="preserve">- zabilježba da je predbilježba založnog prava u iznosu od 82.000,00 kuna, te ostalih uvjeta iz Rješenja, u korist Republike Hrvatska, Ministarstva financija, opravdana – upisana temeljem Rješenja posl.br. Ovr-820/13 od 22. kolovoza 2013. te čl. 61. Zakona o zemljišnim knjigama; </w:t>
      </w:r>
    </w:p>
    <w:p w:rsidRDefault="00727EA3" w:rsidP="00727EA3" w:rsidR="00727EA3" w:rsidRPr="00727EA3">
      <w:pPr>
        <w:ind w:firstLine="708"/>
        <w:jc w:val="both"/>
        <w:rPr>
          <w:bCs w:val="false"/>
        </w:rPr>
      </w:pPr>
      <w:r w:rsidRPr="00727EA3">
        <w:rPr>
          <w:bCs w:val="false"/>
        </w:rPr>
        <w:t>- zabilježba ovršivosti tražbine predlagatelja osiguranja Republike Hrvatske, određene na temelju Rješenja o osiguranju posl.br. Ovr-820/13 od 11. ožujka 2013., upisane Rješenjem posl.br. Z-2803/13 pod C. red.br. 2.1. – upisana temeljem Rješenja posl.br. Ovr-820/13 od 22. kolovoza 2013.;</w:t>
      </w:r>
    </w:p>
    <w:p w:rsidRDefault="00727EA3" w:rsidP="00727EA3" w:rsidR="008421CE" w:rsidRPr="00A925E3">
      <w:pPr>
        <w:ind w:firstLine="708"/>
        <w:jc w:val="both"/>
        <w:rPr>
          <w:bCs w:val="false"/>
        </w:rPr>
      </w:pPr>
      <w:r w:rsidRPr="00727EA3">
        <w:rPr>
          <w:bCs w:val="false"/>
        </w:rPr>
        <w:t>- uknjižba prava zaloga u iznosu od 235.081,43 kn te ostalih uvjeta iz Rješenja, uz ovršivost tražbine, u korist Republike Hrvatske, Ministarstva financija, Porezne uprave, Područni Ured Pazin, OIB: 18683136487 – upisano na temelju Rješenja o osiguranju posl.br.Ovr-1251/13 od 09. svibnja 2013.</w:t>
      </w:r>
    </w:p>
    <w:p w:rsidRDefault="007660D3" w:rsidP="005F48C1" w:rsidR="007660D3">
      <w:pPr>
        <w:ind w:firstLine="708"/>
        <w:jc w:val="both"/>
      </w:pPr>
    </w:p>
    <w:p w:rsidRDefault="00A810DF" w:rsidP="00A810DF" w:rsidR="008421CE">
      <w:pPr>
        <w:ind w:firstLine="708"/>
        <w:jc w:val="both"/>
      </w:pPr>
      <w:r>
        <w:t>Tražbine po osnovi upisanih založnih prava nisu osporene</w:t>
      </w:r>
      <w:r w:rsidR="00EA204D">
        <w:t xml:space="preserve"> na ročištu za diobu kupovnine, a ni</w:t>
      </w:r>
      <w:r w:rsidR="00F04916">
        <w:t>je</w:t>
      </w:r>
      <w:r w:rsidR="00EA204D">
        <w:t xml:space="preserve"> osporen ni obračun troškova unovčenja sačin</w:t>
      </w:r>
      <w:r w:rsidR="00F04916">
        <w:t>jen po stečajnom upravitelju ni</w:t>
      </w:r>
      <w:r w:rsidR="00EA204D">
        <w:t xml:space="preserve"> </w:t>
      </w:r>
      <w:r w:rsidR="00EA204D" w:rsidRPr="00EA204D">
        <w:t>obračun potraživanja razlučn</w:t>
      </w:r>
      <w:r w:rsidR="00EA204D">
        <w:t>og vjerovnika.</w:t>
      </w:r>
    </w:p>
    <w:p w:rsidRDefault="008421CE" w:rsidP="00A810DF" w:rsidR="008421CE">
      <w:pPr>
        <w:ind w:firstLine="708"/>
        <w:jc w:val="both"/>
      </w:pPr>
    </w:p>
    <w:p w:rsidRDefault="008421CE" w:rsidP="008421CE" w:rsidR="00A810DF">
      <w:pPr>
        <w:ind w:firstLine="708"/>
        <w:jc w:val="both"/>
      </w:pPr>
      <w:r>
        <w:t>Stoga je, s obzirom na sve prethodno obrazloženo, temeljem čl. 248. st. 1. SZ-a i čl. 114. st. 1. OZ-a, odlučeno kao u izreci.</w:t>
      </w:r>
    </w:p>
    <w:p w:rsidRDefault="008421CE" w:rsidP="008421CE" w:rsidR="008421CE">
      <w:pPr>
        <w:ind w:firstLine="708"/>
        <w:jc w:val="both"/>
      </w:pPr>
    </w:p>
    <w:p w:rsidRDefault="0060046E" w:rsidP="0060046E" w:rsidR="0060046E">
      <w:pPr>
        <w:jc w:val="center"/>
      </w:pPr>
      <w:r w:rsidRPr="003B3BDD">
        <w:t xml:space="preserve">U Pazinu, </w:t>
      </w:r>
      <w:r w:rsidR="00727EA3">
        <w:t>6</w:t>
      </w:r>
      <w:r w:rsidR="003A78AF" w:rsidRPr="003B3BDD">
        <w:t>.</w:t>
      </w:r>
      <w:r w:rsidRPr="003B3BDD">
        <w:t xml:space="preserve"> </w:t>
      </w:r>
      <w:r w:rsidR="00727EA3">
        <w:t>prosinca</w:t>
      </w:r>
      <w:r w:rsidR="00C8326E" w:rsidRPr="003B3BDD">
        <w:t xml:space="preserve"> </w:t>
      </w:r>
      <w:r w:rsidRPr="003B3BDD">
        <w:t>201</w:t>
      </w:r>
      <w:r w:rsidR="00A810DF">
        <w:t>7</w:t>
      </w:r>
      <w:r w:rsidRPr="003B3BDD">
        <w:t>.</w:t>
      </w:r>
    </w:p>
    <w:p w:rsidRDefault="0047267C" w:rsidP="0060046E" w:rsidR="0047267C" w:rsidRPr="003B3BDD">
      <w:pPr>
        <w:jc w:val="center"/>
      </w:pPr>
    </w:p>
    <w:p w:rsidRDefault="0060046E" w:rsidP="0060046E" w:rsidR="0060046E" w:rsidRPr="003B3BDD">
      <w:pPr>
        <w:ind w:left="4956"/>
      </w:pPr>
      <w:r w:rsidRPr="003B3BDD">
        <w:t xml:space="preserve">           </w:t>
      </w:r>
      <w:r w:rsidR="003A78AF" w:rsidRPr="003B3BDD">
        <w:tab/>
      </w:r>
      <w:r w:rsidR="003A78AF" w:rsidRPr="003B3BDD">
        <w:tab/>
      </w:r>
      <w:r w:rsidRPr="003B3BDD">
        <w:t>Stečajni sudac</w:t>
      </w:r>
    </w:p>
    <w:p w:rsidRDefault="0060046E" w:rsidP="0060046E" w:rsidR="0060046E" w:rsidRPr="003B3BDD">
      <w:pPr>
        <w:ind w:left="4956"/>
        <w:jc w:val="center"/>
      </w:pPr>
    </w:p>
    <w:p w:rsidRDefault="0060046E" w:rsidP="0060046E" w:rsidR="0060046E" w:rsidRPr="003B3BDD">
      <w:pPr>
        <w:ind w:left="4956"/>
      </w:pPr>
      <w:r w:rsidRPr="003B3BDD">
        <w:t xml:space="preserve">              </w:t>
      </w:r>
      <w:r w:rsidR="003A78AF" w:rsidRPr="003B3BDD">
        <w:tab/>
        <w:t xml:space="preserve">  </w:t>
      </w:r>
      <w:r w:rsidRPr="003B3BDD">
        <w:t>Ivan Dujić</w:t>
      </w:r>
      <w:r w:rsidR="00B569C4">
        <w:t>, v.r.</w:t>
      </w:r>
    </w:p>
    <w:p w:rsidRDefault="0060046E" w:rsidP="0060046E" w:rsidR="0060046E"/>
    <w:p w:rsidRDefault="00727EA3" w:rsidP="0060046E" w:rsidR="00727EA3" w:rsidRPr="003B3BDD"/>
    <w:p w:rsidRDefault="0003360B" w:rsidP="0060046E" w:rsidR="0003360B"/>
    <w:p w:rsidRDefault="0060046E" w:rsidP="0060046E" w:rsidR="0060046E" w:rsidRPr="003B3BDD">
      <w:r w:rsidRPr="003B3BDD">
        <w:t>UPUTA O PRAVNOM LIJEKU:</w:t>
      </w:r>
    </w:p>
    <w:p w:rsidRDefault="0060046E" w:rsidP="0060046E" w:rsidR="0060046E" w:rsidRPr="003B3BDD">
      <w:pPr>
        <w:jc w:val="both"/>
      </w:pPr>
      <w:r w:rsidRPr="003B3BDD">
        <w:tab/>
        <w:t xml:space="preserve">Protiv ovog rješenja pravo na žalbu imaju stranke i sve osobe koje su polagale pravo na namirenje </w:t>
      </w:r>
      <w:r w:rsidR="008421CE">
        <w:t>iz kupovnine. Žalba se podnosi</w:t>
      </w:r>
      <w:r w:rsidRPr="003B3BDD">
        <w:t xml:space="preserve"> </w:t>
      </w:r>
      <w:r w:rsidR="008421CE" w:rsidRPr="003B3BDD">
        <w:t xml:space="preserve">u pet </w:t>
      </w:r>
      <w:r w:rsidR="008421CE">
        <w:t xml:space="preserve">istovjetnih </w:t>
      </w:r>
      <w:r w:rsidR="008421CE" w:rsidRPr="003B3BDD">
        <w:t>primjeraka</w:t>
      </w:r>
      <w:r w:rsidR="008421CE">
        <w:t>,</w:t>
      </w:r>
      <w:r w:rsidR="008421CE" w:rsidRPr="003B3BDD">
        <w:t xml:space="preserve"> </w:t>
      </w:r>
      <w:r w:rsidRPr="003B3BDD">
        <w:t xml:space="preserve">roku od 8 dana </w:t>
      </w:r>
      <w:r w:rsidR="008421CE" w:rsidRPr="008421CE">
        <w:t>od dana dostave, a dostava se smatra obavljenom istekom osmoga dana od dana objave pismena na mrežnoj stranici e-Oglasna ploča sudova (čl. 12. SZ-a).</w:t>
      </w:r>
      <w:r w:rsidR="008421CE">
        <w:t xml:space="preserve"> Žalba se dostavlja </w:t>
      </w:r>
      <w:r w:rsidRPr="003B3BDD">
        <w:t xml:space="preserve">putem ovog suda, a o žalbi odlučuje Visoki trgovački sud Republike Hrvatske. Žalba protiv rješenja o </w:t>
      </w:r>
      <w:r w:rsidR="00DC2BEA">
        <w:t>namirenju odgađa isplatu (čl. 125</w:t>
      </w:r>
      <w:r w:rsidRPr="003B3BDD">
        <w:t>. st. 6. OZ-a).</w:t>
      </w:r>
    </w:p>
    <w:p w:rsidRDefault="0060046E" w:rsidP="0060046E" w:rsidR="0060046E" w:rsidRPr="003B3BDD"/>
    <w:p w:rsidRDefault="0060046E" w:rsidP="0060046E" w:rsidR="0060046E" w:rsidRPr="003B3BDD">
      <w:r w:rsidRPr="003B3BDD">
        <w:t xml:space="preserve">DNA: </w:t>
      </w:r>
    </w:p>
    <w:p w:rsidRDefault="001724FE" w:rsidP="001724FE" w:rsidR="001724FE">
      <w:r>
        <w:t>- oglasna ploča suda 8 dana</w:t>
      </w:r>
    </w:p>
    <w:p w:rsidRDefault="00727EA3" w:rsidP="00727EA3" w:rsidR="00727EA3">
      <w:r>
        <w:t>- stečajni upravitelj Vlasta Majstorović iz Pule, Koparska 37</w:t>
      </w:r>
    </w:p>
    <w:p w:rsidRDefault="00727EA3" w:rsidP="00727EA3" w:rsidR="00727EA3">
      <w:r>
        <w:t>- Republika Hrvatska, po ŽDO Pula</w:t>
      </w:r>
    </w:p>
    <w:p w:rsidRDefault="00727EA3" w:rsidP="00727EA3" w:rsidR="00727EA3"/>
    <w:p w:rsidRDefault="0060046E" w:rsidP="008542E9" w:rsidR="0060046E" w:rsidRPr="008542E9">
      <w:r w:rsidRPr="003B3BDD">
        <w:t xml:space="preserve">- </w:t>
      </w:r>
      <w:r w:rsidR="00DC2BEA" w:rsidRPr="003B3BDD">
        <w:t>po pravomoćnosti</w:t>
      </w:r>
      <w:r w:rsidR="00DC2BEA">
        <w:t>:</w:t>
      </w:r>
      <w:r w:rsidR="00DC2BEA" w:rsidRPr="003B3BDD">
        <w:t xml:space="preserve"> </w:t>
      </w:r>
      <w:r w:rsidR="001724FE">
        <w:t>FINA</w:t>
      </w:r>
      <w:r w:rsidR="002C28A0">
        <w:t>, Regionalni centar</w:t>
      </w:r>
      <w:r w:rsidR="001724FE">
        <w:t xml:space="preserve"> Rijeka, F</w:t>
      </w:r>
      <w:r w:rsidR="002C28A0">
        <w:t>rana</w:t>
      </w:r>
      <w:r w:rsidR="008542E9">
        <w:t xml:space="preserve"> Kurelca 8</w:t>
      </w:r>
    </w:p>
    <w:sectPr w:rsidSect="0047267C" w:rsidR="0060046E" w:rsidRPr="008542E9">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3EAD" w:rsidP="003A78AF" w:rsidR="00E13EAD">
      <w:r>
        <w:separator/>
      </w:r>
    </w:p>
  </w:endnote>
  <w:endnote w:id="0" w:type="continuationSeparator">
    <w:p w:rsidRDefault="00E13EAD" w:rsidP="003A78AF" w:rsidR="00E13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3EAD" w:rsidP="003A78AF" w:rsidR="00E13EAD">
      <w:r>
        <w:separator/>
      </w:r>
    </w:p>
  </w:footnote>
  <w:footnote w:id="0" w:type="continuationSeparator">
    <w:p w:rsidRDefault="00E13EAD" w:rsidP="003A78AF" w:rsidR="00E13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267C" w:rsidP="00592159" w:rsidR="003A78AF">
    <w:pPr>
      <w:pStyle w:val="Zaglavlje"/>
      <w:jc w:val="center"/>
    </w:pPr>
    <w:r>
      <w:tab/>
    </w:r>
    <w:r w:rsidR="000F28C7">
      <w:fldChar w:fldCharType="begin"/>
    </w:r>
    <w:r w:rsidR="000F28C7">
      <w:instrText>PAGE   \* MERGEFORMAT</w:instrText>
    </w:r>
    <w:r w:rsidR="000F28C7">
      <w:fldChar w:fldCharType="separate"/>
    </w:r>
    <w:r w:rsidR="006748C0">
      <w:rPr>
        <w:noProof/>
      </w:rPr>
      <w:t>5</w:t>
    </w:r>
    <w:r w:rsidR="000F28C7">
      <w:fldChar w:fldCharType="end"/>
    </w:r>
    <w:r>
      <w:tab/>
    </w:r>
    <w:r w:rsidR="00592159" w:rsidRPr="00592159">
      <w:t>10 St-39/2015-8</w:t>
    </w:r>
    <w:r w:rsidR="00052667">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592159">
      <w:t>10 St-39/2015-8</w:t>
    </w:r>
    <w:r w:rsidR="00CC54AD">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2"/>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71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360B"/>
    <w:rsid w:val="000378F7"/>
    <w:rsid w:val="00047A8D"/>
    <w:rsid w:val="00052667"/>
    <w:rsid w:val="00052BEA"/>
    <w:rsid w:val="00063522"/>
    <w:rsid w:val="000664B2"/>
    <w:rsid w:val="00097416"/>
    <w:rsid w:val="000D594C"/>
    <w:rsid w:val="000E668C"/>
    <w:rsid w:val="000F28C7"/>
    <w:rsid w:val="00104457"/>
    <w:rsid w:val="00126B28"/>
    <w:rsid w:val="001724FE"/>
    <w:rsid w:val="001851E5"/>
    <w:rsid w:val="00187705"/>
    <w:rsid w:val="00196C6D"/>
    <w:rsid w:val="001A7F48"/>
    <w:rsid w:val="001B4C33"/>
    <w:rsid w:val="001E1882"/>
    <w:rsid w:val="001F6335"/>
    <w:rsid w:val="00214108"/>
    <w:rsid w:val="00226946"/>
    <w:rsid w:val="00236AF1"/>
    <w:rsid w:val="0024632E"/>
    <w:rsid w:val="002857E0"/>
    <w:rsid w:val="0028731B"/>
    <w:rsid w:val="002C28A0"/>
    <w:rsid w:val="002E74DF"/>
    <w:rsid w:val="002F3F82"/>
    <w:rsid w:val="00316196"/>
    <w:rsid w:val="00316977"/>
    <w:rsid w:val="00351BE3"/>
    <w:rsid w:val="00377C4C"/>
    <w:rsid w:val="003807A1"/>
    <w:rsid w:val="00393ACD"/>
    <w:rsid w:val="003A6093"/>
    <w:rsid w:val="003A78AF"/>
    <w:rsid w:val="003B3BDD"/>
    <w:rsid w:val="004004AC"/>
    <w:rsid w:val="00431227"/>
    <w:rsid w:val="00457F94"/>
    <w:rsid w:val="0047267C"/>
    <w:rsid w:val="004B6AFD"/>
    <w:rsid w:val="00592159"/>
    <w:rsid w:val="005B5CD5"/>
    <w:rsid w:val="005D7AD5"/>
    <w:rsid w:val="005F48C1"/>
    <w:rsid w:val="005F510B"/>
    <w:rsid w:val="0060046E"/>
    <w:rsid w:val="00650915"/>
    <w:rsid w:val="00654B47"/>
    <w:rsid w:val="006748C0"/>
    <w:rsid w:val="00681065"/>
    <w:rsid w:val="0069479E"/>
    <w:rsid w:val="00705D5F"/>
    <w:rsid w:val="00727EA3"/>
    <w:rsid w:val="00757136"/>
    <w:rsid w:val="00763D8E"/>
    <w:rsid w:val="007660D3"/>
    <w:rsid w:val="007902B6"/>
    <w:rsid w:val="007B4AC3"/>
    <w:rsid w:val="007B7887"/>
    <w:rsid w:val="007C32E8"/>
    <w:rsid w:val="007D2831"/>
    <w:rsid w:val="007F0175"/>
    <w:rsid w:val="007F0B1E"/>
    <w:rsid w:val="00832DFA"/>
    <w:rsid w:val="008421CE"/>
    <w:rsid w:val="00851869"/>
    <w:rsid w:val="008542E9"/>
    <w:rsid w:val="00875944"/>
    <w:rsid w:val="0088793B"/>
    <w:rsid w:val="00895C13"/>
    <w:rsid w:val="008D10DC"/>
    <w:rsid w:val="00943886"/>
    <w:rsid w:val="00970ABE"/>
    <w:rsid w:val="00990A93"/>
    <w:rsid w:val="00994E36"/>
    <w:rsid w:val="009A29DE"/>
    <w:rsid w:val="00A44C8B"/>
    <w:rsid w:val="00A71844"/>
    <w:rsid w:val="00A7710C"/>
    <w:rsid w:val="00A810DF"/>
    <w:rsid w:val="00A85B89"/>
    <w:rsid w:val="00A925E3"/>
    <w:rsid w:val="00AD0766"/>
    <w:rsid w:val="00AD516A"/>
    <w:rsid w:val="00AF3D51"/>
    <w:rsid w:val="00B17FA6"/>
    <w:rsid w:val="00B25060"/>
    <w:rsid w:val="00B5562B"/>
    <w:rsid w:val="00B569C4"/>
    <w:rsid w:val="00B71D01"/>
    <w:rsid w:val="00B74D3D"/>
    <w:rsid w:val="00B7504B"/>
    <w:rsid w:val="00BD3569"/>
    <w:rsid w:val="00C76567"/>
    <w:rsid w:val="00C80FF1"/>
    <w:rsid w:val="00C8326E"/>
    <w:rsid w:val="00CA05F5"/>
    <w:rsid w:val="00CB18AE"/>
    <w:rsid w:val="00CC54AD"/>
    <w:rsid w:val="00CE0D1F"/>
    <w:rsid w:val="00CE0F3C"/>
    <w:rsid w:val="00D0530F"/>
    <w:rsid w:val="00D31C72"/>
    <w:rsid w:val="00D34E4B"/>
    <w:rsid w:val="00D43E50"/>
    <w:rsid w:val="00DC2BEA"/>
    <w:rsid w:val="00DC714B"/>
    <w:rsid w:val="00DE7E69"/>
    <w:rsid w:val="00E007AE"/>
    <w:rsid w:val="00E0339D"/>
    <w:rsid w:val="00E13EAD"/>
    <w:rsid w:val="00E76F6A"/>
    <w:rsid w:val="00E86E7A"/>
    <w:rsid w:val="00EA204D"/>
    <w:rsid w:val="00EC389A"/>
    <w:rsid w:val="00ED4F63"/>
    <w:rsid w:val="00F04916"/>
    <w:rsid w:val="00F06B12"/>
    <w:rsid w:val="00F3562B"/>
    <w:rsid w:val="00F41841"/>
    <w:rsid w:val="00F561C2"/>
    <w:rsid w:val="00F75259"/>
    <w:rsid w:val="00F769C9"/>
    <w:rsid w:val="00FB1731"/>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styleId="Tekstrezerviranogmjesta" w:type="character">
    <w:name w:val="Placeholder Text"/>
    <w:basedOn w:val="Zadanifontodlomka"/>
    <w:uiPriority w:val="99"/>
    <w:semiHidden/>
    <w:rsid w:val="00B569C4"/>
    <w:rPr>
      <w:color w:val="808080"/>
      <w:bdr w:space="0" w:sz="0" w:color="auto" w:val="none"/>
      <w:shd w:fill="auto" w:color="auto" w:val="clear"/>
    </w:rPr>
  </w:style>
  <w:style w:customStyle="true" w:styleId="eSPISCCParagraphDefaultFont" w:type="character">
    <w:name w:val="eSPIS_CC_Paragraph Default Font"/>
    <w:basedOn w:val="Zadanifontodlomka"/>
    <w:rsid w:val="00B569C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569C4"/>
    <w:rPr>
      <w:b/>
      <w:bdr w:space="0" w:sz="0" w:color="auto" w:val="none"/>
      <w:shd w:fill="FFFFCC" w:color="auto" w:val="clear"/>
      <w:lang w:val="hr-HR"/>
    </w:rPr>
  </w:style>
  <w:style w:customStyle="true" w:styleId="PozadinaSvijetloCrvena" w:type="character">
    <w:name w:val="Pozadina_SvijetloCrvena"/>
    <w:basedOn w:val="eSPISCCParagraphDefaultFont"/>
    <w:rsid w:val="00B569C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569C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St-39/2015-89</izvorni_sadrzaj>
    <derivirana_varijabla naziv="DomainObject.Oznaka_1">St-39/2015-89</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2015.</izvorni_sadrzaj>
    <derivirana_varijabla naziv="DomainObject.Predmet.DatumOsnivanja_1">20.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OVRHA NA NEKRETNINI VODI SE 
POD  10 OVR-9/2016</izvorni_sadrzaj>
    <derivirana_varijabla naziv="DomainObject.Predmet.PrimjedbaSuca_1">OVRHA NA NEKRETNINI VODI SE 
POD  10 OVR-9/2016</derivirana_varijabla>
  </DomainObject.Predmet.PrimjedbaSuca>
  <DomainObject.Predmet.ProtustrankaFormated>
    <izvorni_sadrzaj>  MONT - TUBI d.o.o. SVETVINČENAT</izvorni_sadrzaj>
    <derivirana_varijabla naziv="DomainObject.Predmet.ProtustrankaFormated_1">  MONT - TUBI d.o.o. SVETVINČENAT</derivirana_varijabla>
  </DomainObject.Predmet.ProtustrankaFormated>
  <DomainObject.Predmet.ProtustrankaFormatedOIB>
    <izvorni_sadrzaj>  MONT - TUBI d.o.o. SVETVINČENAT, OIB 94039324077</izvorni_sadrzaj>
    <derivirana_varijabla naziv="DomainObject.Predmet.ProtustrankaFormatedOIB_1">  MONT - TUBI d.o.o. SVETVINČENAT, OIB 94039324077</derivirana_varijabla>
  </DomainObject.Predmet.ProtustrankaFormatedOIB>
  <DomainObject.Predmet.ProtustrankaFormatedWithAdress>
    <izvorni_sadrzaj> MONT - TUBI d.o.o. SVETVINČENAT, Čabrunići 42/A, 52341 Svetvinčenat</izvorni_sadrzaj>
    <derivirana_varijabla naziv="DomainObject.Predmet.ProtustrankaFormatedWithAdress_1"> MONT - TUBI d.o.o. SVETVINČENAT, Čabrunići 42/A, 52341 Svetvinčenat</derivirana_varijabla>
  </DomainObject.Predmet.ProtustrankaFormatedWithAdress>
  <DomainObject.Predmet.ProtustrankaFormatedWithAdressOIB>
    <izvorni_sadrzaj> MONT - TUBI d.o.o. SVETVINČENAT, OIB 94039324077, Čabrunići 42/A, 52341 Svetvinčenat</izvorni_sadrzaj>
    <derivirana_varijabla naziv="DomainObject.Predmet.ProtustrankaFormatedWithAdressOIB_1"> MONT - TUBI d.o.o. SVETVINČENAT, OIB 94039324077, Čabrunići 42/A, 52341 Svetvinčenat</derivirana_varijabla>
  </DomainObject.Predmet.ProtustrankaFormatedWithAdressOIB>
  <DomainObject.Predmet.ProtustrankaWithAdress>
    <izvorni_sadrzaj>MONT - TUBI d.o.o. SVETVINČENAT Čabrunići 42/A, 52341 Svetvinčenat</izvorni_sadrzaj>
    <derivirana_varijabla naziv="DomainObject.Predmet.ProtustrankaWithAdress_1">MONT - TUBI d.o.o. SVETVINČENAT Čabrunići 42/A, 52341 Svetvinčenat</derivirana_varijabla>
  </DomainObject.Predmet.ProtustrankaWithAdress>
  <DomainObject.Predmet.ProtustrankaWithAdressOIB>
    <izvorni_sadrzaj>MONT - TUBI d.o.o. SVETVINČENAT, OIB 94039324077, Čabrunići 42/A, 52341 Svetvinčenat</izvorni_sadrzaj>
    <derivirana_varijabla naziv="DomainObject.Predmet.ProtustrankaWithAdressOIB_1">MONT - TUBI d.o.o. SVETVINČENAT, OIB 94039324077, Čabrunići 42/A, 52341 Svetvinčenat</derivirana_varijabla>
  </DomainObject.Predmet.ProtustrankaWithAdressOIB>
  <DomainObject.Predmet.ProtustrankaNazivFormated>
    <izvorni_sadrzaj>MONT - TUBI d.o.o. SVETVINČENAT</izvorni_sadrzaj>
    <derivirana_varijabla naziv="DomainObject.Predmet.ProtustrankaNazivFormated_1">MONT - TUBI d.o.o. SVETVINČENAT</derivirana_varijabla>
  </DomainObject.Predmet.ProtustrankaNazivFormated>
  <DomainObject.Predmet.ProtustrankaNazivFormatedOIB>
    <izvorni_sadrzaj>MONT - TUBI d.o.o. SVETVINČENAT, OIB 94039324077</izvorni_sadrzaj>
    <derivirana_varijabla naziv="DomainObject.Predmet.ProtustrankaNazivFormatedOIB_1">MONT - TUBI d.o.o. SVETVINČENAT, OIB 94039324077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RIJEKA</izvorni_sadrzaj>
    <derivirana_varijabla naziv="DomainObject.Predmet.StrankaFormated_1">  FINA - REGIONALNI CENTAR RIJEKA</derivirana_varijabla>
  </DomainObject.Predmet.StrankaFormated>
  <DomainObject.Predmet.StrankaFormatedOIB>
    <izvorni_sadrzaj>  FINA - REGIONALNI CENTAR RIJEKA, OIB 85821130368</izvorni_sadrzaj>
    <derivirana_varijabla naziv="DomainObject.Predmet.StrankaFormatedOIB_1">  FINA - REGIONALNI CENTAR RIJEKA, OIB 85821130368</derivirana_varijabla>
  </DomainObject.Predmet.StrankaFormatedOIB>
  <DomainObject.Predmet.StrankaFormatedWithAdress>
    <izvorni_sadrzaj> FINA - REGIONALNI CENTAR RIJEKA, Giardini 5, 52100 Pula</izvorni_sadrzaj>
    <derivirana_varijabla naziv="DomainObject.Predmet.StrankaFormatedWithAdress_1"> FINA - REGIONALNI CENTAR RIJEKA, Giardini 5, 52100 Pula</derivirana_varijabla>
  </DomainObject.Predmet.StrankaFormatedWithAdress>
  <DomainObject.Predmet.StrankaFormatedWithAdressOIB>
    <izvorni_sadrzaj> FINA - REGIONALNI CENTAR RIJEKA, OIB 85821130368, Giardini 5, 52100 Pula</izvorni_sadrzaj>
    <derivirana_varijabla naziv="DomainObject.Predmet.StrankaFormatedWithAdressOIB_1"> FINA - REGIONALNI CENTAR RIJEKA, OIB 85821130368, Giardini 5, 52100 Pula</derivirana_varijabla>
  </DomainObject.Predmet.StrankaFormatedWithAdressOIB>
  <DomainObject.Predmet.StrankaWithAdress>
    <izvorni_sadrzaj>FINA - REGIONALNI CENTAR RIJEKA Giardini 5,52100 Pula</izvorni_sadrzaj>
    <derivirana_varijabla naziv="DomainObject.Predmet.StrankaWithAdress_1">FINA - REGIONALNI CENTAR RIJEKA Giardini 5,52100 Pula</derivirana_varijabla>
  </DomainObject.Predmet.StrankaWithAdress>
  <DomainObject.Predmet.StrankaWithAdressOIB>
    <izvorni_sadrzaj>FINA - REGIONALNI CENTAR RIJEKA, OIB 85821130368, Giardini 5,52100 Pula</izvorni_sadrzaj>
    <derivirana_varijabla naziv="DomainObject.Predmet.StrankaWithAdressOIB_1">FINA - REGIONALNI CENTAR RIJEKA, OIB 85821130368, Giardini 5,52100 Pula</derivirana_varijabla>
  </DomainObject.Predmet.StrankaWithAdressOIB>
  <DomainObject.Predmet.StrankaNazivFormated>
    <izvorni_sadrzaj>FINA - REGIONALNI CENTAR RIJEKA</izvorni_sadrzaj>
    <derivirana_varijabla naziv="DomainObject.Predmet.StrankaNazivFormated_1">FINA - REGIONALNI CENTAR RIJEKA</derivirana_varijabla>
  </DomainObject.Predmet.StrankaNazivFormated>
  <DomainObject.Predmet.StrankaNazivFormatedOIB>
    <izvorni_sadrzaj>FINA - REGIONALNI CENTAR RIJEKA, OIB 85821130368</izvorni_sadrzaj>
    <derivirana_varijabla naziv="DomainObject.Predmet.StrankaNazivFormatedOIB_1">FINA - REGIONALNI CENTAR RIJEKA,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 - REGIONALNI CENTAR RIJEKA</item>
    </izvorni_sadrzaj>
    <derivirana_varijabla naziv="DomainObject.Predmet.StrankaListFormated_1">
      <item>FINA - REGIONALNI CENTAR RIJEKA</item>
    </derivirana_varijabla>
  </DomainObject.Predmet.StrankaListFormated>
  <DomainObject.Predmet.StrankaListFormatedOIB>
    <izvorni_sadrzaj>
      <item>FINA - REGIONALNI CENTAR RIJEKA, OIB 85821130368</item>
    </izvorni_sadrzaj>
    <derivirana_varijabla naziv="DomainObject.Predmet.StrankaListFormatedOIB_1">
      <item>FINA - REGIONALNI CENTAR RIJEKA, OIB 85821130368</item>
    </derivirana_varijabla>
  </DomainObject.Predmet.StrankaListFormatedOIB>
  <DomainObject.Predmet.StrankaListFormatedWithAdress>
    <izvorni_sadrzaj>
      <item>FINA - REGIONALNI CENTAR RIJEKA, Giardini 5, 52100 Pula</item>
    </izvorni_sadrzaj>
    <derivirana_varijabla naziv="DomainObject.Predmet.StrankaListFormatedWithAdress_1">
      <item>FINA - REGIONALNI CENTAR RIJEKA, Giardini 5, 52100 Pula</item>
    </derivirana_varijabla>
  </DomainObject.Predmet.StrankaListFormatedWithAdress>
  <DomainObject.Predmet.StrankaListFormatedWithAdressOIB>
    <izvorni_sadrzaj>
      <item>FINA - REGIONALNI CENTAR RIJEKA, OIB 85821130368, Giardini 5, 52100 Pula</item>
    </izvorni_sadrzaj>
    <derivirana_varijabla naziv="DomainObject.Predmet.StrankaListFormatedWithAdressOIB_1">
      <item>FINA - REGIONALNI CENTAR RIJEKA, OIB 85821130368, Giardini 5, 52100 Pula</item>
    </derivirana_varijabla>
  </DomainObject.Predmet.StrankaListFormatedWithAdressOIB>
  <DomainObject.Predmet.StrankaListNazivFormated>
    <izvorni_sadrzaj>
      <item>FINA - REGIONALNI CENTAR RIJEKA</item>
    </izvorni_sadrzaj>
    <derivirana_varijabla naziv="DomainObject.Predmet.StrankaListNazivFormated_1">
      <item>FINA - REGIONALNI CENTAR RIJEKA</item>
    </derivirana_varijabla>
  </DomainObject.Predmet.StrankaListNazivFormated>
  <DomainObject.Predmet.StrankaListNazivFormatedOIB>
    <izvorni_sadrzaj>
      <item>FINA - REGIONALNI CENTAR RIJEKA, OIB 85821130368</item>
    </izvorni_sadrzaj>
    <derivirana_varijabla naziv="DomainObject.Predmet.StrankaListNazivFormatedOIB_1">
      <item>FINA - REGIONALNI CENTAR RIJEKA, OIB 85821130368</item>
    </derivirana_varijabla>
  </DomainObject.Predmet.StrankaListNazivFormatedOIB>
  <DomainObject.Predmet.ProtuStrankaListFormated>
    <izvorni_sadrzaj>
      <item>MONT - TUBI d.o.o. SVETVINČENAT</item>
    </izvorni_sadrzaj>
    <derivirana_varijabla naziv="DomainObject.Predmet.ProtuStrankaListFormated_1">
      <item>MONT - TUBI d.o.o. SVETVINČENAT</item>
    </derivirana_varijabla>
  </DomainObject.Predmet.ProtuStrankaListFormated>
  <DomainObject.Predmet.ProtuStrankaListFormatedOIB>
    <izvorni_sadrzaj>
      <item>MONT - TUBI d.o.o. SVETVINČENAT, OIB 94039324077</item>
    </izvorni_sadrzaj>
    <derivirana_varijabla naziv="DomainObject.Predmet.ProtuStrankaListFormatedOIB_1">
      <item>MONT - TUBI d.o.o. SVETVINČENAT, OIB 94039324077</item>
    </derivirana_varijabla>
  </DomainObject.Predmet.ProtuStrankaListFormatedOIB>
  <DomainObject.Predmet.ProtuStrankaListFormatedWithAdress>
    <izvorni_sadrzaj>
      <item>MONT - TUBI d.o.o. SVETVINČENAT, Čabrunići 42/A, 52341 Svetvinčenat</item>
    </izvorni_sadrzaj>
    <derivirana_varijabla naziv="DomainObject.Predmet.ProtuStrankaListFormatedWithAdress_1">
      <item>MONT - TUBI d.o.o. SVETVINČENAT, Čabrunići 42/A, 52341 Svetvinčenat</item>
    </derivirana_varijabla>
  </DomainObject.Predmet.ProtuStrankaListFormatedWithAdress>
  <DomainObject.Predmet.ProtuStrankaListFormatedWithAdressOIB>
    <izvorni_sadrzaj>
      <item>MONT - TUBI d.o.o. SVETVINČENAT, OIB 94039324077, Čabrunići 42/A, 52341 Svetvinčenat</item>
    </izvorni_sadrzaj>
    <derivirana_varijabla naziv="DomainObject.Predmet.ProtuStrankaListFormatedWithAdressOIB_1">
      <item>MONT - TUBI d.o.o. SVETVINČENAT, OIB 94039324077, Čabrunići 42/A, 52341 Svetvinčenat</item>
    </derivirana_varijabla>
  </DomainObject.Predmet.ProtuStrankaListFormatedWithAdressOIB>
  <DomainObject.Predmet.ProtuStrankaListNazivFormated>
    <izvorni_sadrzaj>
      <item>MONT - TUBI d.o.o. SVETVINČENAT</item>
    </izvorni_sadrzaj>
    <derivirana_varijabla naziv="DomainObject.Predmet.ProtuStrankaListNazivFormated_1">
      <item>MONT - TUBI d.o.o. SVETVINČENAT</item>
    </derivirana_varijabla>
  </DomainObject.Predmet.ProtuStrankaListNazivFormated>
  <DomainObject.Predmet.ProtuStrankaListNazivFormatedOIB>
    <izvorni_sadrzaj>
      <item>MONT - TUBI d.o.o. SVETVINČENAT, OIB 94039324077</item>
    </izvorni_sadrzaj>
    <derivirana_varijabla naziv="DomainObject.Predmet.ProtuStrankaListNazivFormatedOIB_1">
      <item>MONT - TUBI d.o.o. SVETVINČENAT, OIB 94039324077</item>
    </derivirana_varijabla>
  </DomainObject.Predmet.ProtuStrankaListNazivFormatedOIB>
  <DomainObject.Predmet.OstaliListFormated>
    <izvorni_sadrzaj>
      <item>Vlasta Majstorović</item>
    </izvorni_sadrzaj>
    <derivirana_varijabla naziv="DomainObject.Predmet.OstaliListFormated_1">
      <item>Vlasta Majstorović</item>
    </derivirana_varijabla>
  </DomainObject.Predmet.OstaliListFormated>
  <DomainObject.Predmet.OstaliListFormatedOIB>
    <izvorni_sadrzaj>
      <item>Vlasta Majstorović, OIB 78258328195</item>
    </izvorni_sadrzaj>
    <derivirana_varijabla naziv="DomainObject.Predmet.OstaliListFormatedOIB_1">
      <item>Vlasta Majstorović, OIB 78258328195</item>
    </derivirana_varijabla>
  </DomainObject.Predmet.OstaliListFormatedOIB>
  <DomainObject.Predmet.OstaliListFormatedWithAdress>
    <izvorni_sadrzaj>
      <item>Vlasta Majstorović, Koparska Ulica 37, 52100 Pula</item>
    </izvorni_sadrzaj>
    <derivirana_varijabla naziv="DomainObject.Predmet.OstaliListFormatedWithAdress_1">
      <item>Vlasta Majstorović, Koparska Ulica 37, 52100 Pula</item>
    </derivirana_varijabla>
  </DomainObject.Predmet.OstaliListFormatedWithAdress>
  <DomainObject.Predmet.OstaliListFormatedWithAdressOIB>
    <izvorni_sadrzaj>
      <item>Vlasta Majstorović, OIB 78258328195, Koparska Ulica 37, 52100 Pula</item>
    </izvorni_sadrzaj>
    <derivirana_varijabla naziv="DomainObject.Predmet.OstaliListFormatedWithAdressOIB_1">
      <item>Vlasta Majstorović, OIB 78258328195, Koparska Ulica 37, 52100 Pula</item>
    </derivirana_varijabla>
  </DomainObject.Predmet.OstaliListFormatedWithAdressOIB>
  <DomainObject.Predmet.OstaliListNazivFormated>
    <izvorni_sadrzaj>
      <item>Vlasta Majstorović</item>
    </izvorni_sadrzaj>
    <derivirana_varijabla naziv="DomainObject.Predmet.OstaliListNazivFormated_1">
      <item>Vlasta Majstorović</item>
    </derivirana_varijabla>
  </DomainObject.Predmet.OstaliListNazivFormated>
  <DomainObject.Predmet.OstaliListNazivFormatedOIB>
    <izvorni_sadrzaj>
      <item>Vlasta Majstorović, OIB 78258328195</item>
    </izvorni_sadrzaj>
    <derivirana_varijabla naziv="DomainObject.Predmet.OstaliListNazivFormatedOIB_1">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St-39/2015-89</izvorni_sadrzaj>
    <derivirana_varijabla naziv="DomainObject.PoslovniBrojDokumenta_1">St-39/2015-89</derivirana_varijabla>
  </DomainObject.PoslovniBrojDokumenta>
  <DomainObject.Predmet.StrankaIDrugi>
    <izvorni_sadrzaj>FINA - REGIONALNI CENTAR RIJEKA</izvorni_sadrzaj>
    <derivirana_varijabla naziv="DomainObject.Predmet.StrankaIDrugi_1">FINA - REGIONALNI CENTAR RIJEKA</derivirana_varijabla>
  </DomainObject.Predmet.StrankaIDrugi>
  <DomainObject.Predmet.ProtustrankaIDrugi>
    <izvorni_sadrzaj>MONT - TUBI d.o.o. SVETVINČENAT</izvorni_sadrzaj>
    <derivirana_varijabla naziv="DomainObject.Predmet.ProtustrankaIDrugi_1">MONT - TUBI d.o.o. SVETVINČENAT</derivirana_varijabla>
  </DomainObject.Predmet.ProtustrankaIDrugi>
  <DomainObject.Predmet.StrankaIDrugiAdressOIB>
    <izvorni_sadrzaj>FINA - REGIONALNI CENTAR RIJEKA, OIB 85821130368, Giardini 5, 52100 Pula</izvorni_sadrzaj>
    <derivirana_varijabla naziv="DomainObject.Predmet.StrankaIDrugiAdressOIB_1">FINA - REGIONALNI CENTAR RIJEKA, OIB 85821130368, Giardini 5, 52100 Pula</derivirana_varijabla>
  </DomainObject.Predmet.StrankaIDrugiAdressOIB>
  <DomainObject.Predmet.ProtustrankaIDrugiAdressOIB>
    <izvorni_sadrzaj>MONT - TUBI d.o.o. SVETVINČENAT, OIB 94039324077, Čabrunići 42/A, 52341 Svetvinčenat</izvorni_sadrzaj>
    <derivirana_varijabla naziv="DomainObject.Predmet.ProtustrankaIDrugiAdressOIB_1">MONT - TUBI d.o.o. SVETVINČENAT, OIB 94039324077, Čabrunići 42/A,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RIJEKA</item>
      <item>MONT - TUBI d.o.o. SVETVINČENAT</item>
      <item>Vlasta Majstorović</item>
    </izvorni_sadrzaj>
    <derivirana_varijabla naziv="DomainObject.Predmet.SudioniciListNaziv_1">
      <item>FINA - REGIONALNI CENTAR RIJEKA</item>
      <item>MONT - TUBI d.o.o. SVETVINČENAT</item>
      <item>Vlasta Majstorović</item>
    </derivirana_varijabla>
  </DomainObject.Predmet.SudioniciListNaziv>
  <DomainObject.Predmet.SudioniciListAdressOIB>
    <izvorni_sadrzaj>
      <item>FINA - REGIONALNI CENTAR RIJEKA, OIB 85821130368, Giardini 5,52100 Pula</item>
      <item>MONT - TUBI d.o.o. SVETVINČENAT, OIB 94039324077, Čabrunići 42/A,52341 Svetvinčenat</item>
      <item>Vlasta Majstorović, OIB 78258328195, Koparska Ulica 37,52100 Pula</item>
    </izvorni_sadrzaj>
    <derivirana_varijabla naziv="DomainObject.Predmet.SudioniciListAdressOIB_1">
      <item>FINA - REGIONALNI CENTAR RIJEKA, OIB 85821130368, Giardini 5,52100 Pula</item>
      <item>MONT - TUBI d.o.o. SVETVINČENAT, OIB 94039324077, Čabrunići 42/A,52341 Svetvinčenat</item>
      <item>Vlasta Majstorović, OIB 78258328195, Koparska Ulica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94039324077</item>
      <item>, OIB 78258328195</item>
    </izvorni_sadrzaj>
    <derivirana_varijabla naziv="DomainObject.Predmet.SudioniciListNazivOIB_1">
      <item>, OIB 85821130368</item>
      <item>, OIB 94039324077</item>
      <item>, OIB 78258328195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CC7E2-253F-48B9-B29B-D71E71A4C0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1968</properties:Words>
  <properties:Characters>11162</properties:Characters>
  <properties:Lines>227</properties:Lines>
  <properties:Paragraphs>75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13237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2017-12-06T10:54:00Z</dcterms:created>
  <dc:creator>korisnik</dc:creator>
  <cp:lastModifiedBy>Sanja Lakošeljac</cp:lastModifiedBy>
  <cp:lastPrinted>2015-06-29T13:11:00Z</cp:lastPrinted>
  <dcterms:modified xmlns:xsi="http://www.w3.org/2001/XMLSchema-instance" xsi:type="dcterms:W3CDTF">2017-12-06T11:17:00Z</dcterms:modified>
  <cp:revision>6</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St-39/2015-89 / Odluka - Rješenje - o namirenju</vt:lpwstr>
  </prop:property>
  <prop:property name="CC_coloring" pid="4" fmtid="{D5CDD505-2E9C-101B-9397-08002B2CF9AE}">
    <vt:bool>false</vt:bool>
  </prop:property>
  <prop:property name="BrojStranica" pid="5" fmtid="{D5CDD505-2E9C-101B-9397-08002B2CF9AE}">
    <vt:i4>5</vt:i4>
  </prop:property>
</prop:Properties>
</file>