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13e6" w14:paraId="2f813e6" w:rsidRDefault="00F546B4" w:rsidP="00F546B4" w:rsidR="00F546B4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E86B17">
      <w:pPr>
        <w:jc w:val="both"/>
      </w:pPr>
      <w:r w:rsidRPr="00E86B17">
        <w:t xml:space="preserve">   REPUBLIKA HRVATSKA</w:t>
      </w:r>
    </w:p>
    <w:p w:rsidRDefault="00F546B4" w:rsidP="00F546B4" w:rsidR="00F546B4" w:rsidRPr="00E86B17">
      <w:pPr>
        <w:jc w:val="both"/>
      </w:pPr>
      <w:r w:rsidRPr="00E86B17">
        <w:t>TRGOVAČKI SUD U PAZINU</w:t>
      </w:r>
    </w:p>
    <w:p w:rsidRDefault="00F546B4" w:rsidP="00F546B4" w:rsidR="00F546B4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center"/>
      </w:pPr>
      <w:r w:rsidRPr="00E86B17">
        <w:t>R E P U B L I K A  H R V A T S K A</w:t>
      </w: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J E Š E N J E</w:t>
      </w:r>
    </w:p>
    <w:p w:rsidRDefault="00F546B4" w:rsidP="00F546B4" w:rsidR="00F546B4" w:rsidRPr="00E86B17">
      <w:pPr>
        <w:jc w:val="center"/>
      </w:pPr>
    </w:p>
    <w:p w:rsidRDefault="00F546B4" w:rsidP="006C3CA4" w:rsidR="006C3CA4">
      <w:pPr>
        <w:jc w:val="both"/>
      </w:pPr>
      <w:r w:rsidRPr="00E86B17">
        <w:tab/>
        <w:t xml:space="preserve">Trgovački sud u Pazinu, po stečajnom sucu </w:t>
      </w:r>
      <w:r w:rsidR="00381586" w:rsidRPr="00E86B17">
        <w:t>Damiru Rabaru</w:t>
      </w:r>
      <w:r w:rsidRPr="00E86B17">
        <w:t xml:space="preserve">, u stečajnom </w:t>
      </w:r>
      <w:r w:rsidR="001A1123" w:rsidRPr="00E86B17">
        <w:t xml:space="preserve">postupku nad stečajnim dužnikom </w:t>
      </w:r>
      <w:r w:rsidR="000E3D66">
        <w:t>INFINET - TRADE d.o.o. Labin, Dubrova 102,</w:t>
      </w:r>
      <w:r w:rsidR="000E3D66" w:rsidRPr="00BD3A85">
        <w:t xml:space="preserve"> OIB: </w:t>
      </w:r>
      <w:r w:rsidR="000E3D66" w:rsidRPr="00426297">
        <w:t>74041841809</w:t>
      </w:r>
      <w:r w:rsidRPr="00E86B17">
        <w:t xml:space="preserve">, </w:t>
      </w:r>
      <w:r w:rsidR="006C3CA4" w:rsidRPr="00993041">
        <w:t xml:space="preserve">na ispitnom ročištu održanom dana </w:t>
      </w:r>
      <w:r w:rsidR="000E3D66">
        <w:t>11. svibnja</w:t>
      </w:r>
      <w:r w:rsidR="006C3CA4" w:rsidRPr="00993041">
        <w:t xml:space="preserve"> 2017. godine</w:t>
      </w:r>
    </w:p>
    <w:p w:rsidRDefault="00F546B4" w:rsidP="00810B70" w:rsidR="00F546B4" w:rsidRPr="00E86B17">
      <w:pPr>
        <w:jc w:val="both"/>
      </w:pP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i j e š i o  j e</w:t>
      </w:r>
    </w:p>
    <w:p w:rsidRDefault="00F546B4" w:rsidP="00F546B4" w:rsidR="00F546B4" w:rsidRPr="00E86B17">
      <w:pPr>
        <w:jc w:val="center"/>
      </w:pPr>
    </w:p>
    <w:p w:rsidRDefault="00F546B4" w:rsidP="00501B9C" w:rsidR="00A42DC4" w:rsidRPr="00E86B17">
      <w:pPr>
        <w:jc w:val="both"/>
      </w:pPr>
      <w:r w:rsidRPr="00E86B17">
        <w:tab/>
        <w:t>I.</w:t>
      </w:r>
      <w:r w:rsidR="00BC4CE5" w:rsidRPr="00E86B17">
        <w:t xml:space="preserve"> </w:t>
      </w:r>
      <w:r w:rsidRPr="00E86B17">
        <w:t xml:space="preserve">U stečajnom postupku nad dužnikom </w:t>
      </w:r>
      <w:r w:rsidR="000E3D66">
        <w:t>INFINET - TRADE d.o.o. Labin, Dubrova 102,</w:t>
      </w:r>
      <w:r w:rsidR="000E3D66" w:rsidRPr="00BD3A85">
        <w:t xml:space="preserve"> OIB: </w:t>
      </w:r>
      <w:r w:rsidR="000E3D66" w:rsidRPr="00426297">
        <w:t>74041841809</w:t>
      </w:r>
      <w:r w:rsidRPr="00E86B17">
        <w:t>, utvrđene su</w:t>
      </w:r>
      <w:r w:rsidR="00810B70" w:rsidRPr="00E86B17">
        <w:t>:</w:t>
      </w:r>
    </w:p>
    <w:p w:rsidRDefault="00810B70" w:rsidP="00810B70" w:rsidR="00810B70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>A) tražbine prvog višeg isplatnog reda:</w:t>
      </w:r>
    </w:p>
    <w:p w:rsidRDefault="00712213" w:rsidP="00A42DC4" w:rsidR="00712213" w:rsidRPr="00E86B17">
      <w:pPr>
        <w:ind w:firstLine="708"/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B7471A">
        <w:t>LEONELO MILETIĆ, Labin – Nedešćina, Ružići 2, OIB: 12525754279</w:t>
      </w:r>
      <w:r w:rsidR="00BC4CE5" w:rsidRPr="00E86B17">
        <w:t xml:space="preserve">, </w:t>
      </w:r>
      <w:r w:rsidRPr="00E86B17">
        <w:t xml:space="preserve">u iznosu od </w:t>
      </w:r>
      <w:r w:rsidR="00B7471A">
        <w:t>17.041,25</w:t>
      </w:r>
      <w:r w:rsidR="00B7471A" w:rsidRPr="00E44AD9">
        <w:t xml:space="preserve">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>2. REPUBLIKA HRVATSKA, Zagreb, Katančićeva 5, OIB: 52634238587, zastupana po ŽDO u Puli</w:t>
      </w:r>
      <w:r w:rsidRPr="00E86B17">
        <w:t xml:space="preserve">, u iznosu od </w:t>
      </w:r>
      <w:r>
        <w:t>106.201,90</w:t>
      </w:r>
      <w:r w:rsidRPr="00E44AD9">
        <w:t xml:space="preserve">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 xml:space="preserve">3. NEVIO LICUL, Šumber, Šumber 42, </w:t>
      </w:r>
      <w:r w:rsidRPr="00BD3A85">
        <w:t xml:space="preserve">OIB: </w:t>
      </w:r>
      <w:r>
        <w:t>76451610067</w:t>
      </w:r>
      <w:r w:rsidRPr="00E86B17">
        <w:t xml:space="preserve">, u iznosu od </w:t>
      </w:r>
      <w:r>
        <w:t>563,49</w:t>
      </w:r>
      <w:r w:rsidRPr="00E44AD9">
        <w:t xml:space="preserve">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 xml:space="preserve">4. TAMARA RADIVOJ GLAVINIĆ, Koromačno, Koromačno 26, </w:t>
      </w:r>
      <w:r w:rsidRPr="00BD3A85">
        <w:t xml:space="preserve">OIB: </w:t>
      </w:r>
      <w:r>
        <w:t>16283329173</w:t>
      </w:r>
      <w:r w:rsidRPr="00E86B17">
        <w:t xml:space="preserve">, u iznosu od </w:t>
      </w:r>
      <w:r>
        <w:t>1.604,96</w:t>
      </w:r>
      <w:r w:rsidRPr="00E44AD9">
        <w:t xml:space="preserve"> </w:t>
      </w:r>
      <w:r w:rsidRPr="00E86B17">
        <w:t>kn.</w:t>
      </w:r>
    </w:p>
    <w:p w:rsidRDefault="00B7471A" w:rsidP="00B7471A" w:rsidR="00B7471A" w:rsidRPr="00E86B17">
      <w:pPr>
        <w:spacing w:lineRule="auto" w:line="276"/>
        <w:ind w:firstLine="708"/>
        <w:jc w:val="both"/>
      </w:pPr>
      <w:r>
        <w:t xml:space="preserve">5. ALEN ISIĆ, Labin, Antona Selana 29, </w:t>
      </w:r>
      <w:r w:rsidRPr="00BD3A85">
        <w:t xml:space="preserve">OIB: </w:t>
      </w:r>
      <w:r>
        <w:t>23486838359</w:t>
      </w:r>
      <w:r w:rsidRPr="00E86B17">
        <w:t xml:space="preserve">, u iznosu od </w:t>
      </w:r>
      <w:r w:rsidR="00771EC1">
        <w:t>11.195,89</w:t>
      </w:r>
      <w:r w:rsidR="00771EC1" w:rsidRPr="00E44AD9">
        <w:t xml:space="preserve"> </w:t>
      </w:r>
      <w:r w:rsidRPr="00E86B17">
        <w:t>kn.</w:t>
      </w:r>
    </w:p>
    <w:p w:rsidRDefault="00771EC1" w:rsidP="00771EC1" w:rsidR="00771EC1" w:rsidRPr="00E86B17">
      <w:pPr>
        <w:spacing w:lineRule="auto" w:line="276"/>
        <w:ind w:firstLine="708"/>
        <w:jc w:val="both"/>
      </w:pPr>
      <w:r>
        <w:t xml:space="preserve">6. MARINO BEMBIĆ, Labin, Katuri 63, </w:t>
      </w:r>
      <w:r w:rsidRPr="00BD3A85">
        <w:t xml:space="preserve">OIB: </w:t>
      </w:r>
      <w:r>
        <w:t>30925432523</w:t>
      </w:r>
      <w:r w:rsidRPr="00E86B17">
        <w:t xml:space="preserve">, u iznosu od </w:t>
      </w:r>
      <w:r>
        <w:t xml:space="preserve">34.795,14 </w:t>
      </w:r>
      <w:r w:rsidRPr="00E86B17">
        <w:t>kn.</w:t>
      </w:r>
    </w:p>
    <w:p w:rsidRDefault="00712213" w:rsidP="00712213" w:rsidR="00712213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>B)  tražbine drugog višeg isplatnog reda:</w:t>
      </w:r>
    </w:p>
    <w:p w:rsidRDefault="00F2316C" w:rsidP="00712213" w:rsidR="00F2316C" w:rsidRPr="00E86B17">
      <w:pPr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771EC1">
        <w:t>UNICHEM AGRO d.o.o. Jakovlje, Dvorska 2,</w:t>
      </w:r>
      <w:r w:rsidR="00771EC1" w:rsidRPr="00BD3A85">
        <w:t xml:space="preserve"> OIB: </w:t>
      </w:r>
      <w:r w:rsidR="00771EC1">
        <w:t>99204724315</w:t>
      </w:r>
      <w:r w:rsidR="00771EC1" w:rsidRPr="00BD3A85">
        <w:t>,</w:t>
      </w:r>
      <w:r w:rsidR="00771EC1">
        <w:t xml:space="preserve"> zastupan po punomoćnicima odvjetnicima iz Odvjetničkog društva Ravlić &amp; Šurjak d.o.o. iz Zagreba</w:t>
      </w:r>
      <w:r w:rsidRPr="00E86B17">
        <w:t xml:space="preserve">, u iznosu od  </w:t>
      </w:r>
      <w:r w:rsidR="00771EC1">
        <w:t>26.337,48</w:t>
      </w:r>
      <w:r w:rsidR="00771EC1" w:rsidRPr="00BD3A85">
        <w:t xml:space="preserve"> </w:t>
      </w:r>
      <w:r w:rsidRPr="00E86B17">
        <w:t>kn.</w:t>
      </w:r>
    </w:p>
    <w:p w:rsidRDefault="00501B9C" w:rsidP="00501B9C" w:rsidR="00501B9C" w:rsidRPr="00E86B17">
      <w:pPr>
        <w:jc w:val="both"/>
      </w:pPr>
      <w:r w:rsidRPr="00E86B17">
        <w:tab/>
        <w:t xml:space="preserve">2. </w:t>
      </w:r>
      <w:r w:rsidR="00771EC1">
        <w:t>A.T.L. d.o.o. Motovun, Kaldir</w:t>
      </w:r>
      <w:r w:rsidR="00771EC1" w:rsidRPr="00BD3A85">
        <w:t xml:space="preserve">, </w:t>
      </w:r>
      <w:r w:rsidR="00771EC1" w:rsidRPr="00BD3A85">
        <w:rPr>
          <w:bCs/>
        </w:rPr>
        <w:t xml:space="preserve">OIB: </w:t>
      </w:r>
      <w:r w:rsidR="00771EC1">
        <w:t>27576610420</w:t>
      </w:r>
      <w:r w:rsidRPr="00E86B17">
        <w:t xml:space="preserve">, u iznosu od </w:t>
      </w:r>
      <w:r w:rsidR="00771EC1">
        <w:t>3.163,50</w:t>
      </w:r>
      <w:r w:rsidR="00771EC1" w:rsidRPr="00BD3A85">
        <w:t xml:space="preserve"> </w:t>
      </w:r>
      <w:r w:rsidRPr="00E86B17">
        <w:t xml:space="preserve"> kn.</w:t>
      </w:r>
    </w:p>
    <w:p w:rsidRDefault="00771EC1" w:rsidP="001A2CB0" w:rsidR="00501B9C" w:rsidRPr="00E86B17">
      <w:pPr>
        <w:ind w:firstLine="708"/>
        <w:jc w:val="both"/>
      </w:pPr>
      <w:r>
        <w:t xml:space="preserve">3. FINANCIJSKA AGENCIJA, Zagreb, Ulica grada Vukovara 70, </w:t>
      </w:r>
      <w:r w:rsidRPr="00BD3A85">
        <w:t xml:space="preserve">OIB: </w:t>
      </w:r>
      <w:r>
        <w:t>85821130368</w:t>
      </w:r>
      <w:r w:rsidR="00501B9C" w:rsidRPr="00E86B17">
        <w:t xml:space="preserve">, u iznosu od  </w:t>
      </w:r>
      <w:r>
        <w:t>746,28</w:t>
      </w:r>
      <w:r w:rsidRPr="00BD3A85">
        <w:t xml:space="preserve"> </w:t>
      </w:r>
      <w:r w:rsidR="00501B9C" w:rsidRPr="00E86B17">
        <w:t>kn.</w:t>
      </w:r>
    </w:p>
    <w:p w:rsidRDefault="001A2CB0" w:rsidP="001A2CB0" w:rsidR="00501B9C" w:rsidRPr="00E86B17">
      <w:pPr>
        <w:ind w:firstLine="708"/>
        <w:jc w:val="both"/>
      </w:pPr>
      <w:r w:rsidRPr="00E86B17">
        <w:t>4</w:t>
      </w:r>
      <w:r w:rsidR="00501B9C" w:rsidRPr="00E86B17">
        <w:t xml:space="preserve">. </w:t>
      </w:r>
      <w:r w:rsidR="00771EC1">
        <w:t xml:space="preserve">ISTARSKA KREDITNA BANKA UMAG d.d. Umag, Ernesta Miloša 1, </w:t>
      </w:r>
      <w:r w:rsidR="00771EC1" w:rsidRPr="00BD3A85">
        <w:t xml:space="preserve">OIB: </w:t>
      </w:r>
      <w:r w:rsidR="00771EC1">
        <w:t>65723536010</w:t>
      </w:r>
      <w:r w:rsidR="00501B9C" w:rsidRPr="00E86B17">
        <w:t xml:space="preserve">, u iznosu od </w:t>
      </w:r>
      <w:r w:rsidR="00771EC1">
        <w:t xml:space="preserve">3.865.908,40 </w:t>
      </w:r>
      <w:r w:rsidR="00501B9C" w:rsidRPr="00E86B17">
        <w:t>kn.</w:t>
      </w:r>
    </w:p>
    <w:p w:rsidRDefault="001A2CB0" w:rsidP="001A2CB0" w:rsidR="00501B9C" w:rsidRPr="00E86B17">
      <w:pPr>
        <w:ind w:firstLine="708"/>
        <w:jc w:val="both"/>
      </w:pPr>
      <w:r w:rsidRPr="00E86B17">
        <w:lastRenderedPageBreak/>
        <w:t>5</w:t>
      </w:r>
      <w:r w:rsidR="00501B9C" w:rsidRPr="00E86B17">
        <w:t xml:space="preserve">. </w:t>
      </w:r>
      <w:r w:rsidR="00771EC1">
        <w:t xml:space="preserve">HRVATSKE ŠUME d.o.o. Zagreb, Uprava šuma  Podružnica Buzet, Naselje Goričica 2, </w:t>
      </w:r>
      <w:r w:rsidR="00771EC1" w:rsidRPr="00BD3A85">
        <w:t xml:space="preserve">OIB: </w:t>
      </w:r>
      <w:r w:rsidR="00771EC1">
        <w:t>69693144506</w:t>
      </w:r>
      <w:r w:rsidR="00501B9C" w:rsidRPr="00E86B17">
        <w:t xml:space="preserve">, u iznosu od </w:t>
      </w:r>
      <w:r w:rsidR="00771EC1">
        <w:t>13.029,33</w:t>
      </w:r>
      <w:r w:rsidR="00771EC1" w:rsidRPr="00BD3A85">
        <w:t xml:space="preserve"> </w:t>
      </w:r>
      <w:r w:rsidR="00501B9C" w:rsidRPr="00E86B17">
        <w:t>kn</w:t>
      </w:r>
      <w:r w:rsidRPr="00E86B17">
        <w:t>.</w:t>
      </w:r>
    </w:p>
    <w:p w:rsidRDefault="001A2CB0" w:rsidP="00501B9C" w:rsidR="00501B9C" w:rsidRPr="00E86B17">
      <w:pPr>
        <w:ind w:firstLine="708"/>
        <w:jc w:val="both"/>
      </w:pPr>
      <w:r w:rsidRPr="00E86B17">
        <w:t>6</w:t>
      </w:r>
      <w:r w:rsidR="00501B9C" w:rsidRPr="00E86B17">
        <w:t xml:space="preserve">. </w:t>
      </w:r>
      <w:r w:rsidR="00771EC1">
        <w:t xml:space="preserve">OSATINA GRUPA d.o.o. Semeljci, K. Tomislava 91, </w:t>
      </w:r>
      <w:r w:rsidR="00771EC1" w:rsidRPr="00BD3A85">
        <w:t xml:space="preserve">OIB: </w:t>
      </w:r>
      <w:r w:rsidR="00771EC1">
        <w:t>52123139126</w:t>
      </w:r>
      <w:r w:rsidR="00501B9C" w:rsidRPr="00E86B17">
        <w:t xml:space="preserve">, u iznosu od </w:t>
      </w:r>
      <w:r w:rsidR="00771EC1">
        <w:t xml:space="preserve">38.344,32 </w:t>
      </w:r>
      <w:r w:rsidR="00501B9C" w:rsidRPr="00E86B17">
        <w:t>kn.</w:t>
      </w:r>
    </w:p>
    <w:p w:rsidRDefault="001A2CB0" w:rsidP="00501B9C" w:rsidR="00501B9C" w:rsidRPr="00E86B17">
      <w:pPr>
        <w:ind w:firstLine="708"/>
        <w:jc w:val="both"/>
      </w:pPr>
      <w:r w:rsidRPr="00E86B17">
        <w:t>7</w:t>
      </w:r>
      <w:r w:rsidR="00501B9C" w:rsidRPr="00E86B17">
        <w:t xml:space="preserve">. </w:t>
      </w:r>
      <w:r w:rsidR="00771EC1">
        <w:t xml:space="preserve">SJEME d.o.o. Split, Bilice II 21 E, </w:t>
      </w:r>
      <w:r w:rsidR="00771EC1" w:rsidRPr="00BD3A85">
        <w:t xml:space="preserve">OIB: </w:t>
      </w:r>
      <w:r w:rsidR="00771EC1">
        <w:t>52650953128</w:t>
      </w:r>
      <w:r w:rsidR="00501B9C" w:rsidRPr="00E86B17">
        <w:t xml:space="preserve">, OIB: 10840749604, u iznosu od </w:t>
      </w:r>
      <w:r w:rsidR="00771EC1">
        <w:t>140.241,96</w:t>
      </w:r>
      <w:r w:rsidR="00771EC1" w:rsidRPr="00BD3A85">
        <w:t xml:space="preserve"> </w:t>
      </w:r>
      <w:r w:rsidR="00501B9C" w:rsidRPr="00E86B17">
        <w:t>kn</w:t>
      </w:r>
      <w:r w:rsidRPr="00E86B17">
        <w:t>.</w:t>
      </w:r>
    </w:p>
    <w:p w:rsidRDefault="001A2CB0" w:rsidP="001A2CB0" w:rsidR="00501B9C" w:rsidRPr="00E86B17">
      <w:pPr>
        <w:ind w:firstLine="708"/>
        <w:jc w:val="both"/>
      </w:pPr>
      <w:r w:rsidRPr="00E86B17">
        <w:t>8</w:t>
      </w:r>
      <w:r w:rsidR="00501B9C" w:rsidRPr="00E86B17">
        <w:t xml:space="preserve">. </w:t>
      </w:r>
      <w:r w:rsidR="00771EC1">
        <w:t xml:space="preserve">TERRA MYSTICA d.o.o. Donja Kupčina, Donja Kupčina 295, </w:t>
      </w:r>
      <w:r w:rsidR="00771EC1" w:rsidRPr="00BD3A85">
        <w:t xml:space="preserve">OIB: </w:t>
      </w:r>
      <w:r w:rsidR="00771EC1">
        <w:t>16111266012</w:t>
      </w:r>
      <w:r w:rsidR="00771EC1" w:rsidRPr="00BD3A85">
        <w:t xml:space="preserve">, </w:t>
      </w:r>
      <w:r w:rsidR="00771EC1">
        <w:t>zastupana po punomoćniku Krešimiru Martiću, odvjetniku iz Zagreba</w:t>
      </w:r>
      <w:r w:rsidR="00501B9C" w:rsidRPr="00E86B17">
        <w:t xml:space="preserve">, u iznosu od </w:t>
      </w:r>
      <w:r w:rsidR="00771EC1">
        <w:t>83.779,81</w:t>
      </w:r>
      <w:r w:rsidR="00771EC1" w:rsidRPr="00BD3A85">
        <w:t xml:space="preserve"> </w:t>
      </w:r>
      <w:r w:rsidR="00501B9C" w:rsidRPr="00E86B17">
        <w:t>kn</w:t>
      </w:r>
      <w:r w:rsidRPr="00E86B17">
        <w:t>.</w:t>
      </w:r>
    </w:p>
    <w:p w:rsidRDefault="001A2CB0" w:rsidP="00501B9C" w:rsidR="001A2CB0" w:rsidRPr="00E86B17">
      <w:pPr>
        <w:ind w:firstLine="708"/>
        <w:jc w:val="both"/>
      </w:pPr>
      <w:r w:rsidRPr="00E86B17">
        <w:t>9</w:t>
      </w:r>
      <w:r w:rsidR="00501B9C" w:rsidRPr="00E86B17">
        <w:t xml:space="preserve">. </w:t>
      </w:r>
      <w:r w:rsidR="00771EC1">
        <w:t xml:space="preserve">BERNER d.o.o. Zagreb, Majstorska 9, </w:t>
      </w:r>
      <w:r w:rsidR="00771EC1" w:rsidRPr="00BD3A85">
        <w:t xml:space="preserve">OIB: </w:t>
      </w:r>
      <w:r w:rsidR="00771EC1">
        <w:t>66471923099</w:t>
      </w:r>
      <w:r w:rsidR="00771EC1" w:rsidRPr="00BD3A85">
        <w:t xml:space="preserve">, </w:t>
      </w:r>
      <w:r w:rsidR="00771EC1">
        <w:t>zastupano po punomoćniku Mariju Lovriću, odvjetniku iz Zagreba</w:t>
      </w:r>
      <w:r w:rsidR="00501B9C" w:rsidRPr="00E86B17">
        <w:t xml:space="preserve">, u iznosu od </w:t>
      </w:r>
      <w:r w:rsidR="00771EC1">
        <w:t xml:space="preserve">1.332,13 </w:t>
      </w:r>
      <w:r w:rsidR="00501B9C" w:rsidRPr="00E86B17">
        <w:t>kn</w:t>
      </w:r>
      <w:r w:rsidRPr="00E86B17">
        <w:t>.</w:t>
      </w:r>
    </w:p>
    <w:p w:rsidRDefault="00501B9C" w:rsidP="006C3CA4" w:rsidR="00501B9C" w:rsidRPr="00E86B17">
      <w:pPr>
        <w:ind w:firstLine="708"/>
        <w:jc w:val="both"/>
      </w:pPr>
      <w:r w:rsidRPr="00E86B17">
        <w:t>1</w:t>
      </w:r>
      <w:r w:rsidR="001A2CB0" w:rsidRPr="00E86B17">
        <w:t>0</w:t>
      </w:r>
      <w:r w:rsidRPr="00E86B17">
        <w:t xml:space="preserve">. </w:t>
      </w:r>
      <w:r w:rsidR="00771EC1">
        <w:t xml:space="preserve">VALDI I NADIJA PALISKA - SMOKOVIĆ, vl. DIVES obrta za poljoprivredu, Labin, Ripenda, Kras 16, </w:t>
      </w:r>
      <w:r w:rsidR="00771EC1" w:rsidRPr="00BD3A85">
        <w:t xml:space="preserve">OIB: </w:t>
      </w:r>
      <w:r w:rsidR="00771EC1">
        <w:t>16923446390</w:t>
      </w:r>
      <w:r w:rsidRPr="00E86B17">
        <w:t xml:space="preserve">, u iznosu od </w:t>
      </w:r>
      <w:r w:rsidR="00771EC1">
        <w:t>6.452,79</w:t>
      </w:r>
      <w:r w:rsidR="00771EC1" w:rsidRPr="00BD3A85">
        <w:t xml:space="preserve"> </w:t>
      </w:r>
      <w:r w:rsidRPr="00E86B17">
        <w:t>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1</w:t>
      </w:r>
      <w:r w:rsidRPr="00E86B17">
        <w:t xml:space="preserve">. </w:t>
      </w:r>
      <w:r w:rsidR="00771EC1">
        <w:t xml:space="preserve">PA-VIN d.o.o. Jastrebarsko, V. Holjevca 20, </w:t>
      </w:r>
      <w:r w:rsidR="00771EC1" w:rsidRPr="00BD3A85">
        <w:t xml:space="preserve">OIB: </w:t>
      </w:r>
      <w:r w:rsidR="00771EC1">
        <w:t>16923446390</w:t>
      </w:r>
      <w:r w:rsidRPr="00E86B17">
        <w:t xml:space="preserve">, u iznosu od  </w:t>
      </w:r>
      <w:r w:rsidR="00771EC1">
        <w:t>2.634,63</w:t>
      </w:r>
      <w:r w:rsidR="00771EC1" w:rsidRPr="00BD3A85">
        <w:t xml:space="preserve"> </w:t>
      </w:r>
      <w:r w:rsidRPr="00E86B17">
        <w:t>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2</w:t>
      </w:r>
      <w:r w:rsidRPr="00E86B17">
        <w:t xml:space="preserve">. </w:t>
      </w:r>
      <w:r w:rsidR="00771EC1">
        <w:t>REPUBLIKA HRVATSKA, Zagreb, Katančićeva 5, OIB: 52634238587, zastupana po ŽDO u Puli</w:t>
      </w:r>
      <w:r w:rsidRPr="00E86B17">
        <w:t xml:space="preserve">, u iznosu od </w:t>
      </w:r>
      <w:r w:rsidR="00771EC1">
        <w:t>377.325,53</w:t>
      </w:r>
      <w:r w:rsidR="00771EC1" w:rsidRPr="00E44AD9">
        <w:t xml:space="preserve"> </w:t>
      </w:r>
      <w:r w:rsidRPr="00E86B17">
        <w:t>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3</w:t>
      </w:r>
      <w:r w:rsidRPr="00E86B17">
        <w:t xml:space="preserve">. </w:t>
      </w:r>
      <w:r w:rsidR="00771EC1">
        <w:t xml:space="preserve">HEP ELEKTRA d.o.o. Rijeka, V. C. Emina 2, </w:t>
      </w:r>
      <w:r w:rsidR="00771EC1" w:rsidRPr="00BD3A85">
        <w:t xml:space="preserve">OIB: </w:t>
      </w:r>
      <w:r w:rsidR="00771EC1">
        <w:t>43965974818</w:t>
      </w:r>
      <w:r w:rsidRPr="00E86B17">
        <w:t xml:space="preserve">, u iznosu od </w:t>
      </w:r>
      <w:r w:rsidR="00771EC1">
        <w:t xml:space="preserve">3.239,25 </w:t>
      </w:r>
      <w:r w:rsidRPr="00E86B17">
        <w:t>kn</w:t>
      </w:r>
      <w:r w:rsidR="001A2CB0" w:rsidRPr="00E86B17">
        <w:t>.</w:t>
      </w:r>
    </w:p>
    <w:p w:rsidRDefault="00501B9C" w:rsidP="001A2CB0" w:rsidR="00501B9C" w:rsidRPr="00E86B17">
      <w:pPr>
        <w:ind w:firstLine="708"/>
        <w:jc w:val="both"/>
      </w:pPr>
      <w:r w:rsidRPr="00E86B17">
        <w:t>1</w:t>
      </w:r>
      <w:r w:rsidR="00173548" w:rsidRPr="00E86B17">
        <w:t>4</w:t>
      </w:r>
      <w:r w:rsidRPr="00E86B17">
        <w:t xml:space="preserve">. </w:t>
      </w:r>
      <w:r w:rsidR="00771EC1">
        <w:t xml:space="preserve">IVAN DUŠAN vl. "DUŠAN", obrt za poljoprivrednu proizvodnju, Pazin, Dušani 78, </w:t>
      </w:r>
      <w:r w:rsidR="00771EC1" w:rsidRPr="00BD3A85">
        <w:t xml:space="preserve">OIB: </w:t>
      </w:r>
      <w:r w:rsidR="00771EC1">
        <w:t>34126268502</w:t>
      </w:r>
      <w:r w:rsidRPr="00E86B17">
        <w:t xml:space="preserve">, u iznosu od  </w:t>
      </w:r>
      <w:r w:rsidR="00771EC1">
        <w:t>19.179,35</w:t>
      </w:r>
      <w:r w:rsidR="00771EC1" w:rsidRPr="00BD3A85">
        <w:t xml:space="preserve"> </w:t>
      </w:r>
      <w:r w:rsidRPr="00E86B17">
        <w:t>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5</w:t>
      </w:r>
      <w:r w:rsidRPr="00E86B17">
        <w:t xml:space="preserve">. </w:t>
      </w:r>
      <w:r w:rsidR="00E17FF3">
        <w:t xml:space="preserve">FӦRCH d.o.o. Zagreb, Buzinska cesta 58, </w:t>
      </w:r>
      <w:r w:rsidR="00E17FF3" w:rsidRPr="00BD3A85">
        <w:t xml:space="preserve">OIB: </w:t>
      </w:r>
      <w:r w:rsidR="00E17FF3">
        <w:t>74056056752, zastupan po punomoćnicima iz Zajedničkog odvjetničkog ureda Maša Gluhinić i Monja Matić iz Zagreba</w:t>
      </w:r>
      <w:r w:rsidRPr="00E86B17">
        <w:t xml:space="preserve">, u iznosu od </w:t>
      </w:r>
      <w:r w:rsidR="00E17FF3">
        <w:t>22.262,89</w:t>
      </w:r>
      <w:r w:rsidR="00E17FF3" w:rsidRPr="00BD3A85">
        <w:t xml:space="preserve"> </w:t>
      </w:r>
      <w:r w:rsidRPr="00E86B17">
        <w:t>kn</w:t>
      </w:r>
      <w:r w:rsidR="001A2CB0" w:rsidRPr="00E86B17">
        <w:t>.</w:t>
      </w:r>
    </w:p>
    <w:p w:rsidRDefault="00501B9C" w:rsidP="00F40BD0" w:rsidR="00501B9C" w:rsidRPr="00E86B17">
      <w:pPr>
        <w:ind w:firstLine="708"/>
        <w:jc w:val="both"/>
      </w:pPr>
      <w:r w:rsidRPr="00E86B17">
        <w:t>1</w:t>
      </w:r>
      <w:r w:rsidR="00173548" w:rsidRPr="00E86B17">
        <w:t>6</w:t>
      </w:r>
      <w:r w:rsidRPr="00E86B17">
        <w:t xml:space="preserve">. </w:t>
      </w:r>
      <w:r w:rsidR="00E17FF3">
        <w:t xml:space="preserve">DELTRON d.o.o. Split, Vukovarska 148, </w:t>
      </w:r>
      <w:r w:rsidR="00E17FF3" w:rsidRPr="00BD3A85">
        <w:t xml:space="preserve">OIB: </w:t>
      </w:r>
      <w:r w:rsidR="00E17FF3">
        <w:t>36118056137, zastupan po punomoćniku Miji Jeličiću, odvjetniku iz Splita,</w:t>
      </w:r>
      <w:r w:rsidRPr="00E86B17">
        <w:t xml:space="preserve"> u iznosu od </w:t>
      </w:r>
      <w:r w:rsidR="00E17FF3">
        <w:t>20.568,79</w:t>
      </w:r>
      <w:r w:rsidR="00E17FF3" w:rsidRPr="00BD3A85">
        <w:t xml:space="preserve"> </w:t>
      </w:r>
      <w:r w:rsidRPr="00E86B17">
        <w:t>kn</w:t>
      </w:r>
      <w:r w:rsidR="00F40BD0" w:rsidRPr="00E86B17">
        <w:t>.</w:t>
      </w:r>
    </w:p>
    <w:p w:rsidRDefault="00F40BD0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7</w:t>
      </w:r>
      <w:r w:rsidR="00501B9C" w:rsidRPr="00E86B17">
        <w:t xml:space="preserve">. </w:t>
      </w:r>
      <w:r w:rsidR="00E17FF3">
        <w:t xml:space="preserve">MARCON d.o.o. Varaždin, Radnička 65, Kućan Marof, </w:t>
      </w:r>
      <w:r w:rsidR="00E17FF3" w:rsidRPr="00BD3A85">
        <w:t xml:space="preserve">OIB: </w:t>
      </w:r>
      <w:r w:rsidR="00E17FF3">
        <w:t>00637071797, zastupan po punomoćnici Ivani Moravec, odvjetnici iz Varaždina</w:t>
      </w:r>
      <w:r w:rsidR="00501B9C" w:rsidRPr="00E86B17">
        <w:t xml:space="preserve">, u iznosu od  </w:t>
      </w:r>
      <w:r w:rsidR="00E17FF3">
        <w:t>56.249,89</w:t>
      </w:r>
      <w:r w:rsidR="00E17FF3" w:rsidRPr="00BD3A85">
        <w:t xml:space="preserve"> </w:t>
      </w:r>
      <w:r w:rsidR="00501B9C" w:rsidRPr="00E86B17">
        <w:t>kn</w:t>
      </w:r>
      <w:r w:rsidRPr="00E86B17">
        <w:t>.</w:t>
      </w:r>
    </w:p>
    <w:p w:rsidRDefault="00501B9C" w:rsidP="00F40BD0" w:rsidR="00501B9C" w:rsidRPr="00E86B17">
      <w:pPr>
        <w:ind w:firstLine="708"/>
        <w:jc w:val="both"/>
      </w:pPr>
      <w:r w:rsidRPr="00E86B17">
        <w:t>1</w:t>
      </w:r>
      <w:r w:rsidR="00173548" w:rsidRPr="00E86B17">
        <w:t>8</w:t>
      </w:r>
      <w:r w:rsidRPr="00E86B17">
        <w:t xml:space="preserve">. </w:t>
      </w:r>
      <w:r w:rsidR="00E17FF3">
        <w:t xml:space="preserve">NEVIO LICUL, Šumber, Šumber 42, </w:t>
      </w:r>
      <w:r w:rsidR="00E17FF3" w:rsidRPr="00BD3A85">
        <w:t xml:space="preserve">OIB: </w:t>
      </w:r>
      <w:r w:rsidR="00E17FF3">
        <w:t>76451610067</w:t>
      </w:r>
      <w:r w:rsidRPr="00E86B17">
        <w:t xml:space="preserve">, u iznosu od </w:t>
      </w:r>
      <w:r w:rsidR="00E17FF3">
        <w:t>484,60</w:t>
      </w:r>
      <w:r w:rsidR="00E17FF3" w:rsidRPr="00E44AD9">
        <w:t xml:space="preserve"> </w:t>
      </w:r>
      <w:r w:rsidRPr="00E86B17">
        <w:t>kn</w:t>
      </w:r>
      <w:r w:rsidR="00F40BD0" w:rsidRPr="00E86B17">
        <w:t>.</w:t>
      </w:r>
    </w:p>
    <w:p w:rsidRDefault="00173548" w:rsidP="00501B9C" w:rsidR="00501B9C" w:rsidRPr="00E86B17">
      <w:pPr>
        <w:ind w:firstLine="708"/>
        <w:jc w:val="both"/>
      </w:pPr>
      <w:r w:rsidRPr="00E86B17">
        <w:t>19</w:t>
      </w:r>
      <w:r w:rsidR="00501B9C" w:rsidRPr="00E86B17">
        <w:t xml:space="preserve">. </w:t>
      </w:r>
      <w:r w:rsidR="00E17FF3">
        <w:t xml:space="preserve">TAMARA RADIVOJ GLAVINIĆ, Koromačno, Koromačno 26, </w:t>
      </w:r>
      <w:r w:rsidR="00E17FF3" w:rsidRPr="00BD3A85">
        <w:t xml:space="preserve">OIB: </w:t>
      </w:r>
      <w:r w:rsidR="00E17FF3">
        <w:t>16283329173</w:t>
      </w:r>
      <w:r w:rsidR="00501B9C" w:rsidRPr="00E86B17">
        <w:t xml:space="preserve">, u iznosu od </w:t>
      </w:r>
      <w:r w:rsidR="00E17FF3">
        <w:t>1.188,74</w:t>
      </w:r>
      <w:r w:rsidR="00E17FF3" w:rsidRPr="00E44AD9">
        <w:t xml:space="preserve"> </w:t>
      </w:r>
      <w:r w:rsidR="00501B9C" w:rsidRPr="00E86B17">
        <w:t>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0</w:t>
      </w:r>
      <w:r w:rsidRPr="00E86B17">
        <w:t xml:space="preserve">. </w:t>
      </w:r>
      <w:r w:rsidR="00E17FF3">
        <w:t xml:space="preserve">ALEN ISIĆ, Labin, Antona Selana 29, </w:t>
      </w:r>
      <w:r w:rsidR="00E17FF3" w:rsidRPr="00BD3A85">
        <w:t xml:space="preserve">OIB: </w:t>
      </w:r>
      <w:r w:rsidR="00E17FF3">
        <w:t>23486838359</w:t>
      </w:r>
      <w:r w:rsidRPr="00E86B17">
        <w:t xml:space="preserve">, u iznosu od </w:t>
      </w:r>
      <w:r w:rsidR="00E17FF3">
        <w:t>9.628,45</w:t>
      </w:r>
      <w:r w:rsidR="00E17FF3" w:rsidRPr="00E44AD9">
        <w:t xml:space="preserve"> </w:t>
      </w:r>
      <w:r w:rsidRPr="00E86B17">
        <w:t>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1</w:t>
      </w:r>
      <w:r w:rsidRPr="00E86B17">
        <w:t xml:space="preserve">. </w:t>
      </w:r>
      <w:r w:rsidR="00E17FF3">
        <w:t xml:space="preserve">MARINO BEMBIĆ, Labin, Katuri 63, </w:t>
      </w:r>
      <w:r w:rsidR="00E17FF3" w:rsidRPr="00BD3A85">
        <w:t xml:space="preserve">OIB: </w:t>
      </w:r>
      <w:r w:rsidR="00E17FF3">
        <w:t>30925432523</w:t>
      </w:r>
      <w:r w:rsidRPr="00E86B17">
        <w:t xml:space="preserve">, u iznosu od  </w:t>
      </w:r>
      <w:r w:rsidR="00E17FF3">
        <w:t>20.846,82</w:t>
      </w:r>
      <w:r w:rsidR="00E17FF3" w:rsidRPr="00E44AD9">
        <w:t xml:space="preserve"> </w:t>
      </w:r>
      <w:r w:rsidRPr="00E86B17">
        <w:t>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2</w:t>
      </w:r>
      <w:r w:rsidRPr="00E86B17">
        <w:t xml:space="preserve">. </w:t>
      </w:r>
      <w:r w:rsidR="00E17FF3">
        <w:t xml:space="preserve">VIPnet d.o.o. Zagreb, Vrtni put 1, </w:t>
      </w:r>
      <w:r w:rsidR="00E17FF3" w:rsidRPr="00BD3A85">
        <w:t xml:space="preserve">OIB: </w:t>
      </w:r>
      <w:r w:rsidR="00E17FF3">
        <w:t>29524210204</w:t>
      </w:r>
      <w:r w:rsidRPr="00E86B17">
        <w:t xml:space="preserve">, u iznosu od  </w:t>
      </w:r>
      <w:r w:rsidR="00E17FF3">
        <w:rPr>
          <w:color w:val="000000"/>
        </w:rPr>
        <w:t>1.110,08</w:t>
      </w:r>
      <w:r w:rsidR="00E17FF3" w:rsidRPr="00742BA3">
        <w:rPr>
          <w:color w:val="000000"/>
        </w:rPr>
        <w:t xml:space="preserve"> </w:t>
      </w:r>
      <w:r w:rsidRPr="00E86B17">
        <w:t>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3</w:t>
      </w:r>
      <w:r w:rsidRPr="00E86B17">
        <w:t xml:space="preserve">. </w:t>
      </w:r>
      <w:r w:rsidR="00E17FF3">
        <w:t xml:space="preserve">ANTON VARGA, Labin, Istarskih Narodnjaka 2, </w:t>
      </w:r>
      <w:r w:rsidR="00E17FF3" w:rsidRPr="00BD3A85">
        <w:t xml:space="preserve">OIB: </w:t>
      </w:r>
      <w:r w:rsidR="00E17FF3">
        <w:t>30740283971, zastupan po punomoćniku Bojanu Zustoviću, odvjetniku iz Pazina</w:t>
      </w:r>
      <w:r w:rsidRPr="00E86B17">
        <w:t xml:space="preserve">, u iznosu od </w:t>
      </w:r>
      <w:r w:rsidR="00E17FF3">
        <w:t>48.918,80</w:t>
      </w:r>
      <w:r w:rsidR="00E17FF3" w:rsidRPr="00BD3A85">
        <w:t xml:space="preserve"> </w:t>
      </w:r>
      <w:r w:rsidRPr="00E86B17">
        <w:t>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4</w:t>
      </w:r>
      <w:r w:rsidRPr="00E86B17">
        <w:t xml:space="preserve">. </w:t>
      </w:r>
      <w:r w:rsidR="00E17FF3">
        <w:t xml:space="preserve">OPĆINA SVETA NEDELJA, Nedešćina, Nedešćina 103, </w:t>
      </w:r>
      <w:r w:rsidR="00E17FF3" w:rsidRPr="00BD3A85">
        <w:t xml:space="preserve">OIB: </w:t>
      </w:r>
      <w:r w:rsidR="00E17FF3">
        <w:t>84615779206</w:t>
      </w:r>
      <w:r w:rsidRPr="00E86B17">
        <w:t xml:space="preserve">, </w:t>
      </w:r>
      <w:r w:rsidR="00812D34" w:rsidRPr="00E86B17">
        <w:t xml:space="preserve">u iznosu od  </w:t>
      </w:r>
      <w:r w:rsidR="00E17FF3">
        <w:t>55.532,91</w:t>
      </w:r>
      <w:r w:rsidR="00E17FF3" w:rsidRPr="00BD3A85">
        <w:t xml:space="preserve"> </w:t>
      </w:r>
      <w:r w:rsidRPr="00E86B17">
        <w:t>kn</w:t>
      </w:r>
      <w:r w:rsidR="00812D34" w:rsidRPr="00E86B17">
        <w:t>.</w:t>
      </w:r>
    </w:p>
    <w:p w:rsidRDefault="00812D34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5</w:t>
      </w:r>
      <w:r w:rsidR="00501B9C" w:rsidRPr="00E86B17">
        <w:t xml:space="preserve">. </w:t>
      </w:r>
      <w:r w:rsidR="00E17FF3">
        <w:t xml:space="preserve">CIPRO d.o.o. Krapina, Lepajci, Lepajci 4A, </w:t>
      </w:r>
      <w:r w:rsidR="00E17FF3" w:rsidRPr="00BD3A85">
        <w:t xml:space="preserve">OIB: </w:t>
      </w:r>
      <w:r w:rsidR="00E17FF3">
        <w:t>25498619118</w:t>
      </w:r>
      <w:r w:rsidR="00501B9C" w:rsidRPr="00E86B17">
        <w:t xml:space="preserve">, u iznosu od </w:t>
      </w:r>
      <w:r w:rsidR="00E17FF3">
        <w:t>7.721,01</w:t>
      </w:r>
      <w:r w:rsidR="00E17FF3" w:rsidRPr="00BD3A85">
        <w:t xml:space="preserve"> </w:t>
      </w:r>
      <w:r w:rsidR="00501B9C" w:rsidRPr="00E86B17">
        <w:t>kn</w:t>
      </w:r>
      <w:r w:rsidRPr="00E86B17">
        <w:t>.</w:t>
      </w:r>
    </w:p>
    <w:p w:rsidRDefault="00812D34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6</w:t>
      </w:r>
      <w:r w:rsidR="00501B9C" w:rsidRPr="00E86B17">
        <w:t xml:space="preserve">. </w:t>
      </w:r>
      <w:r w:rsidR="00E17FF3">
        <w:t xml:space="preserve">DENMI d.o.o. Labin, Rudarska 5, </w:t>
      </w:r>
      <w:r w:rsidR="00E17FF3" w:rsidRPr="00BD3A85">
        <w:t xml:space="preserve">OIB: </w:t>
      </w:r>
      <w:r w:rsidR="00E17FF3">
        <w:t>25860042737</w:t>
      </w:r>
      <w:r w:rsidR="00501B9C" w:rsidRPr="00E86B17">
        <w:t xml:space="preserve">, u iznosu od </w:t>
      </w:r>
      <w:r w:rsidR="00E17FF3">
        <w:t>22.271,81</w:t>
      </w:r>
      <w:r w:rsidR="00E17FF3" w:rsidRPr="00BD3A85">
        <w:t xml:space="preserve"> </w:t>
      </w:r>
      <w:r w:rsidR="00501B9C" w:rsidRPr="00E86B17">
        <w:t>kn</w:t>
      </w:r>
      <w:r w:rsidRPr="00E86B17">
        <w:t>.</w:t>
      </w:r>
    </w:p>
    <w:p w:rsidRDefault="00812D34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7</w:t>
      </w:r>
      <w:r w:rsidR="00501B9C" w:rsidRPr="00E86B17">
        <w:t xml:space="preserve">. </w:t>
      </w:r>
      <w:r w:rsidR="00E17FF3">
        <w:t xml:space="preserve">BOSMATTOM d.o.o. Dugopolje, Općina Dugopolje, Kraljice Jelene 19, </w:t>
      </w:r>
      <w:r w:rsidR="00E17FF3" w:rsidRPr="00BD3A85">
        <w:t xml:space="preserve">OIB: </w:t>
      </w:r>
      <w:r w:rsidR="00E17FF3">
        <w:t>81681479354, zastupan po punomoćniku Vjekoslavu Mladineu, odvjetniku iz Splita</w:t>
      </w:r>
      <w:r w:rsidR="00501B9C" w:rsidRPr="00E86B17">
        <w:t xml:space="preserve">, u iznosu od </w:t>
      </w:r>
      <w:r w:rsidR="00E17FF3">
        <w:t>12.700,38</w:t>
      </w:r>
      <w:r w:rsidR="00E17FF3" w:rsidRPr="00BD3A85">
        <w:t xml:space="preserve"> </w:t>
      </w:r>
      <w:r w:rsidR="00501B9C" w:rsidRPr="00E86B17">
        <w:t>kn</w:t>
      </w:r>
      <w:r w:rsidRPr="00E86B17">
        <w:t>.</w:t>
      </w:r>
    </w:p>
    <w:p w:rsidRDefault="00844C7C" w:rsidP="00844C7C" w:rsidR="00844C7C" w:rsidRPr="00E86B17">
      <w:pPr>
        <w:spacing w:lineRule="auto" w:line="276"/>
        <w:jc w:val="both"/>
      </w:pPr>
    </w:p>
    <w:p w:rsidRDefault="00D46EA0" w:rsidP="00D46EA0" w:rsidR="00D46EA0" w:rsidRPr="00E86B17">
      <w:pPr>
        <w:ind w:firstLine="708"/>
        <w:jc w:val="both"/>
      </w:pPr>
      <w:r w:rsidRPr="00E86B17">
        <w:t>C)   Osporene tražbine I. višeg isplatnog reda:</w:t>
      </w:r>
    </w:p>
    <w:p w:rsidRDefault="00D46EA0" w:rsidP="00D46EA0" w:rsidR="00D46EA0" w:rsidRPr="00E86B17">
      <w:pPr>
        <w:ind w:firstLine="708"/>
        <w:jc w:val="both"/>
      </w:pPr>
      <w:r w:rsidRPr="00E86B17">
        <w:tab/>
      </w:r>
    </w:p>
    <w:p w:rsidRDefault="00D46EA0" w:rsidP="00D46EA0" w:rsidR="00D46EA0" w:rsidRPr="00E86B17">
      <w:pPr>
        <w:ind w:firstLine="708"/>
        <w:jc w:val="both"/>
      </w:pPr>
      <w:r w:rsidRPr="00E86B17">
        <w:t xml:space="preserve">Stečajni upravitelj je osporio tražbine </w:t>
      </w:r>
      <w:r w:rsidR="003F1D38">
        <w:t>prvo</w:t>
      </w:r>
      <w:r w:rsidR="00F60C27" w:rsidRPr="00E86B17">
        <w:t xml:space="preserve">g </w:t>
      </w:r>
      <w:r w:rsidRPr="00E86B17">
        <w:t>višeg isplatnog reda stečajnih vjerovnika:</w:t>
      </w:r>
    </w:p>
    <w:p w:rsidRDefault="00D83900" w:rsidP="00D83900" w:rsidR="00D83900" w:rsidRPr="00E86B17">
      <w:pPr>
        <w:ind w:firstLine="708"/>
        <w:jc w:val="both"/>
      </w:pPr>
    </w:p>
    <w:p w:rsidRDefault="005066D2" w:rsidP="006415DB" w:rsidR="005066D2" w:rsidRPr="00E86B17">
      <w:pPr>
        <w:ind w:firstLine="708"/>
        <w:jc w:val="both"/>
      </w:pPr>
      <w:r w:rsidRPr="00E86B17">
        <w:t xml:space="preserve">1. </w:t>
      </w:r>
      <w:r w:rsidR="003F1D38">
        <w:t>LEONELO MILETIĆ, Labin – Nedešćina, Ružići 2, OIB: 12525754279</w:t>
      </w:r>
      <w:r w:rsidRPr="00E86B17">
        <w:t xml:space="preserve">, u iznosu od  </w:t>
      </w:r>
      <w:r w:rsidR="003F1D38">
        <w:t xml:space="preserve">6.285,85 </w:t>
      </w:r>
      <w:r w:rsidRPr="00E86B17">
        <w:t>kn</w:t>
      </w:r>
      <w:r w:rsidR="00485BFC" w:rsidRPr="00E86B17">
        <w:t>.</w:t>
      </w:r>
    </w:p>
    <w:p w:rsidRDefault="00485BFC" w:rsidP="00485BFC" w:rsidR="00485BFC" w:rsidRPr="00E86B17">
      <w:pPr>
        <w:jc w:val="both"/>
      </w:pPr>
      <w:r w:rsidRPr="00E86B17">
        <w:tab/>
        <w:t xml:space="preserve">Upućuje se vjerovnik </w:t>
      </w:r>
      <w:r w:rsidR="003F1D38">
        <w:t>LEONELO MILETIĆ, Labin – Nedešćina, Ružići 2, OIB: 12525754279</w:t>
      </w:r>
      <w:r w:rsidRPr="00E86B17">
        <w:t xml:space="preserve">, na parnicu radi utvrđivanja osporene tražbine </w:t>
      </w:r>
      <w:r w:rsidR="003F1D38">
        <w:t>prvog</w:t>
      </w:r>
      <w:r w:rsidR="00AC238F" w:rsidRPr="00E86B17">
        <w:t xml:space="preserve"> </w:t>
      </w:r>
      <w:r w:rsidRPr="00E86B17">
        <w:t xml:space="preserve">višeg isplatnog reda u iznosu od </w:t>
      </w:r>
      <w:r w:rsidR="003F1D38">
        <w:t xml:space="preserve">6.285,85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485BFC" w:rsidP="00485BFC" w:rsidR="00485BFC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5066D2" w:rsidP="005066D2" w:rsidR="005066D2" w:rsidRPr="00E86B17"/>
    <w:p w:rsidRDefault="003F1D38" w:rsidP="003F1D38" w:rsidR="003F1D38" w:rsidRPr="00E86B17">
      <w:pPr>
        <w:ind w:firstLine="708"/>
        <w:jc w:val="both"/>
      </w:pPr>
      <w:r>
        <w:t>D</w:t>
      </w:r>
      <w:r w:rsidRPr="00E86B17">
        <w:t>)   Osporene tražbine I</w:t>
      </w:r>
      <w:r>
        <w:t>I</w:t>
      </w:r>
      <w:r w:rsidRPr="00E86B17">
        <w:t>. višeg isplatnog reda:</w:t>
      </w:r>
    </w:p>
    <w:p w:rsidRDefault="003F1D38" w:rsidP="003F1D38" w:rsidR="003F1D38" w:rsidRPr="00E86B17">
      <w:pPr>
        <w:ind w:firstLine="708"/>
        <w:jc w:val="both"/>
      </w:pPr>
      <w:r w:rsidRPr="00E86B17">
        <w:tab/>
      </w:r>
    </w:p>
    <w:p w:rsidRDefault="003F1D38" w:rsidP="003F1D38" w:rsidR="003F1D38" w:rsidRPr="00E86B17">
      <w:pPr>
        <w:ind w:firstLine="708"/>
        <w:jc w:val="both"/>
      </w:pPr>
      <w:r w:rsidRPr="00E86B17">
        <w:t xml:space="preserve">Stečajni upravitelj je osporio tražbine </w:t>
      </w:r>
      <w:r>
        <w:t>drugo</w:t>
      </w:r>
      <w:r w:rsidRPr="00E86B17">
        <w:t>g višeg isplatnog reda stečajnih vjerovnika:</w:t>
      </w:r>
    </w:p>
    <w:p w:rsidRDefault="003F1D38" w:rsidP="003F1D38" w:rsidR="003F1D38" w:rsidRPr="00E86B17">
      <w:pPr>
        <w:ind w:firstLine="708"/>
        <w:jc w:val="both"/>
      </w:pPr>
    </w:p>
    <w:p w:rsidRDefault="003F1D38" w:rsidP="003F1D38" w:rsidR="003F1D38" w:rsidRPr="00E86B17">
      <w:pPr>
        <w:ind w:firstLine="708"/>
        <w:jc w:val="both"/>
      </w:pPr>
      <w:r w:rsidRPr="00E86B17">
        <w:t xml:space="preserve">1. </w:t>
      </w:r>
      <w:r>
        <w:t xml:space="preserve">CAPRICORNO d.o.o. Split, Hercegovačka 57a, </w:t>
      </w:r>
      <w:r w:rsidRPr="00BD3A85">
        <w:t xml:space="preserve">OIB: </w:t>
      </w:r>
      <w:r>
        <w:t>09517317411</w:t>
      </w:r>
      <w:r w:rsidRPr="00E86B17">
        <w:t xml:space="preserve">, u iznosu od  </w:t>
      </w:r>
      <w:r>
        <w:t xml:space="preserve">6.285,85 </w:t>
      </w:r>
      <w:r w:rsidRPr="00E86B17">
        <w:t>kn.</w:t>
      </w:r>
    </w:p>
    <w:p w:rsidRDefault="003F1D38" w:rsidP="003F1D38" w:rsidR="003F1D38" w:rsidRPr="00E86B17">
      <w:pPr>
        <w:jc w:val="both"/>
      </w:pPr>
      <w:r w:rsidRPr="00E86B17">
        <w:tab/>
        <w:t xml:space="preserve">Upućuje se vjerovnik </w:t>
      </w:r>
      <w:r>
        <w:t xml:space="preserve">CAPRICORNO d.o.o. Split, Hercegovačka 57a, </w:t>
      </w:r>
      <w:r w:rsidRPr="00BD3A85">
        <w:t xml:space="preserve">OIB: </w:t>
      </w:r>
      <w:r>
        <w:t>09517317411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>
        <w:t>2.730,40</w:t>
      </w:r>
      <w:r w:rsidRPr="00BD3A85">
        <w:t xml:space="preserve">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F1D38" w:rsidP="003F1D38" w:rsidR="003F1D38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F1D38" w:rsidP="003F1D38" w:rsidR="003F1D38" w:rsidRPr="00E86B17">
      <w:pPr>
        <w:ind w:firstLine="720"/>
        <w:jc w:val="both"/>
      </w:pPr>
    </w:p>
    <w:p w:rsidRDefault="003F1D38" w:rsidP="003F1D38" w:rsidR="003F1D38" w:rsidRPr="00E86B17">
      <w:pPr>
        <w:ind w:firstLine="708"/>
        <w:jc w:val="both"/>
      </w:pPr>
      <w:r>
        <w:t>2</w:t>
      </w:r>
      <w:r w:rsidRPr="00E86B17">
        <w:t xml:space="preserve">. </w:t>
      </w:r>
      <w:r>
        <w:t>LEONELO MILETIĆ, Labin – Nedešćina, Ružići 2, OIB: 12525754279</w:t>
      </w:r>
      <w:r w:rsidRPr="00E86B17">
        <w:t xml:space="preserve">, u iznosu od  </w:t>
      </w:r>
      <w:r w:rsidR="000D10F8">
        <w:t>3.508,64</w:t>
      </w:r>
      <w:r>
        <w:t xml:space="preserve"> </w:t>
      </w:r>
      <w:r w:rsidRPr="00E86B17">
        <w:t>kn.</w:t>
      </w:r>
    </w:p>
    <w:p w:rsidRDefault="003F1D38" w:rsidP="003F1D38" w:rsidR="003F1D38" w:rsidRPr="00E86B17">
      <w:pPr>
        <w:jc w:val="both"/>
      </w:pPr>
      <w:r w:rsidRPr="00E86B17">
        <w:tab/>
        <w:t xml:space="preserve">Upućuje se vjerovnik </w:t>
      </w:r>
      <w:r>
        <w:t>LEONELO MILETIĆ, Labin – Nedešćina, Ružići 2, OIB: 12525754279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Pr="00FE2816">
        <w:t xml:space="preserve">3.508,64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F1D38" w:rsidP="003F1D38" w:rsidR="003F1D38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F1D38" w:rsidP="003F1D38" w:rsidR="003F1D38">
      <w:pPr>
        <w:ind w:firstLine="720"/>
        <w:jc w:val="both"/>
      </w:pPr>
    </w:p>
    <w:p w:rsidRDefault="003F1D38" w:rsidP="003F1D38" w:rsidR="003F1D38" w:rsidRPr="00E86B17">
      <w:pPr>
        <w:ind w:firstLine="708"/>
        <w:jc w:val="both"/>
      </w:pPr>
      <w:r>
        <w:t>3</w:t>
      </w:r>
      <w:r w:rsidRPr="00E86B17">
        <w:t xml:space="preserve">. </w:t>
      </w:r>
      <w:r>
        <w:t xml:space="preserve">ISTARSKA KREDITNA BANKA UMAG d.d. Umag, Ernesta Miloša 1, </w:t>
      </w:r>
      <w:r w:rsidRPr="00BD3A85">
        <w:t xml:space="preserve">OIB: </w:t>
      </w:r>
      <w:r>
        <w:t>65723536010</w:t>
      </w:r>
      <w:r w:rsidRPr="00E86B17">
        <w:t xml:space="preserve">, u iznosu od  </w:t>
      </w:r>
      <w:r w:rsidR="00614304">
        <w:t xml:space="preserve">62,60 </w:t>
      </w:r>
      <w:r w:rsidRPr="00E86B17">
        <w:t>kn.</w:t>
      </w:r>
    </w:p>
    <w:p w:rsidRDefault="003F1D38" w:rsidP="003F1D38" w:rsidR="003F1D38" w:rsidRPr="00E86B17">
      <w:pPr>
        <w:jc w:val="both"/>
      </w:pPr>
      <w:r w:rsidRPr="00E86B17">
        <w:tab/>
        <w:t xml:space="preserve">Upućuje se vjerovnik </w:t>
      </w:r>
      <w:r>
        <w:t xml:space="preserve">ISTARSKA KREDITNA BANKA UMAG d.d. Umag, Ernesta Miloša 1, </w:t>
      </w:r>
      <w:r w:rsidRPr="00BD3A85">
        <w:t xml:space="preserve">OIB: </w:t>
      </w:r>
      <w:r>
        <w:t>65723536010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>
        <w:t xml:space="preserve">62,60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F1D38" w:rsidP="003F1D38" w:rsidR="003F1D38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F1D38" w:rsidP="003F1D38" w:rsidR="003F1D38" w:rsidRPr="00E86B17">
      <w:pPr>
        <w:ind w:firstLine="720"/>
        <w:jc w:val="both"/>
      </w:pPr>
    </w:p>
    <w:p w:rsidRDefault="00614304" w:rsidP="00614304" w:rsidR="00614304" w:rsidRPr="00E86B17">
      <w:pPr>
        <w:ind w:firstLine="708"/>
        <w:jc w:val="both"/>
      </w:pPr>
      <w:r>
        <w:t>4</w:t>
      </w:r>
      <w:r w:rsidRPr="00E86B17">
        <w:t xml:space="preserve">. </w:t>
      </w:r>
      <w:r>
        <w:t xml:space="preserve">VIPnet d.o.o. Zagreb, Vrtni put 1, </w:t>
      </w:r>
      <w:r w:rsidRPr="00BD3A85">
        <w:t xml:space="preserve">OIB: </w:t>
      </w:r>
      <w:r>
        <w:t xml:space="preserve">29524210204, u iznosu od 495,96 </w:t>
      </w:r>
      <w:r w:rsidRPr="00E86B17">
        <w:t>kn.</w:t>
      </w:r>
    </w:p>
    <w:p w:rsidRDefault="00614304" w:rsidP="00614304" w:rsidR="00614304" w:rsidRPr="00E86B17">
      <w:pPr>
        <w:jc w:val="both"/>
      </w:pPr>
      <w:r w:rsidRPr="00E86B17">
        <w:tab/>
        <w:t xml:space="preserve">Upućuje se vjerovnik </w:t>
      </w:r>
      <w:r>
        <w:t xml:space="preserve">VIPnet d.o.o. Zagreb, Vrtni put 1, </w:t>
      </w:r>
      <w:r w:rsidRPr="00BD3A85">
        <w:t xml:space="preserve">OIB: </w:t>
      </w:r>
      <w:r>
        <w:t>29524210204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>
        <w:t xml:space="preserve">495,96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614304" w:rsidP="00614304" w:rsidR="00614304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D46EA0" w:rsidP="00844C7C" w:rsidR="00D46EA0">
      <w:pPr>
        <w:spacing w:lineRule="auto" w:line="276"/>
        <w:jc w:val="both"/>
      </w:pPr>
    </w:p>
    <w:p w:rsidRDefault="00614304" w:rsidP="00614304" w:rsidR="00614304" w:rsidRPr="00E86B17">
      <w:pPr>
        <w:ind w:firstLine="708"/>
        <w:jc w:val="both"/>
      </w:pPr>
      <w:r>
        <w:t>5</w:t>
      </w:r>
      <w:r w:rsidRPr="00E86B17">
        <w:t xml:space="preserve">. </w:t>
      </w:r>
      <w:r>
        <w:t xml:space="preserve">HRVAŠTINA d.o.o. u stečaju, Sinj, Glavice 292, </w:t>
      </w:r>
      <w:r w:rsidRPr="00BD3A85">
        <w:t xml:space="preserve">OIB: </w:t>
      </w:r>
      <w:r>
        <w:t>14196189132, u iznosu od 30.285,64</w:t>
      </w:r>
      <w:r w:rsidRPr="00BD3A85">
        <w:t xml:space="preserve"> </w:t>
      </w:r>
      <w:r w:rsidRPr="00E86B17">
        <w:t>kn.</w:t>
      </w:r>
    </w:p>
    <w:p w:rsidRDefault="00614304" w:rsidP="00614304" w:rsidR="00614304" w:rsidRPr="00E86B17">
      <w:pPr>
        <w:jc w:val="both"/>
      </w:pPr>
      <w:r w:rsidRPr="00E86B17">
        <w:tab/>
        <w:t xml:space="preserve">Upućuje se vjerovnik </w:t>
      </w:r>
      <w:r>
        <w:t xml:space="preserve">HRVAŠTINA d.o.o. u stečaju, Sinj, Glavice 292, </w:t>
      </w:r>
      <w:r w:rsidRPr="00BD3A85">
        <w:t xml:space="preserve">OIB: </w:t>
      </w:r>
      <w:r>
        <w:t>14196189132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>
        <w:t>30.285,64</w:t>
      </w:r>
      <w:r w:rsidRPr="00BD3A85">
        <w:t xml:space="preserve">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614304" w:rsidP="00614304" w:rsidR="00614304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614304" w:rsidP="00844C7C" w:rsidR="00614304" w:rsidRPr="00E86B17">
      <w:pPr>
        <w:spacing w:lineRule="auto" w:line="276"/>
        <w:jc w:val="both"/>
      </w:pPr>
    </w:p>
    <w:p w:rsidRDefault="00F546B4" w:rsidP="00F546B4" w:rsidR="00F546B4" w:rsidRPr="00E86B17">
      <w:pPr>
        <w:ind w:left="360"/>
        <w:jc w:val="center"/>
      </w:pPr>
      <w:r w:rsidRPr="00E86B17">
        <w:t>Obrazloženje</w:t>
      </w:r>
    </w:p>
    <w:p w:rsidRDefault="00F546B4" w:rsidP="00F546B4" w:rsidR="00F546B4" w:rsidRPr="00E86B17">
      <w:pPr>
        <w:ind w:left="360"/>
        <w:jc w:val="center"/>
      </w:pPr>
    </w:p>
    <w:p w:rsidRDefault="00F546B4" w:rsidP="00F546B4" w:rsidR="00F546B4" w:rsidRPr="00E86B17">
      <w:pPr>
        <w:jc w:val="both"/>
      </w:pPr>
      <w:r w:rsidRPr="00E86B17">
        <w:tab/>
        <w:t xml:space="preserve">Na ispitnom ročištu održanom </w:t>
      </w:r>
      <w:r w:rsidR="00614304">
        <w:t>11. svibnja</w:t>
      </w:r>
      <w:r w:rsidR="00D83900" w:rsidRPr="00E86B17">
        <w:t xml:space="preserve"> </w:t>
      </w:r>
      <w:r w:rsidRPr="00E86B17">
        <w:t>201</w:t>
      </w:r>
      <w:r w:rsidR="00381586" w:rsidRPr="00E86B17">
        <w:t>7</w:t>
      </w:r>
      <w:r w:rsidRPr="00E86B17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E86B17">
      <w:pPr>
        <w:jc w:val="both"/>
      </w:pPr>
      <w:r w:rsidRPr="00E86B17"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D83900" w:rsidR="00D83900" w:rsidRPr="00E86B17">
      <w:pPr>
        <w:jc w:val="both"/>
      </w:pPr>
      <w:r w:rsidRPr="00E86B17">
        <w:tab/>
        <w:t>U st. I. C) izreke ovog rješenja navedene su tražbine prvog višeg isplatnog reda osporene od strane stečajnog upravitelja, koje osporavanje na ročištu nije otklonjeno.</w:t>
      </w:r>
    </w:p>
    <w:p w:rsidRDefault="004522F1" w:rsidP="00EC48C0" w:rsidR="006415DB">
      <w:pPr>
        <w:jc w:val="both"/>
      </w:pPr>
      <w:r w:rsidRPr="00E86B17">
        <w:tab/>
        <w:t xml:space="preserve">Tražbinu vjerovnika </w:t>
      </w:r>
      <w:r w:rsidR="00614304">
        <w:t>LEONELO MILETIĆ, Labin – Nedešćina, Ružići 2, OIB: 12525754279</w:t>
      </w:r>
      <w:r w:rsidR="00AE4298">
        <w:t xml:space="preserve">, u iznosu od </w:t>
      </w:r>
      <w:r w:rsidR="00614304">
        <w:t xml:space="preserve">6.285,85 </w:t>
      </w:r>
      <w:r w:rsidR="006415DB" w:rsidRPr="00E86B17">
        <w:t>kn</w:t>
      </w:r>
      <w:r w:rsidR="00EC48C0" w:rsidRPr="00E86B17">
        <w:t xml:space="preserve"> je osporio stečajni upravitelj </w:t>
      </w:r>
      <w:r w:rsidR="000D10F8">
        <w:t>jer se radi o doprinosima iz plaće, porez i prirez, koji su plaćeni</w:t>
      </w:r>
      <w:r w:rsidR="00EC48C0" w:rsidRPr="00E86B17">
        <w:t>.</w:t>
      </w:r>
    </w:p>
    <w:p w:rsidRDefault="00614304" w:rsidP="00EC48C0" w:rsidR="00614304" w:rsidRPr="00E86B17">
      <w:pPr>
        <w:jc w:val="both"/>
      </w:pPr>
    </w:p>
    <w:p w:rsidRDefault="00EC48C0" w:rsidP="000D10F8" w:rsidR="000D10F8" w:rsidRPr="00E86B17">
      <w:pPr>
        <w:jc w:val="both"/>
      </w:pPr>
      <w:r w:rsidRPr="00E86B17">
        <w:tab/>
      </w:r>
      <w:r w:rsidR="000D10F8" w:rsidRPr="00E86B17">
        <w:t xml:space="preserve">U st. I. </w:t>
      </w:r>
      <w:r w:rsidR="000D10F8">
        <w:t>D</w:t>
      </w:r>
      <w:r w:rsidR="000D10F8" w:rsidRPr="00E86B17">
        <w:t xml:space="preserve">) izreke ovog rješenja navedene su tražbine </w:t>
      </w:r>
      <w:r w:rsidR="000D10F8">
        <w:t>drugo</w:t>
      </w:r>
      <w:r w:rsidR="000D10F8" w:rsidRPr="00E86B17">
        <w:t>g višeg isplatnog reda osporene od strane stečajnog upravitelja, koje osporavanje na ročištu nije otklonjeno.</w:t>
      </w:r>
    </w:p>
    <w:p w:rsidRDefault="000D10F8" w:rsidP="000D10F8" w:rsidR="000D10F8">
      <w:pPr>
        <w:jc w:val="both"/>
      </w:pPr>
      <w:r w:rsidRPr="00E86B17">
        <w:tab/>
        <w:t xml:space="preserve">Tražbinu vjerovnika </w:t>
      </w:r>
      <w:r>
        <w:t xml:space="preserve">CAPRICORNO d.o.o. Split, Hercegovačka 57a, </w:t>
      </w:r>
      <w:r w:rsidRPr="00BD3A85">
        <w:t xml:space="preserve">OIB: </w:t>
      </w:r>
      <w:r>
        <w:t>09517317411, u iznosu od 2.730,40</w:t>
      </w:r>
      <w:r w:rsidRPr="00BD3A85">
        <w:t xml:space="preserve"> </w:t>
      </w:r>
      <w:r w:rsidRPr="00E86B17">
        <w:t xml:space="preserve">kn u </w:t>
      </w:r>
      <w:r w:rsidRPr="000D10F8">
        <w:t xml:space="preserve">cijelosti </w:t>
      </w:r>
      <w:r w:rsidRPr="00E86B17">
        <w:t xml:space="preserve">je osporio stečajni upravitelj </w:t>
      </w:r>
      <w:r>
        <w:t>zbog zastare.</w:t>
      </w:r>
    </w:p>
    <w:p w:rsidRDefault="000D10F8" w:rsidP="000D10F8" w:rsidR="000D10F8">
      <w:pPr>
        <w:jc w:val="both"/>
      </w:pPr>
      <w:r>
        <w:tab/>
      </w:r>
      <w:r w:rsidRPr="00E86B17">
        <w:t xml:space="preserve">Tražbinu vjerovnika </w:t>
      </w:r>
      <w:r>
        <w:t>LEONELO MILETIĆ, Labin – Nedešćina, Ružići 2, OIB: 12525754279</w:t>
      </w:r>
      <w:r w:rsidRPr="00E86B17">
        <w:t xml:space="preserve">, u iznosu od  </w:t>
      </w:r>
      <w:r w:rsidRPr="00FE2816">
        <w:t xml:space="preserve">3.508,64 </w:t>
      </w:r>
      <w:r w:rsidRPr="00E86B17">
        <w:t xml:space="preserve">kn je osporio stečajni upravitelj </w:t>
      </w:r>
      <w:r>
        <w:t>jer se odnosi na doprinose na plaću, jer su plaćeni</w:t>
      </w:r>
      <w:r w:rsidRPr="00E86B17">
        <w:t>.</w:t>
      </w:r>
    </w:p>
    <w:p w:rsidRDefault="000D10F8" w:rsidP="000D10F8" w:rsidR="000D10F8">
      <w:pPr>
        <w:ind w:firstLine="708"/>
        <w:jc w:val="both"/>
      </w:pPr>
      <w:r w:rsidRPr="00E86B17">
        <w:t xml:space="preserve">Tražbinu vjerovnika </w:t>
      </w:r>
      <w:r>
        <w:t xml:space="preserve">ISTARSKA KREDITNA BANKA UMAG d.d. Umag, Ernesta Miloša 1, </w:t>
      </w:r>
      <w:r w:rsidRPr="00BD3A85">
        <w:t xml:space="preserve">OIB: </w:t>
      </w:r>
      <w:r>
        <w:t>65723536010, u iznosu od</w:t>
      </w:r>
      <w:r w:rsidRPr="00E86B17">
        <w:t xml:space="preserve"> </w:t>
      </w:r>
      <w:r>
        <w:t xml:space="preserve">62,60 </w:t>
      </w:r>
      <w:r w:rsidRPr="00E86B17">
        <w:t xml:space="preserve">kn je osporio stečajni upravitelj </w:t>
      </w:r>
      <w:r w:rsidR="00AE4298">
        <w:t>zbog zastare.</w:t>
      </w:r>
    </w:p>
    <w:p w:rsidRDefault="00AE4298" w:rsidP="00AE4298" w:rsidR="00AE4298">
      <w:pPr>
        <w:ind w:firstLine="708"/>
        <w:jc w:val="both"/>
      </w:pPr>
      <w:r w:rsidRPr="00E86B17">
        <w:t xml:space="preserve">Tražbinu vjerovnika </w:t>
      </w:r>
      <w:r>
        <w:t xml:space="preserve">VIPnet d.o.o. Zagreb, Vrtni put 1, </w:t>
      </w:r>
      <w:r w:rsidRPr="00BD3A85">
        <w:t xml:space="preserve">OIB: </w:t>
      </w:r>
      <w:r>
        <w:t>29524210204, u iznosu od</w:t>
      </w:r>
      <w:r w:rsidRPr="00E86B17">
        <w:t xml:space="preserve"> </w:t>
      </w:r>
      <w:r>
        <w:t xml:space="preserve">495,96 </w:t>
      </w:r>
      <w:r w:rsidRPr="00E86B17">
        <w:t xml:space="preserve">kn je osporio stečajni upravitelj </w:t>
      </w:r>
      <w:r>
        <w:t>zbog zastare.</w:t>
      </w:r>
    </w:p>
    <w:p w:rsidRDefault="00AE4298" w:rsidP="00AE4298" w:rsidR="00AE4298">
      <w:pPr>
        <w:ind w:firstLine="708"/>
        <w:jc w:val="both"/>
      </w:pPr>
      <w:r w:rsidRPr="00E86B17">
        <w:t xml:space="preserve">Tražbinu vjerovnika </w:t>
      </w:r>
      <w:r>
        <w:t xml:space="preserve">HRVAŠTINA d.o.o. u stečaju, Sinj, Glavice 292, </w:t>
      </w:r>
      <w:r w:rsidRPr="00BD3A85">
        <w:t xml:space="preserve">OIB: </w:t>
      </w:r>
      <w:r>
        <w:t>14196189132, u iznosu od</w:t>
      </w:r>
      <w:r w:rsidRPr="00E86B17">
        <w:t xml:space="preserve"> </w:t>
      </w:r>
      <w:r>
        <w:t>30.285,64</w:t>
      </w:r>
      <w:r w:rsidRPr="00BD3A85">
        <w:t xml:space="preserve"> </w:t>
      </w:r>
      <w:r w:rsidRPr="00E86B17">
        <w:t xml:space="preserve">kn u </w:t>
      </w:r>
      <w:r w:rsidRPr="00AE4298">
        <w:t>cijelosti j</w:t>
      </w:r>
      <w:r w:rsidRPr="00E86B17">
        <w:t xml:space="preserve">e osporio stečajni upravitelj </w:t>
      </w:r>
      <w:r>
        <w:t>zbog zastare.</w:t>
      </w:r>
    </w:p>
    <w:p w:rsidRDefault="006415DB" w:rsidP="000D10F8" w:rsidR="006415DB" w:rsidRPr="00E86B17">
      <w:pPr>
        <w:jc w:val="both"/>
      </w:pPr>
    </w:p>
    <w:p w:rsidRDefault="004522F1" w:rsidP="004522F1" w:rsidR="004522F1" w:rsidRPr="00E86B17">
      <w:pPr>
        <w:jc w:val="both"/>
      </w:pPr>
      <w:r w:rsidRPr="00E86B17">
        <w:tab/>
        <w:t>Na ročištu osporavanj</w:t>
      </w:r>
      <w:r w:rsidR="00700D85" w:rsidRPr="00E86B17">
        <w:t xml:space="preserve">a nisu otklonjena </w:t>
      </w:r>
      <w:r w:rsidRPr="00E86B17">
        <w:t xml:space="preserve">pa </w:t>
      </w:r>
      <w:r w:rsidR="00700D85" w:rsidRPr="00E86B17">
        <w:t>su</w:t>
      </w:r>
      <w:r w:rsidRPr="00E86B17">
        <w:t xml:space="preserve"> vjerovni</w:t>
      </w:r>
      <w:r w:rsidR="00700D85" w:rsidRPr="00E86B17">
        <w:t xml:space="preserve">ci </w:t>
      </w:r>
      <w:r w:rsidRPr="00E86B17">
        <w:t>osporen</w:t>
      </w:r>
      <w:r w:rsidR="00700D85" w:rsidRPr="00E86B17">
        <w:t xml:space="preserve">ih </w:t>
      </w:r>
      <w:r w:rsidRPr="00E86B17">
        <w:t>tražbin</w:t>
      </w:r>
      <w:r w:rsidR="00700D85" w:rsidRPr="00E86B17">
        <w:t>a</w:t>
      </w:r>
      <w:r w:rsidRPr="00E86B17">
        <w:t xml:space="preserve"> upućen</w:t>
      </w:r>
      <w:r w:rsidR="00700D85" w:rsidRPr="00E86B17">
        <w:t>i</w:t>
      </w:r>
      <w:r w:rsidRPr="00E86B17">
        <w:t xml:space="preserve"> u parnicu jer za osporenu tražbinu ne postoji ovršna isprava, te je odluka donesena na temelju odredbe čl. 266. st. 1. i čl. 267. st 1. SZ-a. </w:t>
      </w:r>
    </w:p>
    <w:p w:rsidRDefault="004522F1" w:rsidP="004522F1" w:rsidR="004522F1" w:rsidRPr="00E86B17">
      <w:pPr>
        <w:jc w:val="both"/>
      </w:pPr>
    </w:p>
    <w:p w:rsidRDefault="00F546B4" w:rsidP="00F546B4" w:rsidR="00F546B4" w:rsidRPr="00E86B17">
      <w:pPr>
        <w:ind w:firstLine="708"/>
        <w:jc w:val="center"/>
      </w:pPr>
      <w:r w:rsidRPr="00E86B17">
        <w:t>U Pazin</w:t>
      </w:r>
      <w:r w:rsidR="00810499" w:rsidRPr="00E86B17">
        <w:t>u</w:t>
      </w:r>
      <w:r w:rsidRPr="00E86B17">
        <w:t xml:space="preserve"> </w:t>
      </w:r>
      <w:r w:rsidR="00324213">
        <w:t>23</w:t>
      </w:r>
      <w:r w:rsidR="00AE4298">
        <w:t>. svibnja</w:t>
      </w:r>
      <w:r w:rsidR="00111C0D" w:rsidRPr="00E86B17">
        <w:t xml:space="preserve"> </w:t>
      </w:r>
      <w:r w:rsidR="00C72755" w:rsidRPr="00E86B17">
        <w:t>2017</w:t>
      </w:r>
      <w:r w:rsidRPr="00E86B17">
        <w:t>.</w:t>
      </w: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 w:left="5664"/>
        <w:jc w:val="center"/>
      </w:pPr>
      <w:r w:rsidRPr="00E86B17">
        <w:t>Stečajni sudac</w:t>
      </w:r>
    </w:p>
    <w:p w:rsidRDefault="00F546B4" w:rsidP="00F546B4" w:rsidR="00F546B4" w:rsidRPr="00E86B17">
      <w:pPr>
        <w:ind w:firstLine="708" w:left="4956"/>
        <w:jc w:val="center"/>
      </w:pPr>
      <w:r w:rsidRPr="00E86B17">
        <w:t xml:space="preserve">           </w:t>
      </w:r>
      <w:r w:rsidR="00CF7408" w:rsidRPr="00E86B17">
        <w:t>Damir Rabar</w:t>
      </w:r>
      <w:r w:rsidR="00C51FE1">
        <w:t>, v.r.</w:t>
      </w: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  <w:r w:rsidRPr="00E86B17">
        <w:t>UPUTA O PRAVNOM LIJEKU:</w:t>
      </w:r>
    </w:p>
    <w:p w:rsidRDefault="00F546B4" w:rsidP="00F546B4" w:rsidR="00F546B4" w:rsidRPr="00E86B17">
      <w:pPr>
        <w:ind w:firstLine="708"/>
        <w:jc w:val="both"/>
      </w:pPr>
      <w:r w:rsidRPr="00E86B17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>
      <w:pPr>
        <w:ind w:left="7080"/>
        <w:jc w:val="both"/>
      </w:pPr>
    </w:p>
    <w:p w:rsidRDefault="006C3CA4" w:rsidP="00F546B4" w:rsidR="006C3CA4" w:rsidRPr="00E86B17">
      <w:pPr>
        <w:ind w:left="7080"/>
        <w:jc w:val="both"/>
      </w:pPr>
    </w:p>
    <w:p w:rsidRDefault="00F546B4" w:rsidP="00F546B4" w:rsidR="00F546B4" w:rsidRPr="00E86B17">
      <w:r w:rsidRPr="00E86B17">
        <w:t xml:space="preserve">DNA:  </w:t>
      </w:r>
    </w:p>
    <w:p w:rsidRDefault="00324213" w:rsidP="00324213" w:rsidR="00A05DB7" w:rsidRPr="00E86B17">
      <w:pPr>
        <w:jc w:val="both"/>
      </w:pPr>
      <w:r>
        <w:t xml:space="preserve">- </w:t>
      </w:r>
      <w:r w:rsidR="00F546B4" w:rsidRPr="00E86B17">
        <w:t>e-oglasna ploča suda 8 dana (čl. 265. st. 2. SZ-a)</w:t>
      </w:r>
    </w:p>
    <w:p w:rsidRDefault="00324213" w:rsidP="006415DB" w:rsidR="006415DB">
      <w:r>
        <w:softHyphen/>
        <w:t>- LEONELO MILETIĆ, Labin – Nedešćina, Ružići 2</w:t>
      </w:r>
    </w:p>
    <w:p w:rsidRDefault="00324213" w:rsidP="006415DB" w:rsidR="00324213" w:rsidRPr="00E86B17">
      <w:r>
        <w:t xml:space="preserve">- </w:t>
      </w:r>
      <w:r w:rsidR="00040D27">
        <w:t>CAPRICORNO d.o.o. Split, Hercegovačka 57a</w:t>
      </w:r>
    </w:p>
    <w:p w:rsidRDefault="00040D27" w:rsidP="006415DB" w:rsidR="006415DB">
      <w:pPr>
        <w:jc w:val="both"/>
      </w:pPr>
      <w:r>
        <w:t>- ISTARSKA KREDITNA BANKA UMAG d.d. Umag, Ernesta Miloša 1,</w:t>
      </w:r>
    </w:p>
    <w:p w:rsidRDefault="00040D27" w:rsidP="006415DB" w:rsidR="00040D27">
      <w:pPr>
        <w:jc w:val="both"/>
      </w:pPr>
      <w:r>
        <w:t>- VIPnet d.o.o. Zagreb, Vrtni put 1,</w:t>
      </w:r>
    </w:p>
    <w:p w:rsidRDefault="00040D27" w:rsidP="006415DB" w:rsidR="00040D27" w:rsidRPr="00E86B17">
      <w:pPr>
        <w:jc w:val="both"/>
      </w:pPr>
      <w:r>
        <w:t>- HRVAŠTINA d.o.o. u stečaju, Sinj, Glavice 292, po st. upravitelju Frani Krišto iz Splita.</w:t>
      </w:r>
    </w:p>
    <w:p w:rsidRDefault="006415DB" w:rsidP="006415DB" w:rsidR="006415DB" w:rsidRPr="00E86B17"/>
    <w:sectPr w:rsidSect="00B7471A" w:rsidR="006415DB" w:rsidRPr="00E86B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D27" w:rsidP="00F546B4" w:rsidR="00040D27">
      <w:r>
        <w:separator/>
      </w:r>
    </w:p>
  </w:endnote>
  <w:endnote w:id="0" w:type="continuationSeparator">
    <w:p w:rsidRDefault="00040D27" w:rsidP="00F546B4" w:rsidR="00040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D27" w:rsidP="00F546B4" w:rsidR="00040D27">
      <w:r>
        <w:separator/>
      </w:r>
    </w:p>
  </w:footnote>
  <w:footnote w:id="0" w:type="continuationSeparator">
    <w:p w:rsidRDefault="00040D27" w:rsidP="00F546B4" w:rsidR="00040D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D27" w:rsidP="00B7471A" w:rsidR="00040D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D27" w:rsidR="00040D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D27" w:rsidP="00B7471A" w:rsidR="00040D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89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040D27" w:rsidP="00B7471A" w:rsidR="00040D27">
    <w:pPr>
      <w:pStyle w:val="Zaglavlje"/>
    </w:pPr>
    <w:r>
      <w:tab/>
    </w:r>
    <w:r>
      <w:tab/>
    </w:r>
    <w:r w:rsidRPr="00E86B17">
      <w:t>Posl.br.: 1 St-</w:t>
    </w:r>
    <w:r>
      <w:t>841</w:t>
    </w:r>
    <w:r w:rsidRPr="00E86B17">
      <w:t>/16-</w:t>
    </w:r>
    <w:r>
      <w:t>29</w:t>
    </w:r>
  </w:p>
  <w:p w:rsidRDefault="00040D27" w:rsidP="00B7471A" w:rsidR="00040D27">
    <w:pPr>
      <w:pStyle w:val="Zaglavlje"/>
    </w:pPr>
  </w:p>
  <w:p w:rsidRDefault="00040D27" w:rsidP="00B7471A" w:rsidR="00040D27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D27" w:rsidP="006C3CA4" w:rsidR="00040D27">
    <w:pPr>
      <w:pStyle w:val="Zaglavlje"/>
      <w:jc w:val="right"/>
    </w:pPr>
    <w:r>
      <w:tab/>
    </w:r>
    <w:r>
      <w:tab/>
    </w:r>
    <w:r w:rsidRPr="00E86B17">
      <w:t>Posl.br.: 1 St-</w:t>
    </w:r>
    <w:r>
      <w:t>841</w:t>
    </w:r>
    <w:r w:rsidRPr="00E86B17">
      <w:t>/16-</w:t>
    </w:r>
    <w: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40D27"/>
    <w:rsid w:val="00073D79"/>
    <w:rsid w:val="000D10F8"/>
    <w:rsid w:val="000E3D66"/>
    <w:rsid w:val="00111C0D"/>
    <w:rsid w:val="00134F63"/>
    <w:rsid w:val="00173548"/>
    <w:rsid w:val="00183306"/>
    <w:rsid w:val="001A1123"/>
    <w:rsid w:val="001A2CB0"/>
    <w:rsid w:val="00246214"/>
    <w:rsid w:val="00256CA5"/>
    <w:rsid w:val="00264A9F"/>
    <w:rsid w:val="00285A1C"/>
    <w:rsid w:val="002C3D7A"/>
    <w:rsid w:val="00324213"/>
    <w:rsid w:val="003613FF"/>
    <w:rsid w:val="00381586"/>
    <w:rsid w:val="003C0A0A"/>
    <w:rsid w:val="003D419E"/>
    <w:rsid w:val="003F1D38"/>
    <w:rsid w:val="004522F1"/>
    <w:rsid w:val="00485BFC"/>
    <w:rsid w:val="004F0B82"/>
    <w:rsid w:val="00501B9C"/>
    <w:rsid w:val="005066D2"/>
    <w:rsid w:val="00554328"/>
    <w:rsid w:val="0058789D"/>
    <w:rsid w:val="005D65B7"/>
    <w:rsid w:val="005E6174"/>
    <w:rsid w:val="00603386"/>
    <w:rsid w:val="00614304"/>
    <w:rsid w:val="00630075"/>
    <w:rsid w:val="006415DB"/>
    <w:rsid w:val="0066742A"/>
    <w:rsid w:val="006C3CA4"/>
    <w:rsid w:val="006F3547"/>
    <w:rsid w:val="00700D85"/>
    <w:rsid w:val="007075BA"/>
    <w:rsid w:val="00712213"/>
    <w:rsid w:val="0073144C"/>
    <w:rsid w:val="00771EC1"/>
    <w:rsid w:val="0078523D"/>
    <w:rsid w:val="008052C6"/>
    <w:rsid w:val="00810499"/>
    <w:rsid w:val="00810B70"/>
    <w:rsid w:val="00812D34"/>
    <w:rsid w:val="00844C7C"/>
    <w:rsid w:val="008E4512"/>
    <w:rsid w:val="008F4870"/>
    <w:rsid w:val="008F5FDD"/>
    <w:rsid w:val="00910850"/>
    <w:rsid w:val="0091282E"/>
    <w:rsid w:val="009270BE"/>
    <w:rsid w:val="0094722D"/>
    <w:rsid w:val="00975633"/>
    <w:rsid w:val="00985388"/>
    <w:rsid w:val="009A1D74"/>
    <w:rsid w:val="00A05DB7"/>
    <w:rsid w:val="00A20B44"/>
    <w:rsid w:val="00A42DC4"/>
    <w:rsid w:val="00AC238F"/>
    <w:rsid w:val="00AD219A"/>
    <w:rsid w:val="00AE4298"/>
    <w:rsid w:val="00B34C9E"/>
    <w:rsid w:val="00B40BF2"/>
    <w:rsid w:val="00B7471A"/>
    <w:rsid w:val="00BC4CE5"/>
    <w:rsid w:val="00C51FE1"/>
    <w:rsid w:val="00C72755"/>
    <w:rsid w:val="00C77D96"/>
    <w:rsid w:val="00CF7408"/>
    <w:rsid w:val="00D43FE1"/>
    <w:rsid w:val="00D46EA0"/>
    <w:rsid w:val="00D83900"/>
    <w:rsid w:val="00DA3640"/>
    <w:rsid w:val="00DB7F37"/>
    <w:rsid w:val="00DD7258"/>
    <w:rsid w:val="00DE5B2B"/>
    <w:rsid w:val="00DF1005"/>
    <w:rsid w:val="00E17FF3"/>
    <w:rsid w:val="00E56383"/>
    <w:rsid w:val="00E86B17"/>
    <w:rsid w:val="00EB409B"/>
    <w:rsid w:val="00EC48C0"/>
    <w:rsid w:val="00EC58F9"/>
    <w:rsid w:val="00F2316C"/>
    <w:rsid w:val="00F40BD0"/>
    <w:rsid w:val="00F546B4"/>
    <w:rsid w:val="00F60C27"/>
    <w:rsid w:val="00FA306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8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8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8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8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8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8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8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8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1818</properties:Words>
  <properties:Characters>9698</properties:Characters>
  <properties:Lines>222</properties:Lines>
  <properties:Paragraphs>89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2017-05-19T06:46:00Z</dcterms:created>
  <dc:creator>Jasmina Matika</dc:creator>
  <cp:lastModifiedBy>Lorena Paris Aničić</cp:lastModifiedBy>
  <cp:lastPrinted>2017-05-23T10:48:00Z</cp:lastPrinted>
  <dcterms:modified xmlns:xsi="http://www.w3.org/2001/XMLSchema-instance" xsi:type="dcterms:W3CDTF">2017-05-23T10:50:00Z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