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c4c8" w14:paraId="ea4c4c8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8F27EE">
        <w:rPr>
          <w:szCs w:val="24"/>
          <w:lang w:val="hr-HR"/>
        </w:rPr>
        <w:t>461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8F27EE">
        <w:rPr>
          <w:lang w:val="hr-HR"/>
        </w:rPr>
        <w:t xml:space="preserve">BEČKI DVORI d.o.o. za ugostiteljstvo, turizam, trgovinu i usluge, Virovitica, Bečka 12, </w:t>
      </w:r>
      <w:r w:rsidR="008F27EE" w:rsidRPr="000664E3">
        <w:rPr>
          <w:lang w:val="hr-HR"/>
        </w:rPr>
        <w:t>MB</w:t>
      </w:r>
      <w:r w:rsidR="008F27EE">
        <w:rPr>
          <w:lang w:val="hr-HR"/>
        </w:rPr>
        <w:t>S: 010080774, OIB: 63204078985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230207">
        <w:rPr>
          <w:lang w:val="hr-HR"/>
        </w:rPr>
        <w:t>0</w:t>
      </w:r>
      <w:r w:rsidR="00B467DD">
        <w:rPr>
          <w:lang w:val="hr-HR"/>
        </w:rPr>
        <w:t>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8F27EE">
        <w:rPr>
          <w:lang w:val="hr-HR"/>
        </w:rPr>
        <w:t xml:space="preserve">BEČKI DVORI d.o.o. za ugostiteljstvo, turizam, trgovinu i usluge, Virovitica, Bečka 12, </w:t>
      </w:r>
      <w:r w:rsidR="008F27EE" w:rsidRPr="000664E3">
        <w:rPr>
          <w:lang w:val="hr-HR"/>
        </w:rPr>
        <w:t>MB</w:t>
      </w:r>
      <w:r w:rsidR="008F27EE">
        <w:rPr>
          <w:lang w:val="hr-HR"/>
        </w:rPr>
        <w:t>S: 010080774, OIB: 63204078985</w:t>
      </w:r>
      <w:r w:rsidR="00FD21D0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8F27EE">
        <w:rPr>
          <w:szCs w:val="24"/>
          <w:lang w:val="hr-HR"/>
        </w:rPr>
        <w:t>IVAN GJURAŠIĆ</w:t>
      </w:r>
      <w:r w:rsidR="00A214A4">
        <w:rPr>
          <w:szCs w:val="24"/>
          <w:lang w:val="hr-HR"/>
        </w:rPr>
        <w:t xml:space="preserve">, </w:t>
      </w:r>
      <w:r w:rsidR="008F27EE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35145B">
        <w:rPr>
          <w:szCs w:val="24"/>
          <w:lang w:val="hr-HR"/>
        </w:rPr>
        <w:t xml:space="preserve">Antuna </w:t>
      </w:r>
      <w:r w:rsidR="008F27EE">
        <w:rPr>
          <w:szCs w:val="24"/>
          <w:lang w:val="hr-HR"/>
        </w:rPr>
        <w:t>Petrinjska 28</w:t>
      </w:r>
      <w:r w:rsidR="00A214A4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8F27EE">
        <w:rPr>
          <w:szCs w:val="24"/>
          <w:lang w:val="hr-HR"/>
        </w:rPr>
        <w:t>66025260916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D823F0" w:rsidRPr="00D823F0">
        <w:rPr>
          <w:lang w:val="hr-HR"/>
        </w:rPr>
        <w:t xml:space="preserve"> </w:t>
      </w:r>
      <w:r w:rsidR="008F27EE">
        <w:rPr>
          <w:lang w:val="hr-HR"/>
        </w:rPr>
        <w:t xml:space="preserve">BEČKI DVORI d.o.o. za ugostiteljstvo, turizam, trgovinu i usluge, Virovitica, Bečka 12, </w:t>
      </w:r>
      <w:r w:rsidR="008F27EE" w:rsidRPr="000664E3">
        <w:rPr>
          <w:lang w:val="hr-HR"/>
        </w:rPr>
        <w:t>MB</w:t>
      </w:r>
      <w:r w:rsidR="008F27EE">
        <w:rPr>
          <w:lang w:val="hr-HR"/>
        </w:rPr>
        <w:t>S: 010080774, OIB: 63204078985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0F25D5">
        <w:rPr>
          <w:szCs w:val="24"/>
          <w:lang w:val="hr-HR"/>
        </w:rPr>
        <w:t>4</w:t>
      </w:r>
      <w:r w:rsidR="008F27EE">
        <w:rPr>
          <w:szCs w:val="24"/>
          <w:lang w:val="hr-HR"/>
        </w:rPr>
        <w:t>61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35145B">
        <w:rPr>
          <w:szCs w:val="24"/>
          <w:lang w:val="hr-HR"/>
        </w:rPr>
        <w:t>15</w:t>
      </w:r>
      <w:r w:rsidR="00230207">
        <w:rPr>
          <w:szCs w:val="24"/>
          <w:lang w:val="hr-HR"/>
        </w:rPr>
        <w:t xml:space="preserve">. </w:t>
      </w:r>
      <w:r w:rsidR="000F25D5">
        <w:rPr>
          <w:szCs w:val="24"/>
          <w:lang w:val="hr-HR"/>
        </w:rPr>
        <w:t>prosinca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160" w:rsidR="00085160">
      <w:r>
        <w:separator/>
      </w:r>
    </w:p>
  </w:endnote>
  <w:endnote w:id="0" w:type="continuationSeparator">
    <w:p w:rsidRDefault="00085160" w:rsidR="00085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160" w:rsidR="00085160">
      <w:r>
        <w:separator/>
      </w:r>
    </w:p>
  </w:footnote>
  <w:footnote w:id="0" w:type="continuationSeparator">
    <w:p w:rsidRDefault="00085160" w:rsidR="000851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A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6E2969">
      <w:t>4</w:t>
    </w:r>
    <w:r w:rsidR="008F27EE">
      <w:t>61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71AB7"/>
    <w:rsid w:val="0007512E"/>
    <w:rsid w:val="00077239"/>
    <w:rsid w:val="00085160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582D"/>
    <w:rsid w:val="00CA6F86"/>
    <w:rsid w:val="00CB2D3D"/>
    <w:rsid w:val="00CC2653"/>
    <w:rsid w:val="00CC27DC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96A33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6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A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A3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A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A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6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A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A3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A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A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St-461/2015</izvorni_sadrzaj>
    <derivirana_varijabla naziv="DomainObject.Predmet.OznakaBroj_1">St-461/2015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BEČKI DVORI d.o.o. za ugostiteljstvo, turizam, trgovinu i usluge, Virovitica zastupanog po punomoćniku Dražen Boban</izvorni_sadrzaj>
    <derivirana_varijabla naziv="DomainObject.Predmet.ProtustrankaFormated_1">  BEČKI DVORI d.o.o. za ugostiteljstvo, turizam, trgovinu i usluge, Virovitica zastupanog po punomoćniku Dražen Boban</derivirana_varijabla>
  </DomainObject.Predmet.ProtustrankaFormated>
  <DomainObject.Predmet.ProtustrankaFormatedOIB>
    <izvorni_sadrzaj>  BEČKI DVORI d.o.o. za ugostiteljstvo, turizam, trgovinu i usluge, Virovitica, OIB 63204078985 zastupanog po punomoćniku Dražen Boban</izvorni_sadrzaj>
    <derivirana_varijabla naziv="DomainObject.Predmet.ProtustrankaFormatedOIB_1">  BEČKI DVORI d.o.o. za ugostiteljstvo, turizam, trgovinu i usluge, Virovitica, OIB 63204078985 zastupanog po punomoćniku Dražen Boban</derivirana_varijabla>
  </DomainObject.Predmet.ProtustrankaFormatedOIB>
  <DomainObject.Predmet.ProtustrankaFormatedWithAdress>
    <izvorni_sadrzaj> BEČKI DVORI d.o.o. za ugostiteljstvo, turizam, trgovinu i usluge, Virovitica, Bečka 12, 33000 Virovitica zastupanog po punomoćniku Dražen Boban</izvorni_sadrzaj>
    <derivirana_varijabla naziv="DomainObject.Predmet.ProtustrankaFormatedWithAdress_1"> BEČKI DVORI d.o.o. za ugostiteljstvo, turizam, trgovinu i usluge, Virovitica, Bečka 12, 33000 Virovitica zastupanog po punomoćniku Dražen Boban</derivirana_varijabla>
  </DomainObject.Predmet.ProtustrankaFormatedWithAdress>
  <DomainObject.Predmet.ProtustrankaFormatedWithAdressOIB>
    <izvorni_sadrzaj> BEČKI DVORI d.o.o. za ugostiteljstvo, turizam, trgovinu i usluge, Virovitica, OIB 63204078985, Bečka 12, 33000 Virovitica zastupanog po punomoćniku Dražen Boban</izvorni_sadrzaj>
    <derivirana_varijabla naziv="DomainObject.Predmet.ProtustrankaFormatedWithAdressOIB_1"> BEČKI DVORI d.o.o. za ugostiteljstvo, turizam, trgovinu i usluge, Virovitica, OIB 63204078985, Bečka 12, 33000 Virovitica zastupanog po punomoćniku Dražen Boban</derivirana_varijabla>
  </DomainObject.Predmet.ProtustrankaFormatedWithAdressOIB>
  <DomainObject.Predmet.ProtustrankaWithAdress>
    <izvorni_sadrzaj>BEČKI DVORI d.o.o. za ugostiteljstvo, turizam, trgovinu i usluge, Virovitica Bečka 12, 33000 Virovitica</izvorni_sadrzaj>
    <derivirana_varijabla naziv="DomainObject.Predmet.ProtustrankaWithAdress_1">BEČKI DVORI d.o.o. za ugostiteljstvo, turizam, trgovinu i usluge, Virovitica Bečka 12, 33000 Virovitica</derivirana_varijabla>
  </DomainObject.Predmet.ProtustrankaWithAdress>
  <DomainObject.Predmet.ProtustrankaWithAdressOIB>
    <izvorni_sadrzaj>BEČKI DVORI d.o.o. za ugostiteljstvo, turizam, trgovinu i usluge, Virovitica, OIB 63204078985, Bečka 12, 33000 Virovitica</izvorni_sadrzaj>
    <derivirana_varijabla naziv="DomainObject.Predmet.ProtustrankaWithAdressOIB_1">BEČKI DVORI d.o.o. za ugostiteljstvo, turizam, trgovinu i usluge, Virovitica, OIB 63204078985, Bečka 12, 33000 Virovitica</derivirana_varijabla>
  </DomainObject.Predmet.ProtustrankaWithAdressOIB>
  <DomainObject.Predmet.ProtustrankaNazivFormated>
    <izvorni_sadrzaj>BEČKI DVORI d.o.o. za ugostiteljstvo, turizam, trgovinu i usluge, Virovitica</izvorni_sadrzaj>
    <derivirana_varijabla naziv="DomainObject.Predmet.ProtustrankaNazivFormated_1">BEČKI DVORI d.o.o. za ugostiteljstvo, turizam, trgovinu i usluge, Virovitica</derivirana_varijabla>
  </DomainObject.Predmet.ProtustrankaNazivFormated>
  <DomainObject.Predmet.ProtustrankaNazivFormatedOIB>
    <izvorni_sadrzaj>BEČKI DVORI d.o.o. za ugostiteljstvo, turizam, trgovinu i usluge, Virovitica, OIB 63204078985</izvorni_sadrzaj>
    <derivirana_varijabla naziv="DomainObject.Predmet.ProtustrankaNazivFormatedOIB_1">BEČKI DVORI d.o.o. za ugostiteljstvo, turizam, trgovinu i usluge, Virovitica, OIB 63204078985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BEČKI DVORI d.o.o. za ugostiteljstvo, turizam, trgovinu i usluge, Virovitica zastupanog po punomoćniku Dražen Boban</item>
    </izvorni_sadrzaj>
    <derivirana_varijabla naziv="DomainObject.Predmet.ProtuStrankaListFormated_1">
      <item>BEČKI DVORI d.o.o. za ugostiteljstvo, turizam, trgovinu i usluge, Virovitica zastupanog po punomoćniku Dražen Boban</item>
    </derivirana_varijabla>
  </DomainObject.Predmet.ProtuStrankaListFormated>
  <DomainObject.Predmet.ProtuStrankaListFormatedOIB>
    <izvorni_sadrzaj>
      <item>BEČKI DVORI d.o.o. za ugostiteljstvo, turizam, trgovinu i usluge, Virovitica, OIB 63204078985 zastupanog po punomoćniku Dražen Boban</item>
    </izvorni_sadrzaj>
    <derivirana_varijabla naziv="DomainObject.Predmet.ProtuStrankaListFormatedOIB_1">
      <item>BEČKI DVORI d.o.o. za ugostiteljstvo, turizam, trgovinu i usluge, Virovitica, OIB 63204078985 zastupanog po punomoćniku Dražen Boban</item>
    </derivirana_varijabla>
  </DomainObject.Predmet.ProtuStrankaListFormatedOIB>
  <DomainObject.Predmet.ProtuStrankaListFormatedWithAdress>
    <izvorni_sadrzaj>
      <item>BEČKI DVORI d.o.o. za ugostiteljstvo, turizam, trgovinu i usluge, Virovitica, Bečka 12, 33000 Virovitica zastupanog po punomoćniku Dražen Boban</item>
    </izvorni_sadrzaj>
    <derivirana_varijabla naziv="DomainObject.Predmet.ProtuStrankaListFormatedWithAdress_1">
      <item>BEČKI DVORI d.o.o. za ugostiteljstvo, turizam, trgovinu i usluge, Virovitica, Bečka 12, 33000 Virovitica zastupanog po punomoćniku Dražen Boban</item>
    </derivirana_varijabla>
  </DomainObject.Predmet.ProtuStrankaListFormatedWithAdress>
  <DomainObject.Predmet.ProtuStrankaListFormatedWithAdressOIB>
    <izvorni_sadrzaj>
      <item>BEČKI DVORI d.o.o. za ugostiteljstvo, turizam, trgovinu i usluge, Virovitica, OIB 63204078985, Bečka 12, 33000 Virovitica zastupanog po punomoćniku Dražen Boban</item>
    </izvorni_sadrzaj>
    <derivirana_varijabla naziv="DomainObject.Predmet.ProtuStrankaListFormatedWithAdressOIB_1">
      <item>BEČKI DVORI d.o.o. za ugostiteljstvo, turizam, trgovinu i usluge, Virovitica, OIB 63204078985, Bečka 12, 33000 Virovitica zastupanog po punomoćniku Dražen Boban</item>
    </derivirana_varijabla>
  </DomainObject.Predmet.ProtuStrankaListFormatedWithAdressOIB>
  <DomainObject.Predmet.ProtuStrankaListNazivFormated>
    <izvorni_sadrzaj>
      <item>BEČKI DVORI d.o.o. za ugostiteljstvo, turizam, trgovinu i usluge, Virovitica</item>
    </izvorni_sadrzaj>
    <derivirana_varijabla naziv="DomainObject.Predmet.ProtuStrankaListNazivFormated_1">
      <item>BEČKI DVORI d.o.o. za ugostiteljstvo, turizam, trgovinu i usluge, Virovitica</item>
    </derivirana_varijabla>
  </DomainObject.Predmet.ProtuStrankaListNazivFormated>
  <DomainObject.Predmet.ProtuStrankaListNazivFormatedOIB>
    <izvorni_sadrzaj>
      <item>BEČKI DVORI d.o.o. za ugostiteljstvo, turizam, trgovinu i usluge, Virovitica, OIB 63204078985</item>
    </izvorni_sadrzaj>
    <derivirana_varijabla naziv="DomainObject.Predmet.ProtuStrankaListNazivFormatedOIB_1">
      <item>BEČKI DVORI d.o.o. za ugostiteljstvo, turizam, trgovinu i usluge, Virovitica, OIB 63204078985</item>
    </derivirana_varijabla>
  </DomainObject.Predmet.ProtuStrankaListNazivFormatedOIB>
  <DomainObject.Predmet.OstaliListFormated>
    <izvorni_sadrzaj>
      <item>Dražen Boban punomoćnik sudionika u postupku BEČKI DVORI d.o.o. za ugostiteljstvo, turizam, trgovinu i usluge, Virovitica</item>
    </izvorni_sadrzaj>
    <derivirana_varijabla naziv="DomainObject.Predmet.OstaliListFormated_1">
      <item>Dražen Boban punomoćnik sudionika u postupku BEČKI DVORI d.o.o. za ugostiteljstvo, turizam, trgovinu i usluge, Virovitica</item>
    </derivirana_varijabla>
  </DomainObject.Predmet.OstaliListFormated>
  <DomainObject.Predmet.OstaliListFormatedOIB>
    <izvorni_sadrzaj>
      <item>Dražen Boban, OIB 38699585713 punomoćnik sudionika u postupku BEČKI DVORI d.o.o. za ugostiteljstvo, turizam, trgovinu i usluge, Virovitica</item>
    </izvorni_sadrzaj>
    <derivirana_varijabla naziv="DomainObject.Predmet.OstaliListFormatedOIB_1">
      <item>Dražen Boban, OIB 38699585713 punomoćnik sudionika u postupku BEČKI DVORI d.o.o. za ugostiteljstvo, turizam, trgovinu i usluge, Virovitica</item>
    </derivirana_varijabla>
  </DomainObject.Predmet.OstaliListFormatedOIB>
  <DomainObject.Predmet.OstaliListFormatedWithAdress>
    <izvorni_sadrzaj>
      <item>Dražen Boban, Novo Selo 22/D, 33411 Bačevac punomoćnik sudionika u postupku BEČKI DVORI d.o.o. za ugostiteljstvo, turizam, trgovinu i usluge, Virovitica</item>
    </izvorni_sadrzaj>
    <derivirana_varijabla naziv="DomainObject.Predmet.OstaliListFormatedWithAdress_1">
      <item>Dražen Boban, Novo Selo 22/D, 33411 Bačevac punomoćnik sudionika u postupku BEČKI DVORI d.o.o. za ugostiteljstvo, turizam, trgovinu i usluge, Virovitica</item>
    </derivirana_varijabla>
  </DomainObject.Predmet.OstaliListFormatedWithAdress>
  <DomainObject.Predmet.OstaliListFormatedWithAdressOIB>
    <izvorni_sadrzaj>
      <item>Dražen Boban, OIB 38699585713, Novo Selo 22/D, 33411 Bačevac punomoćnik sudionika u postupku BEČKI DVORI d.o.o. za ugostiteljstvo, turizam, trgovinu i usluge, Virovitica</item>
    </izvorni_sadrzaj>
    <derivirana_varijabla naziv="DomainObject.Predmet.OstaliListFormatedWithAdressOIB_1">
      <item>Dražen Boban, OIB 38699585713, Novo Selo 22/D, 33411 Bačevac punomoćnik sudionika u postupku BEČKI DVORI d.o.o. za ugostiteljstvo, turizam, trgovinu i usluge, Virovitica</item>
    </derivirana_varijabla>
  </DomainObject.Predmet.OstaliListFormatedWithAdressOIB>
  <DomainObject.Predmet.OstaliListNazivFormated>
    <izvorni_sadrzaj>
      <item>Dražen Boban</item>
    </izvorni_sadrzaj>
    <derivirana_varijabla naziv="DomainObject.Predmet.OstaliListNazivFormated_1">
      <item>Dražen Boban</item>
    </derivirana_varijabla>
  </DomainObject.Predmet.OstaliListNazivFormated>
  <DomainObject.Predmet.OstaliListNazivFormatedOIB>
    <izvorni_sadrzaj>
      <item>Dražen Boban, OIB 38699585713</item>
    </izvorni_sadrzaj>
    <derivirana_varijabla naziv="DomainObject.Predmet.OstaliListNazivFormatedOIB_1">
      <item>Dražen Boban, OIB 38699585713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BEČKI DVORI d.o.o. za ugostiteljstvo, turizam, trgovinu i usluge, Virovitica</izvorni_sadrzaj>
    <derivirana_varijabla naziv="DomainObject.Predmet.ProtustrankaIDrugi_1">BEČKI DVORI d.o.o. za ugostiteljstvo, turizam,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BEČKI DVORI d.o.o. za ugostiteljstvo, turizam, trgovinu i usluge, Virovitica, OIB 63204078985, Bečka 12, 33000 Virovitica</izvorni_sadrzaj>
    <derivirana_varijabla naziv="DomainObject.Predmet.ProtustrankaIDrugiAdressOIB_1">BEČKI DVORI d.o.o. za ugostiteljstvo, turizam, trgovinu i usluge, Virovitica, OIB 63204078985, Bečka 12,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BEČKI DVORI d.o.o. za ugostiteljstvo, turizam, trgovinu i usluge, Virovitica</item>
      <item>Dražen Boban</item>
    </izvorni_sadrzaj>
    <derivirana_varijabla naziv="DomainObject.Predmet.SudioniciListNaziv_1">
      <item>FINA, RC ZAGREB, Podružnica Bjelovar</item>
      <item>BEČKI DVORI d.o.o. za ugostiteljstvo, turizam, trgovinu i usluge, Virovitica</item>
      <item>Dražen Boban</item>
    </derivirana_varijabla>
  </DomainObject.Predmet.SudioniciListNaziv>
  <DomainObject.Predmet.SudioniciListAdressOIB>
    <izvorni_sadrzaj>
      <item>FINA, RC ZAGREB, Podružnica Bjelovar, OIB 85821130368, F. Supila 4,43000 Bjelovar</item>
      <item>BEČKI DVORI d.o.o. za ugostiteljstvo, turizam, trgovinu i usluge, Virovitica, OIB 63204078985, Bečka 12,33000 Virovitica</item>
      <item>Dražen Boban, OIB 38699585713, Novo Selo 22/D,33411 Bačevac</item>
    </izvorni_sadrzaj>
    <derivirana_varijabla naziv="DomainObject.Predmet.SudioniciListAdressOIB_1">
      <item>FINA, RC ZAGREB, Podružnica Bjelovar, OIB 85821130368, F. Supila 4,43000 Bjelovar</item>
      <item>BEČKI DVORI d.o.o. za ugostiteljstvo, turizam, trgovinu i usluge, Virovitica, OIB 63204078985, Bečka 12,33000 Virovitica</item>
      <item>Dražen Boban, OIB 38699585713, Novo Selo 22/D,33411 Bačevac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63204078985</item>
      <item>, OIB 38699585713</item>
    </izvorni_sadrzaj>
    <derivirana_varijabla naziv="DomainObject.Predmet.SudioniciListNazivOIB_1">
      <item>, OIB 85821130368</item>
      <item>, OIB 63204078985</item>
      <item>, OIB 38699585713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C3D7A-264D-4DB9-A6C3-645736147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718</properties:Words>
  <properties:Characters>3866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2016-02-02T10:59:00Z</dcterms:created>
  <dc:creator>553y7k3</dc:creator>
  <cp:lastModifiedBy>Miroslav Lovreković</cp:lastModifiedBy>
  <cp:lastPrinted>2015-12-30T11:04:00Z</cp:lastPrinted>
  <dcterms:modified xmlns:xsi="http://www.w3.org/2001/XMLSchema-instance" xsi:type="dcterms:W3CDTF">2016-02-02T11:10:00Z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