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da59" w14:paraId="084da59" w:rsidRDefault="00840713" w:rsidP="00840713" w:rsidR="00840713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 St-404/2015-5</w:t>
      </w:r>
    </w:p>
    <w:p w:rsidRDefault="00840713" w:rsidP="00840713" w:rsidR="0084071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840713" w:rsidP="00840713" w:rsidR="0084071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840713" w:rsidP="00840713" w:rsidR="0084071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840713" w:rsidP="00840713" w:rsidR="00840713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840713" w:rsidP="00840713" w:rsidR="00840713">
      <w:pPr>
        <w:rPr>
          <w:szCs w:val="24"/>
        </w:rPr>
      </w:pPr>
    </w:p>
    <w:p w:rsidRDefault="00840713" w:rsidP="00840713" w:rsidR="00840713">
      <w:pPr>
        <w:rPr>
          <w:szCs w:val="24"/>
        </w:rPr>
      </w:pPr>
    </w:p>
    <w:p w:rsidRDefault="00840713" w:rsidP="00840713" w:rsidR="00840713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840713" w:rsidP="00840713" w:rsidR="00840713">
      <w:pPr>
        <w:rPr>
          <w:szCs w:val="24"/>
        </w:rPr>
      </w:pPr>
    </w:p>
    <w:p w:rsidRDefault="00840713" w:rsidP="00840713" w:rsidR="0084071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840713" w:rsidP="00840713" w:rsidR="00840713">
      <w:pPr>
        <w:rPr>
          <w:szCs w:val="24"/>
        </w:rPr>
      </w:pPr>
    </w:p>
    <w:p w:rsidRDefault="00840713" w:rsidP="00840713" w:rsidR="00840713">
      <w:pPr>
        <w:jc w:val="both"/>
      </w:pPr>
      <w:r>
        <w:rPr>
          <w:szCs w:val="24"/>
        </w:rPr>
        <w:tab/>
      </w:r>
      <w:r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Športski nogometni klub „Plitvica“, OIB: 75110574643 sa sjedištem u Črnec Biškupečki 0, Črnec Biškupečki 42204, dana 26. veljače 2016. godine</w:t>
      </w:r>
    </w:p>
    <w:p w:rsidRDefault="00840713" w:rsidP="00840713" w:rsidR="00840713">
      <w:pPr>
        <w:jc w:val="both"/>
      </w:pPr>
    </w:p>
    <w:p w:rsidRDefault="00840713" w:rsidP="00840713" w:rsidR="0084071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840713" w:rsidP="00840713" w:rsidR="00840713">
      <w:pPr>
        <w:rPr>
          <w:szCs w:val="24"/>
        </w:rPr>
      </w:pPr>
    </w:p>
    <w:p w:rsidRDefault="00840713" w:rsidP="00840713" w:rsidR="00840713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Športski nogometni klub „Plitvica“, OIB: 75110574643 sa sjedištem u Črnec Biškupečki 0, Črnec Biškupečki 42204</w:t>
      </w:r>
      <w:r>
        <w:rPr>
          <w:szCs w:val="24"/>
        </w:rPr>
        <w:t>, s danom 26. veljače 2016. u 12,00 sati.</w:t>
      </w:r>
    </w:p>
    <w:p w:rsidRDefault="00840713" w:rsidP="00840713" w:rsidR="00840713">
      <w:pPr>
        <w:jc w:val="both"/>
        <w:rPr>
          <w:szCs w:val="24"/>
        </w:rPr>
      </w:pPr>
    </w:p>
    <w:p w:rsidRDefault="00840713" w:rsidP="00840713" w:rsidR="00840713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Športski nogometni klub „Plitvica“, OIB: 75110574643 sa sjedištem u Črnec Biškupečki 0, Črnec Biškupečki 42204.</w:t>
      </w:r>
    </w:p>
    <w:p w:rsidRDefault="00840713" w:rsidP="00840713" w:rsidR="00840713">
      <w:pPr>
        <w:jc w:val="both"/>
      </w:pPr>
    </w:p>
    <w:p w:rsidRDefault="00840713" w:rsidP="00840713" w:rsidR="00840713">
      <w:pPr>
        <w:jc w:val="both"/>
      </w:pPr>
      <w:r>
        <w:tab/>
        <w:t xml:space="preserve">III Za stečajnog upravitelja imenuje se </w:t>
      </w:r>
      <w:r w:rsidR="00D15C80">
        <w:t>Milan Bariša Obradović, Srebrnjak 20 B, Sveta Nedelja.</w:t>
      </w:r>
    </w:p>
    <w:p w:rsidRDefault="00840713" w:rsidP="00840713" w:rsidR="00840713">
      <w:pPr>
        <w:jc w:val="both"/>
        <w:rPr>
          <w:color w:val="FF0000"/>
        </w:rPr>
      </w:pPr>
    </w:p>
    <w:p w:rsidRDefault="00840713" w:rsidP="00840713" w:rsidR="00840713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840713" w:rsidP="00840713" w:rsidR="00840713">
      <w:pPr>
        <w:jc w:val="both"/>
        <w:rPr>
          <w:szCs w:val="24"/>
        </w:rPr>
      </w:pPr>
    </w:p>
    <w:p w:rsidRDefault="00840713" w:rsidP="00840713" w:rsidR="00840713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 w:rsidR="00D15C80">
        <w:t>Športski nogometni klub „Plitvica“, OIB: 75110574643 sa sjedištem u Črnec Biškupečki 0, Črnec Biškupečki 42204</w:t>
      </w:r>
      <w:r>
        <w:rPr>
          <w:szCs w:val="24"/>
        </w:rPr>
        <w:t>, bit će brisan iz registra</w:t>
      </w:r>
      <w:r w:rsidR="00A066B9">
        <w:rPr>
          <w:szCs w:val="24"/>
        </w:rPr>
        <w:t xml:space="preserve"> udruga</w:t>
      </w:r>
      <w:r>
        <w:rPr>
          <w:szCs w:val="24"/>
        </w:rPr>
        <w:t>.</w:t>
      </w:r>
    </w:p>
    <w:p w:rsidRDefault="00840713" w:rsidP="00840713" w:rsidR="00840713">
      <w:pPr>
        <w:rPr>
          <w:szCs w:val="24"/>
        </w:rPr>
      </w:pPr>
    </w:p>
    <w:p w:rsidRDefault="00840713" w:rsidP="00840713" w:rsidR="0084071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840713" w:rsidP="00840713" w:rsidR="00840713">
      <w:pPr>
        <w:rPr>
          <w:szCs w:val="24"/>
        </w:rPr>
      </w:pPr>
    </w:p>
    <w:p w:rsidRDefault="00840713" w:rsidP="00840713" w:rsidR="00840713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 w:rsidR="00D15C80">
        <w:rPr>
          <w:szCs w:val="24"/>
        </w:rPr>
        <w:t>30</w:t>
      </w:r>
      <w:r>
        <w:rPr>
          <w:szCs w:val="24"/>
        </w:rPr>
        <w:t xml:space="preserve">. </w:t>
      </w:r>
      <w:r w:rsidR="00D15C80">
        <w:rPr>
          <w:szCs w:val="24"/>
        </w:rPr>
        <w:t>listopada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840713" w:rsidP="00840713" w:rsidR="00840713">
      <w:pPr>
        <w:rPr>
          <w:szCs w:val="24"/>
        </w:rPr>
      </w:pPr>
    </w:p>
    <w:p w:rsidRDefault="00840713" w:rsidP="00840713" w:rsidR="00840713">
      <w:pPr>
        <w:jc w:val="both"/>
        <w:rPr>
          <w:szCs w:val="24"/>
        </w:rPr>
      </w:pPr>
      <w:r>
        <w:rPr>
          <w:szCs w:val="24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40713" w:rsidP="00840713" w:rsidR="00840713">
      <w:pPr>
        <w:rPr>
          <w:szCs w:val="24"/>
        </w:rPr>
      </w:pPr>
    </w:p>
    <w:p w:rsidRDefault="00840713" w:rsidP="00840713" w:rsidR="00840713">
      <w:pPr>
        <w:rPr>
          <w:szCs w:val="24"/>
        </w:rPr>
      </w:pPr>
    </w:p>
    <w:p w:rsidRDefault="00840713" w:rsidP="00840713" w:rsidR="00840713">
      <w:pPr>
        <w:jc w:val="center"/>
        <w:rPr>
          <w:szCs w:val="24"/>
        </w:rPr>
      </w:pPr>
      <w:r>
        <w:rPr>
          <w:szCs w:val="24"/>
        </w:rPr>
        <w:t>U Varaždinu, 26. veljače 2016.</w:t>
      </w:r>
    </w:p>
    <w:p w:rsidRDefault="00840713" w:rsidP="00840713" w:rsidR="00840713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840713" w:rsidP="00840713" w:rsidR="00840713">
      <w:pPr>
        <w:rPr>
          <w:szCs w:val="24"/>
        </w:rPr>
      </w:pPr>
      <w:r>
        <w:rPr>
          <w:szCs w:val="24"/>
        </w:rPr>
        <w:t xml:space="preserve">     </w:t>
      </w:r>
    </w:p>
    <w:p w:rsidRDefault="00840713" w:rsidP="00840713" w:rsidR="0084071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S U D A C</w:t>
      </w:r>
    </w:p>
    <w:p w:rsidRDefault="00840713" w:rsidP="00840713" w:rsidR="00840713">
      <w:pPr>
        <w:rPr>
          <w:szCs w:val="24"/>
        </w:rPr>
      </w:pPr>
    </w:p>
    <w:p w:rsidRDefault="00840713" w:rsidP="00840713" w:rsidR="00840713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Iris Hatvalić Nemec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840713" w:rsidP="00840713" w:rsidR="00840713">
      <w:pPr>
        <w:rPr>
          <w:szCs w:val="24"/>
        </w:rPr>
      </w:pPr>
    </w:p>
    <w:p w:rsidRDefault="00840713" w:rsidP="00840713" w:rsidR="00840713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840713" w:rsidP="00840713" w:rsidR="00840713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840713" w:rsidP="00840713" w:rsidR="0084071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840713" w:rsidP="00840713" w:rsidR="0084071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40713" w:rsidP="00840713" w:rsidR="00840713">
      <w:pPr>
        <w:rPr>
          <w:szCs w:val="24"/>
        </w:rPr>
      </w:pPr>
    </w:p>
    <w:p w:rsidRDefault="00840713" w:rsidP="00840713" w:rsidR="00840713">
      <w:pPr>
        <w:rPr>
          <w:szCs w:val="24"/>
        </w:rPr>
      </w:pPr>
    </w:p>
    <w:p w:rsidRDefault="00840713" w:rsidP="00840713" w:rsidR="00840713">
      <w:pPr>
        <w:rPr>
          <w:szCs w:val="24"/>
        </w:rPr>
      </w:pPr>
      <w:r>
        <w:rPr>
          <w:szCs w:val="24"/>
        </w:rPr>
        <w:t>DNA:</w:t>
      </w:r>
    </w:p>
    <w:p w:rsidRDefault="00840713" w:rsidP="00840713" w:rsidR="00840713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840713" w:rsidP="00840713" w:rsidR="00840713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840713" w:rsidP="00840713" w:rsidR="00D15C80" w:rsidRPr="00D15C80">
      <w:pPr>
        <w:numPr>
          <w:ilvl w:val="0"/>
          <w:numId w:val="47"/>
        </w:numPr>
        <w:rPr>
          <w:szCs w:val="24"/>
        </w:rPr>
      </w:pPr>
      <w:r w:rsidRPr="00D15C80">
        <w:rPr>
          <w:szCs w:val="24"/>
        </w:rPr>
        <w:t xml:space="preserve">Dužnik </w:t>
      </w:r>
      <w:r w:rsidR="00D15C80">
        <w:t>Športski nogometni klub „Plitvica“, OIB: 75110574643 sa sjedištem u Črnec Biškupečki 0, Črnec Biškupečki 42204</w:t>
      </w:r>
    </w:p>
    <w:p w:rsidRDefault="00D15C80" w:rsidP="00D15C80" w:rsidR="00840713" w:rsidRPr="00D15C80">
      <w:pPr>
        <w:pStyle w:val="Odlomakpopisa"/>
        <w:numPr>
          <w:ilvl w:val="0"/>
          <w:numId w:val="47"/>
        </w:numPr>
        <w:rPr>
          <w:szCs w:val="24"/>
        </w:rPr>
      </w:pPr>
      <w:r>
        <w:t>Predsjednik udruge Tomislav Bernik</w:t>
      </w:r>
      <w:r w:rsidR="00E2766C">
        <w:t xml:space="preserve">, </w:t>
      </w:r>
      <w:r w:rsidR="007A457A">
        <w:t>Zagrebačka</w:t>
      </w:r>
      <w:r w:rsidR="00E2766C">
        <w:t xml:space="preserve"> ulica </w:t>
      </w:r>
      <w:r w:rsidR="007A457A">
        <w:t>241, Varaždin</w:t>
      </w:r>
    </w:p>
    <w:p w:rsidRDefault="00D15C80" w:rsidP="00840713" w:rsidR="0084071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Ured državne uprave u Varaždinu, Stanka Vraza 4</w:t>
      </w:r>
      <w:r w:rsidR="00840713">
        <w:rPr>
          <w:szCs w:val="24"/>
        </w:rPr>
        <w:t xml:space="preserve"> (odmah i nakon pravomoćnosti)</w:t>
      </w:r>
      <w:r w:rsidR="00840713">
        <w:rPr>
          <w:rFonts w:eastAsia="Calibri"/>
          <w:szCs w:val="24"/>
          <w:lang w:eastAsia="en-US"/>
        </w:rPr>
        <w:t xml:space="preserve"> </w:t>
      </w:r>
    </w:p>
    <w:p w:rsidRDefault="00840713" w:rsidP="00840713" w:rsidR="0084071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D15C80">
        <w:rPr>
          <w:szCs w:val="24"/>
        </w:rPr>
        <w:t>Varaždin, Graberje 1</w:t>
      </w:r>
    </w:p>
    <w:p w:rsidRDefault="00840713" w:rsidP="00840713" w:rsidR="00840713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="00D15C80">
        <w:t>Milan Bariša Obradović, Srebrnjak 20 B, Sveta Nedelja</w:t>
      </w:r>
    </w:p>
    <w:p w:rsidRDefault="00840713" w:rsidP="00840713" w:rsidR="0084071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840713" w:rsidP="00840713" w:rsidR="0084071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Sudska pisarnica i spis u kal. </w:t>
      </w:r>
    </w:p>
    <w:p w:rsidRDefault="00840713" w:rsidP="00840713" w:rsidR="00840713">
      <w:pPr>
        <w:rPr>
          <w:szCs w:val="24"/>
        </w:rPr>
      </w:pPr>
    </w:p>
    <w:p w:rsidRDefault="00840713" w:rsidP="00840713" w:rsidR="00840713">
      <w:pPr>
        <w:rPr>
          <w:szCs w:val="24"/>
        </w:rPr>
      </w:pPr>
    </w:p>
    <w:p w:rsidRDefault="00840713" w:rsidP="00840713" w:rsidR="00840713">
      <w:pPr>
        <w:rPr>
          <w:szCs w:val="24"/>
        </w:rPr>
      </w:pPr>
    </w:p>
    <w:p w:rsidRDefault="00840713" w:rsidP="00840713" w:rsidR="00840713">
      <w:pPr>
        <w:rPr>
          <w:szCs w:val="24"/>
        </w:rPr>
      </w:pPr>
    </w:p>
    <w:p w:rsidRDefault="00840713" w:rsidP="00840713" w:rsidR="00840713">
      <w:pPr>
        <w:rPr>
          <w:szCs w:val="24"/>
        </w:rPr>
      </w:pPr>
    </w:p>
    <w:p w:rsidRDefault="00840713" w:rsidP="00840713" w:rsidR="00840713"/>
    <w:p w:rsidRDefault="00840713" w:rsidP="00840713" w:rsidR="00840713"/>
    <w:p w:rsidRDefault="00840713" w:rsidP="00840713" w:rsidR="00840713"/>
    <w:p w:rsidRDefault="00840713" w:rsidP="00840713" w:rsidR="00840713"/>
    <w:p w:rsidRDefault="00DA0242" w:rsidP="00840713" w:rsidR="00DA0242" w:rsidRPr="00840713"/>
    <w:sectPr w:rsidSect="00EB0D4C" w:rsidR="00DA0242" w:rsidRPr="00840713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457A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713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66B9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C80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766C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40713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40713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119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St-404/2015-5</izvorni_sadrzaj>
    <derivirana_varijabla naziv="DomainObject.Oznaka_1">St-404/2015-5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St-404/2015</izvorni_sadrzaj>
    <derivirana_varijabla naziv="DomainObject.Predmet.OznakaBroj_1">St-404/2015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nogometni klub "Plitvica"</izvorni_sadrzaj>
    <derivirana_varijabla naziv="DomainObject.Predmet.ProtustrankaFormated_1">  Športski nogometni klub "Plitvica"</derivirana_varijabla>
  </DomainObject.Predmet.ProtustrankaFormated>
  <DomainObject.Predmet.ProtustrankaFormatedOIB>
    <izvorni_sadrzaj>  Športski nogometni klub "Plitvica", OIB 75110574643</izvorni_sadrzaj>
    <derivirana_varijabla naziv="DomainObject.Predmet.ProtustrankaFormatedOIB_1">  Športski nogometni klub "Plitvica", OIB 75110574643</derivirana_varijabla>
  </DomainObject.Predmet.ProtustrankaFormatedOIB>
  <DomainObject.Predmet.ProtustrankaFormatedWithAdress>
    <izvorni_sadrzaj> Športski nogometni klub "Plitvica", Črnec Biškupečki bb, 42204 Črnec Biškupečki</izvorni_sadrzaj>
    <derivirana_varijabla naziv="DomainObject.Predmet.ProtustrankaFormatedWithAdress_1"> Športski nogometni klub "Plitvica", Črnec Biškupečki bb, 42204 Črnec Biškupečki</derivirana_varijabla>
  </DomainObject.Predmet.ProtustrankaFormatedWithAdress>
  <DomainObject.Predmet.ProtustrankaFormatedWithAdressOIB>
    <izvorni_sadrzaj> Športski nogometni klub "Plitvica", OIB 75110574643, Črnec Biškupečki bb, 42204 Črnec Biškupečki</izvorni_sadrzaj>
    <derivirana_varijabla naziv="DomainObject.Predmet.ProtustrankaFormatedWithAdressOIB_1"> Športski nogometni klub "Plitvica", OIB 75110574643, Črnec Biškupečki bb, 42204 Črnec Biškupečki</derivirana_varijabla>
  </DomainObject.Predmet.ProtustrankaFormatedWithAdressOIB>
  <DomainObject.Predmet.ProtustrankaWithAdress>
    <izvorni_sadrzaj>Športski nogometni klub "Plitvica" Črnec Biškupečki bb, 42204 Črnec Biškupečki</izvorni_sadrzaj>
    <derivirana_varijabla naziv="DomainObject.Predmet.ProtustrankaWithAdress_1">Športski nogometni klub "Plitvica" Črnec Biškupečki bb, 42204 Črnec Biškupečki</derivirana_varijabla>
  </DomainObject.Predmet.ProtustrankaWithAdress>
  <DomainObject.Predmet.ProtustrankaWithAdressOIB>
    <izvorni_sadrzaj>Športski nogometni klub "Plitvica", OIB 75110574643, Črnec Biškupečki bb, 42204 Črnec Biškupečki</izvorni_sadrzaj>
    <derivirana_varijabla naziv="DomainObject.Predmet.ProtustrankaWithAdressOIB_1">Športski nogometni klub "Plitvica", OIB 75110574643, Črnec Biškupečki bb, 42204 Črnec Biškupečki</derivirana_varijabla>
  </DomainObject.Predmet.ProtustrankaWithAdressOIB>
  <DomainObject.Predmet.ProtustrankaNazivFormated>
    <izvorni_sadrzaj>Športski nogometni klub "Plitvica"</izvorni_sadrzaj>
    <derivirana_varijabla naziv="DomainObject.Predmet.ProtustrankaNazivFormated_1">Športski nogometni klub "Plitvica"</derivirana_varijabla>
  </DomainObject.Predmet.ProtustrankaNazivFormated>
  <DomainObject.Predmet.ProtustrankaNazivFormatedOIB>
    <izvorni_sadrzaj>Športski nogometni klub "Plitvica", OIB 75110574643</izvorni_sadrzaj>
    <derivirana_varijabla naziv="DomainObject.Predmet.ProtustrankaNazivFormatedOIB_1">Športski nogometni klub "Plitvica", OIB 75110574643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7018.99</izvorni_sadrzaj>
    <derivirana_varijabla naziv="DomainObject.Predmet.TrenutnaVrijednost_1">7018.99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Športski nogometni klub "Plitvica"</item>
    </izvorni_sadrzaj>
    <derivirana_varijabla naziv="DomainObject.Predmet.ProtuStrankaListFormated_1">
      <item>Športski nogometni klub "Plitvica"</item>
    </derivirana_varijabla>
  </DomainObject.Predmet.ProtuStrankaListFormated>
  <DomainObject.Predmet.ProtuStrankaListFormatedOIB>
    <izvorni_sadrzaj>
      <item>Športski nogometni klub "Plitvica", OIB 75110574643</item>
    </izvorni_sadrzaj>
    <derivirana_varijabla naziv="DomainObject.Predmet.ProtuStrankaListFormatedOIB_1">
      <item>Športski nogometni klub "Plitvica", OIB 75110574643</item>
    </derivirana_varijabla>
  </DomainObject.Predmet.ProtuStrankaListFormatedOIB>
  <DomainObject.Predmet.ProtuStrankaListFormatedWithAdress>
    <izvorni_sadrzaj>
      <item>Športski nogometni klub "Plitvica", Črnec Biškupečki bb, 42204 Črnec Biškupečki</item>
    </izvorni_sadrzaj>
    <derivirana_varijabla naziv="DomainObject.Predmet.ProtuStrankaListFormatedWithAdress_1">
      <item>Športski nogometni klub "Plitvica", Črnec Biškupečki bb, 42204 Črnec Biškupečki</item>
    </derivirana_varijabla>
  </DomainObject.Predmet.ProtuStrankaListFormatedWithAdress>
  <DomainObject.Predmet.ProtuStrankaListFormatedWithAdressOIB>
    <izvorni_sadrzaj>
      <item>Športski nogometni klub "Plitvica", OIB 75110574643, Črnec Biškupečki bb, 42204 Črnec Biškupečki</item>
    </izvorni_sadrzaj>
    <derivirana_varijabla naziv="DomainObject.Predmet.ProtuStrankaListFormatedWithAdressOIB_1">
      <item>Športski nogometni klub "Plitvica", OIB 75110574643, Črnec Biškupečki bb, 42204 Črnec Biškupečki</item>
    </derivirana_varijabla>
  </DomainObject.Predmet.ProtuStrankaListFormatedWithAdressOIB>
  <DomainObject.Predmet.ProtuStrankaListNazivFormated>
    <izvorni_sadrzaj>
      <item>Športski nogometni klub "Plitvica"</item>
    </izvorni_sadrzaj>
    <derivirana_varijabla naziv="DomainObject.Predmet.ProtuStrankaListNazivFormated_1">
      <item>Športski nogometni klub "Plitvica"</item>
    </derivirana_varijabla>
  </DomainObject.Predmet.ProtuStrankaListNazivFormated>
  <DomainObject.Predmet.ProtuStrankaListNazivFormatedOIB>
    <izvorni_sadrzaj>
      <item>Športski nogometni klub "Plitvica", OIB 75110574643</item>
    </izvorni_sadrzaj>
    <derivirana_varijabla naziv="DomainObject.Predmet.ProtuStrankaListNazivFormatedOIB_1">
      <item>Športski nogometni klub "Plitvica", OIB 75110574643</item>
    </derivirana_varijabla>
  </DomainObject.Predmet.ProtuStrankaListNazivFormatedOIB>
  <DomainObject.Predmet.OstaliListFormated>
    <izvorni_sadrzaj>
      <item>E-oglasna ploča ovog suda</item>
      <item>Tomislav Bernik</item>
    </izvorni_sadrzaj>
    <derivirana_varijabla naziv="DomainObject.Predmet.OstaliListFormated_1">
      <item>E-oglasna ploča ovog suda</item>
      <item>Tomislav Bernik</item>
    </derivirana_varijabla>
  </DomainObject.Predmet.OstaliListFormated>
  <DomainObject.Predmet.OstaliListFormatedOIB>
    <izvorni_sadrzaj>
      <item>E-oglasna ploča ovog suda</item>
      <item>Tomislav Bernik, OIB 02456524384</item>
    </izvorni_sadrzaj>
    <derivirana_varijabla naziv="DomainObject.Predmet.OstaliListFormatedOIB_1">
      <item>E-oglasna ploča ovog suda</item>
      <item>Tomislav Bernik, OIB 02456524384</item>
    </derivirana_varijabla>
  </DomainObject.Predmet.OstaliListFormatedOIB>
  <DomainObject.Predmet.OstaliListFormatedWithAdress>
    <izvorni_sadrzaj>
      <item>E-oglasna ploča ovog suda</item>
      <item>Tomislav Bernik, Zagrebačka Ulica 241, 42000 Varaždin</item>
    </izvorni_sadrzaj>
    <derivirana_varijabla naziv="DomainObject.Predmet.OstaliListFormatedWithAdress_1">
      <item>E-oglasna ploča ovog suda</item>
      <item>Tomislav Bernik, Zagrebačka Ulica 241, 42000 Varaždin</item>
    </derivirana_varijabla>
  </DomainObject.Predmet.OstaliListFormatedWithAdress>
  <DomainObject.Predmet.OstaliListFormatedWithAdressOIB>
    <izvorni_sadrzaj>
      <item>E-oglasna ploča ovog suda</item>
      <item>Tomislav Bernik, OIB 02456524384, Zagrebačka Ulica 241, 42000 Varaždin</item>
    </izvorni_sadrzaj>
    <derivirana_varijabla naziv="DomainObject.Predmet.OstaliListFormatedWithAdressOIB_1">
      <item>E-oglasna ploča ovog suda</item>
      <item>Tomislav Bernik, OIB 02456524384, Zagrebačka Ulica 241, 42000 Varaždin</item>
    </derivirana_varijabla>
  </DomainObject.Predmet.OstaliListFormatedWithAdressOIB>
  <DomainObject.Predmet.OstaliListNazivFormated>
    <izvorni_sadrzaj>
      <item>E-oglasna ploča ovog suda</item>
      <item>Tomislav Bernik</item>
    </izvorni_sadrzaj>
    <derivirana_varijabla naziv="DomainObject.Predmet.OstaliListNazivFormated_1">
      <item>E-oglasna ploča ovog suda</item>
      <item>Tomislav Bernik</item>
    </derivirana_varijabla>
  </DomainObject.Predmet.OstaliListNazivFormated>
  <DomainObject.Predmet.OstaliListNazivFormatedOIB>
    <izvorni_sadrzaj>
      <item>E-oglasna ploča ovog suda</item>
      <item>Tomislav Bernik, OIB 02456524384</item>
    </izvorni_sadrzaj>
    <derivirana_varijabla naziv="DomainObject.Predmet.OstaliListNazivFormatedOIB_1">
      <item>E-oglasna ploča ovog suda</item>
      <item>Tomislav Bernik, OIB 02456524384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St-404/2015-5</izvorni_sadrzaj>
    <derivirana_varijabla naziv="DomainObject.PoslovniBrojDokumenta_1">St-404/2015-5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Športski nogometni klub "Plitvica"</izvorni_sadrzaj>
    <derivirana_varijabla naziv="DomainObject.Predmet.ProtustrankaIDrugi_1">Športski nogometni klub "Plitvica"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Športski nogometni klub "Plitvica", OIB 75110574643, Črnec Biškupečki bb, 42204 Črnec Biškupečki</izvorni_sadrzaj>
    <derivirana_varijabla naziv="DomainObject.Predmet.ProtustrankaIDrugiAdressOIB_1">Športski nogometni klub "Plitvica", OIB 75110574643, Črnec Biškupečki bb, 42204 Črnec Biškupečki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Športski nogometni klub "Plitvica"</item>
      <item>E-oglasna ploča ovog suda</item>
      <item>Tomislav Bernik</item>
    </izvorni_sadrzaj>
    <derivirana_varijabla naziv="DomainObject.Predmet.SudioniciListNaziv_1">
      <item>Financijska agencija</item>
      <item>Športski nogometni klub "Plitvica"</item>
      <item>E-oglasna ploča ovog suda</item>
      <item>Tomislav Bernik</item>
    </derivirana_varijabla>
  </DomainObject.Predmet.SudioniciListNaziv>
  <DomainObject.Predmet.SudioniciListAdressOIB>
    <izvorni_sadrzaj>
      <item>Financijska agencija, OIB 85821130368, A. Cesarca 2,42000 Varaždin</item>
      <item>Športski nogometni klub "Plitvica", OIB 75110574643, Črnec Biškupečki bb,42204 Črnec Biškupečki</item>
      <item>E-oglasna ploča ovog suda</item>
      <item>Tomislav Bernik, OIB 02456524384, Zagrebačka Ulica 241,42000 Varaždin</item>
    </izvorni_sadrzaj>
    <derivirana_varijabla naziv="DomainObject.Predmet.SudioniciListAdressOIB_1">
      <item>Financijska agencija, OIB 85821130368, A. Cesarca 2,42000 Varaždin</item>
      <item>Športski nogometni klub "Plitvica", OIB 75110574643, Črnec Biškupečki bb,42204 Črnec Biškupečki</item>
      <item>E-oglasna ploča ovog suda</item>
      <item>Tomislav Bernik, OIB 02456524384, Zagrebačka Ulica 241,42000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F7BB9B-D118-4770-A792-60DEC6306D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2974</properties:Characters>
  <properties:Lines>93</properties:Lines>
  <properties:Paragraphs>32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2016-02-26T08:01:00Z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St-404/2015-5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