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8496" w14:paraId="8c7849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691ED5">
        <w:t>4966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91ED5">
        <w:t>4966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691ED5" w:rsidRPr="00623211">
        <w:t>KIMIJAN d.o.o. za usluge</w:t>
      </w:r>
      <w:r w:rsidR="00691ED5">
        <w:t>,</w:t>
      </w:r>
      <w:r w:rsidR="00691ED5" w:rsidRPr="00681230">
        <w:t xml:space="preserve"> </w:t>
      </w:r>
      <w:r w:rsidR="00691ED5">
        <w:t xml:space="preserve">Samobor (Grad Samobor), Kralja Petra Krešimira IV 2, </w:t>
      </w:r>
      <w:r w:rsidR="00691ED5" w:rsidRPr="004D3A78">
        <w:t>OIB:</w:t>
      </w:r>
      <w:r w:rsidR="00691ED5">
        <w:t xml:space="preserve"> </w:t>
      </w:r>
      <w:r w:rsidR="00691ED5" w:rsidRPr="00681230">
        <w:t>56963256326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691ED5">
        <w:t>148.901,34</w:t>
      </w:r>
      <w:r w:rsidR="00510F16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25923">
        <w:t xml:space="preserve">1.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25923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E5633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4A58"/>
    <w:rsid w:val="00701DD9"/>
    <w:rsid w:val="007225E1"/>
    <w:rsid w:val="00752EEB"/>
    <w:rsid w:val="00766090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4966</izvorni_sadrzaj>
    <derivirana_varijabla naziv="DomainObject.Predmet.Broj_1">4966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St-4966/2015</izvorni_sadrzaj>
    <derivirana_varijabla naziv="DomainObject.Predmet.OznakaBroj_1">St-4966/2015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KIMIJAN d.o.o. zastupanog po punomoćniku Silvio Jesenković</izvorni_sadrzaj>
    <derivirana_varijabla naziv="DomainObject.Predmet.ProtustrankaFormated_1">  KIMIJAN d.o.o. zastupanog po punomoćniku Silvio Jesenković</derivirana_varijabla>
  </DomainObject.Predmet.ProtustrankaFormated>
  <DomainObject.Predmet.ProtustrankaFormatedOIB>
    <izvorni_sadrzaj>  KIMIJAN d.o.o., OIB 56963256326 zastupanog po punomoćniku Silvio Jesenković</izvorni_sadrzaj>
    <derivirana_varijabla naziv="DomainObject.Predmet.ProtustrankaFormatedOIB_1">  KIMIJAN d.o.o., OIB 56963256326 zastupanog po punomoćniku Silvio Jesenković</derivirana_varijabla>
  </DomainObject.Predmet.ProtustrankaFormatedOIB>
  <DomainObject.Predmet.ProtustrankaFormatedWithAdress>
    <izvorni_sadrzaj> KIMIJAN d.o.o., Kralja Petra Krešimira IV 2, 10430 Samobor zastupanog po punomoćniku Silvio Jesenković</izvorni_sadrzaj>
    <derivirana_varijabla naziv="DomainObject.Predmet.ProtustrankaFormatedWithAdress_1"> KIMIJAN d.o.o., Kralja Petra Krešimira IV 2, 10430 Samobor zastupanog po punomoćniku Silvio Jesenković</derivirana_varijabla>
  </DomainObject.Predmet.ProtustrankaFormatedWithAdress>
  <DomainObject.Predmet.ProtustrankaFormatedWithAdressOIB>
    <izvorni_sadrzaj> KIMIJAN d.o.o., OIB 56963256326, Kralja Petra Krešimira IV 2, 10430 Samobor zastupanog po punomoćniku Silvio Jesenković</izvorni_sadrzaj>
    <derivirana_varijabla naziv="DomainObject.Predmet.ProtustrankaFormatedWithAdressOIB_1"> KIMIJAN d.o.o., OIB 56963256326, Kralja Petra Krešimira IV 2, 10430 Samobor zastupanog po punomoćniku Silvio Jesenković</derivirana_varijabla>
  </DomainObject.Predmet.ProtustrankaFormatedWithAdressOIB>
  <DomainObject.Predmet.ProtustrankaWithAdress>
    <izvorni_sadrzaj>KIMIJAN d.o.o. Kralja Petra Krešimira IV 2, 10430 Samobor</izvorni_sadrzaj>
    <derivirana_varijabla naziv="DomainObject.Predmet.ProtustrankaWithAdress_1">KIMIJAN d.o.o. Kralja Petra Krešimira IV 2, 10430 Samobor</derivirana_varijabla>
  </DomainObject.Predmet.ProtustrankaWithAdress>
  <DomainObject.Predmet.ProtustrankaWithAdressOIB>
    <izvorni_sadrzaj>KIMIJAN d.o.o., OIB 56963256326, Kralja Petra Krešimira IV 2, 10430 Samobor</izvorni_sadrzaj>
    <derivirana_varijabla naziv="DomainObject.Predmet.ProtustrankaWithAdressOIB_1">KIMIJAN d.o.o., OIB 56963256326, Kralja Petra Krešimira IV 2, 10430 Samobor</derivirana_varijabla>
  </DomainObject.Predmet.ProtustrankaWithAdressOIB>
  <DomainObject.Predmet.ProtustrankaNazivFormated>
    <izvorni_sadrzaj>KIMIJAN d.o.o.</izvorni_sadrzaj>
    <derivirana_varijabla naziv="DomainObject.Predmet.ProtustrankaNazivFormated_1">KIMIJAN d.o.o.</derivirana_varijabla>
  </DomainObject.Predmet.ProtustrankaNazivFormated>
  <DomainObject.Predmet.ProtustrankaNazivFormatedOIB>
    <izvorni_sadrzaj>KIMIJAN d.o.o., OIB 56963256326</izvorni_sadrzaj>
    <derivirana_varijabla naziv="DomainObject.Predmet.ProtustrankaNazivFormatedOIB_1">KIMIJAN d.o.o., OIB 56963256326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KIMIJAN d.o.o. zastupanog po punomoćniku Silvio Jesenković</item>
    </izvorni_sadrzaj>
    <derivirana_varijabla naziv="DomainObject.Predmet.ProtuStrankaListFormated_1">
      <item>KIMIJAN d.o.o. zastupanog po punomoćniku Silvio Jesenković</item>
    </derivirana_varijabla>
  </DomainObject.Predmet.ProtuStrankaListFormated>
  <DomainObject.Predmet.ProtuStrankaListFormatedOIB>
    <izvorni_sadrzaj>
      <item>KIMIJAN d.o.o., OIB 56963256326 zastupanog po punomoćniku Silvio Jesenković</item>
    </izvorni_sadrzaj>
    <derivirana_varijabla naziv="DomainObject.Predmet.ProtuStrankaListFormatedOIB_1">
      <item>KIMIJAN d.o.o., OIB 56963256326 zastupanog po punomoćniku Silvio Jesenković</item>
    </derivirana_varijabla>
  </DomainObject.Predmet.ProtuStrankaListFormatedOIB>
  <DomainObject.Predmet.ProtuStrankaListFormatedWithAdress>
    <izvorni_sadrzaj>
      <item>KIMIJAN d.o.o., Kralja Petra Krešimira IV 2, 10430 Samobor zastupanog po punomoćniku Silvio Jesenković</item>
    </izvorni_sadrzaj>
    <derivirana_varijabla naziv="DomainObject.Predmet.ProtuStrankaListFormatedWithAdress_1">
      <item>KIMIJAN d.o.o., Kralja Petra Krešimira IV 2, 10430 Samobor zastupanog po punomoćniku Silvio Jesenković</item>
    </derivirana_varijabla>
  </DomainObject.Predmet.ProtuStrankaListFormatedWithAdress>
  <DomainObject.Predmet.ProtuStrankaListFormatedWithAdressOIB>
    <izvorni_sadrzaj>
      <item>KIMIJAN d.o.o., OIB 56963256326, Kralja Petra Krešimira IV 2, 10430 Samobor zastupanog po punomoćniku Silvio Jesenković</item>
    </izvorni_sadrzaj>
    <derivirana_varijabla naziv="DomainObject.Predmet.ProtuStrankaListFormatedWithAdressOIB_1">
      <item>KIMIJAN d.o.o., OIB 56963256326, Kralja Petra Krešimira IV 2, 10430 Samobor zastupanog po punomoćniku Silvio Jesenković</item>
    </derivirana_varijabla>
  </DomainObject.Predmet.ProtuStrankaListFormatedWithAdressOIB>
  <DomainObject.Predmet.ProtuStrankaListNazivFormated>
    <izvorni_sadrzaj>
      <item>KIMIJAN d.o.o.</item>
    </izvorni_sadrzaj>
    <derivirana_varijabla naziv="DomainObject.Predmet.ProtuStrankaListNazivFormated_1">
      <item>KIMIJAN d.o.o.</item>
    </derivirana_varijabla>
  </DomainObject.Predmet.ProtuStrankaListNazivFormated>
  <DomainObject.Predmet.ProtuStrankaListNazivFormatedOIB>
    <izvorni_sadrzaj>
      <item>KIMIJAN d.o.o., OIB 56963256326</item>
    </izvorni_sadrzaj>
    <derivirana_varijabla naziv="DomainObject.Predmet.ProtuStrankaListNazivFormatedOIB_1">
      <item>KIMIJAN d.o.o., OIB 56963256326</item>
    </derivirana_varijabla>
  </DomainObject.Predmet.ProtuStrankaListNazivFormatedOIB>
  <DomainObject.Predmet.OstaliListFormated>
    <izvorni_sadrzaj>
      <item>Silvio Jesenković punomoćnik sudionika u postupku KIMIJAN d.o.o.</item>
    </izvorni_sadrzaj>
    <derivirana_varijabla naziv="DomainObject.Predmet.OstaliListFormated_1">
      <item>Silvio Jesenković punomoćnik sudionika u postupku KIMIJAN d.o.o.</item>
    </derivirana_varijabla>
  </DomainObject.Predmet.OstaliListFormated>
  <DomainObject.Predmet.OstaliListFormatedOIB>
    <izvorni_sadrzaj>
      <item>Silvio Jesenković, OIB 87970161081 punomoćnik sudionika u postupku KIMIJAN d.o.o.</item>
    </izvorni_sadrzaj>
    <derivirana_varijabla naziv="DomainObject.Predmet.OstaliListFormatedOIB_1">
      <item>Silvio Jesenković, OIB 87970161081 punomoćnik sudionika u postupku KIMIJAN d.o.o.</item>
    </derivirana_varijabla>
  </DomainObject.Predmet.OstaliListFormatedOIB>
  <DomainObject.Predmet.OstaliListFormatedWithAdress>
    <izvorni_sadrzaj>
      <item>Silvio Jesenković, Ulica Grge Tuškana 38, 10000 Zagreb punomoćnik sudionika u postupku KIMIJAN d.o.o.</item>
    </izvorni_sadrzaj>
    <derivirana_varijabla naziv="DomainObject.Predmet.OstaliListFormatedWithAdress_1">
      <item>Silvio Jesenković, Ulica Grge Tuškana 38, 10000 Zagreb punomoćnik sudionika u postupku KIMIJAN d.o.o.</item>
    </derivirana_varijabla>
  </DomainObject.Predmet.OstaliListFormatedWithAdress>
  <DomainObject.Predmet.OstaliListFormatedWithAdressOIB>
    <izvorni_sadrzaj>
      <item>Silvio Jesenković, OIB 87970161081, Ulica Grge Tuškana 38, 10000 Zagreb punomoćnik sudionika u postupku KIMIJAN d.o.o.</item>
    </izvorni_sadrzaj>
    <derivirana_varijabla naziv="DomainObject.Predmet.OstaliListFormatedWithAdressOIB_1">
      <item>Silvio Jesenković, OIB 87970161081, Ulica Grge Tuškana 38, 10000 Zagreb punomoćnik sudionika u postupku KIMIJAN d.o.o.</item>
    </derivirana_varijabla>
  </DomainObject.Predmet.OstaliListFormatedWithAdressOIB>
  <DomainObject.Predmet.OstaliListNazivFormated>
    <izvorni_sadrzaj>
      <item>Silvio Jesenković</item>
    </izvorni_sadrzaj>
    <derivirana_varijabla naziv="DomainObject.Predmet.OstaliListNazivFormated_1">
      <item>Silvio Jesenković</item>
    </derivirana_varijabla>
  </DomainObject.Predmet.OstaliListNazivFormated>
  <DomainObject.Predmet.OstaliListNazivFormatedOIB>
    <izvorni_sadrzaj>
      <item>Silvio Jesenković, OIB 87970161081</item>
    </izvorni_sadrzaj>
    <derivirana_varijabla naziv="DomainObject.Predmet.OstaliListNazivFormatedOIB_1">
      <item>Silvio Jesenković, OIB 87970161081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KIMIJAN d.o.o.</izvorni_sadrzaj>
    <derivirana_varijabla naziv="DomainObject.Predmet.ProtustrankaIDrugi_1">KIMIJAN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KIMIJAN d.o.o., OIB 56963256326, Kralja Petra Krešimira IV 2, 10430 Samobor</izvorni_sadrzaj>
    <derivirana_varijabla naziv="DomainObject.Predmet.ProtustrankaIDrugiAdressOIB_1">KIMIJAN d.o.o., OIB 56963256326, Kralja Petra Krešimira IV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KIMIJAN d.o.o.</item>
      <item>Silvio Jesenković</item>
    </izvorni_sadrzaj>
    <derivirana_varijabla naziv="DomainObject.Predmet.SudioniciListNaziv_1">
      <item>FINA Regionalni centar Zagreb</item>
      <item>KIMIJAN d.o.o.</item>
      <item>Silvio Jesenković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KIMIJAN d.o.o., OIB 56963256326, Kralja Petra Krešimira IV 2,10430 Samobor</item>
      <item>Silvio Jesenković, OIB 87970161081, Ulica Grge Tuškana 38,10000 Zagreb</item>
    </izvorni_sadrzaj>
    <derivirana_varijabla naziv="DomainObject.Predmet.SudioniciListAdressOIB_1">
      <item>FINA Regionalni centar Zagreb, OIB 85821130368, Trg svibanjskih žrtava 1995. 1,10000 Zagreb</item>
      <item>KIMIJAN d.o.o., OIB 56963256326, Kralja Petra Krešimira IV 2,10430 Samobor</item>
      <item>Silvio Jesenković, OIB 87970161081, Ulica Grge Tuškana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56963256326</item>
      <item>, OIB 87970161081</item>
    </izvorni_sadrzaj>
    <derivirana_varijabla naziv="DomainObject.Predmet.SudioniciListNazivOIB_1">
      <item>, OIB 85821130368</item>
      <item>, OIB 56963256326</item>
      <item>, OIB 87970161081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1476</properties:Characters>
  <properties:Lines>43</properties:Lines>
  <properties:Paragraphs>18</properties:Paragraphs>
  <properties:TotalTime>517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2016-01-08T09:44:00Z</cp:lastPrinted>
  <dcterms:modified xmlns:xsi="http://www.w3.org/2001/XMLSchema-instance" xsi:type="dcterms:W3CDTF">2016-03-01T08:21:00Z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