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dcb1d" w14:paraId="dbdcb1d" w:rsidRDefault="00F82782" w:rsidP="00597F65" w:rsidR="00597F65">
      <w:pPr>
        <w:jc w:val="right"/>
        <w15:collapsed w:val="false"/>
      </w:pPr>
      <w:r>
        <w:t xml:space="preserve">6 </w:t>
      </w:r>
      <w:r w:rsidR="002D77B4">
        <w:t>Broj: St-</w:t>
      </w:r>
      <w:r w:rsidR="00F61803">
        <w:t>1144</w:t>
      </w:r>
      <w:r w:rsidR="00CC0B89">
        <w:t>/18-</w:t>
      </w:r>
      <w:r w:rsidR="00F61803">
        <w:t>7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C75BB5">
        <w:t xml:space="preserve">RH MF Porezna uprava zastupana po ŽDO </w:t>
      </w:r>
      <w:r w:rsidR="00F61803">
        <w:t>Vukovar</w:t>
      </w:r>
      <w:r w:rsidR="00C75BB5">
        <w:t xml:space="preserve">, za otvaranje stečajnog postupka nad dužnikom </w:t>
      </w:r>
      <w:r w:rsidR="00F61803" w:rsidRPr="00F61803">
        <w:rPr>
          <w:b/>
        </w:rPr>
        <w:t xml:space="preserve">MARTIN SOLDO j.d.o.o. za graditeljstvo, trgovinu i usluge, MBS: 030157685, OIB: 67817873055, </w:t>
      </w:r>
      <w:proofErr w:type="spellStart"/>
      <w:r w:rsidR="00F61803" w:rsidRPr="00F61803">
        <w:rPr>
          <w:b/>
        </w:rPr>
        <w:t>Soljani</w:t>
      </w:r>
      <w:proofErr w:type="spellEnd"/>
      <w:r w:rsidR="00F61803" w:rsidRPr="00F61803">
        <w:rPr>
          <w:b/>
        </w:rPr>
        <w:t>, Matije Gupca 6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F61803">
        <w:t>25</w:t>
      </w:r>
      <w:r w:rsidR="00CC0B89">
        <w:t>. rujna</w:t>
      </w:r>
      <w:r w:rsidR="003768C2">
        <w:t xml:space="preserve"> 2018.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F61803" w:rsidRPr="00F61803">
        <w:rPr>
          <w:b/>
        </w:rPr>
        <w:t xml:space="preserve">MARTIN SOLDO j.d.o.o. za graditeljstvo, trgovinu i usluge, MBS: 030157685, OIB: 67817873055, </w:t>
      </w:r>
      <w:proofErr w:type="spellStart"/>
      <w:r w:rsidR="00F61803" w:rsidRPr="00F61803">
        <w:rPr>
          <w:b/>
        </w:rPr>
        <w:t>Soljani</w:t>
      </w:r>
      <w:proofErr w:type="spellEnd"/>
      <w:r w:rsidR="00F61803" w:rsidRPr="00F61803">
        <w:rPr>
          <w:b/>
        </w:rPr>
        <w:t>, Matije Gupca 6</w:t>
      </w:r>
      <w:r>
        <w:t>.</w:t>
      </w:r>
      <w:r w:rsidR="00C75BB5">
        <w:t xml:space="preserve"> </w:t>
      </w:r>
      <w:r>
        <w:t xml:space="preserve">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F61803">
        <w:rPr>
          <w:b/>
        </w:rPr>
        <w:t>31. listopada</w:t>
      </w:r>
      <w:r w:rsidRPr="00914EB4">
        <w:rPr>
          <w:b/>
        </w:rPr>
        <w:t xml:space="preserve"> 2018. u </w:t>
      </w:r>
      <w:r w:rsidR="00B72723">
        <w:rPr>
          <w:b/>
        </w:rPr>
        <w:t>10,</w:t>
      </w:r>
      <w:r w:rsidR="00F61803">
        <w:rPr>
          <w:b/>
        </w:rPr>
        <w:t>4</w:t>
      </w:r>
      <w:r w:rsidR="00CC0B89">
        <w:rPr>
          <w:b/>
        </w:rPr>
        <w:t>5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F61803" w:rsidR="003768C2" w:rsidRPr="00CC0B89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F61803">
        <w:t xml:space="preserve"> </w:t>
      </w:r>
      <w:r w:rsidR="00F61803" w:rsidRPr="00F61803">
        <w:rPr>
          <w:b/>
        </w:rPr>
        <w:t xml:space="preserve">Vinko </w:t>
      </w:r>
      <w:proofErr w:type="spellStart"/>
      <w:r w:rsidR="00F61803" w:rsidRPr="00F61803">
        <w:rPr>
          <w:b/>
        </w:rPr>
        <w:t>Pečanić</w:t>
      </w:r>
      <w:proofErr w:type="spellEnd"/>
      <w:r w:rsidR="00F61803" w:rsidRPr="00F61803">
        <w:rPr>
          <w:b/>
        </w:rPr>
        <w:t xml:space="preserve">, Lipik, </w:t>
      </w:r>
      <w:proofErr w:type="spellStart"/>
      <w:r w:rsidR="00F61803" w:rsidRPr="00F61803">
        <w:rPr>
          <w:b/>
        </w:rPr>
        <w:t>Frankopanska</w:t>
      </w:r>
      <w:proofErr w:type="spellEnd"/>
      <w:r w:rsidR="00F61803" w:rsidRPr="00F61803">
        <w:rPr>
          <w:b/>
        </w:rPr>
        <w:t xml:space="preserve"> 17, OIB: 03918439681</w:t>
      </w:r>
      <w:r w:rsidR="00F61803"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B72723">
      <w:pPr>
        <w:pStyle w:val="Tijeloteksta"/>
      </w:pPr>
      <w:r>
        <w:tab/>
      </w:r>
      <w:r w:rsidR="005173F9">
        <w:t xml:space="preserve">Predlagatelj – </w:t>
      </w:r>
      <w:r w:rsidR="00C75BB5">
        <w:t xml:space="preserve">RH MF Porezna uprava zastupana po ŽDO </w:t>
      </w:r>
      <w:r w:rsidR="00F61803">
        <w:t>Vukovar</w:t>
      </w:r>
      <w:r w:rsidR="00C75BB5">
        <w:t xml:space="preserve"> je dana </w:t>
      </w:r>
      <w:r w:rsidR="00F61803">
        <w:t>18</w:t>
      </w:r>
      <w:r w:rsidR="00CC0B89">
        <w:t>. srpnja 2018. g.</w:t>
      </w:r>
      <w:r w:rsidR="00C75BB5">
        <w:t xml:space="preserve"> podnijela,</w:t>
      </w:r>
      <w:r w:rsidR="00B72723">
        <w:t xml:space="preserve">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AE7DAB">
        <w:t xml:space="preserve"> </w:t>
      </w:r>
      <w:r w:rsidR="00F61803" w:rsidRPr="00F61803">
        <w:rPr>
          <w:b/>
        </w:rPr>
        <w:t xml:space="preserve">MARTIN SOLDO j.d.o.o. za graditeljstvo, trgovinu i usluge, MBS: 030157685, OIB: 67817873055, </w:t>
      </w:r>
      <w:proofErr w:type="spellStart"/>
      <w:r w:rsidR="00F61803" w:rsidRPr="00F61803">
        <w:rPr>
          <w:b/>
        </w:rPr>
        <w:t>Soljani</w:t>
      </w:r>
      <w:proofErr w:type="spellEnd"/>
      <w:r w:rsidR="00F61803" w:rsidRPr="00F61803">
        <w:rPr>
          <w:b/>
        </w:rPr>
        <w:t>, Matije Gupca 6</w:t>
      </w:r>
      <w:r w:rsidR="005173F9">
        <w:rPr>
          <w:b/>
        </w:rPr>
        <w:t>.</w:t>
      </w:r>
      <w:r w:rsidR="005173F9">
        <w:t xml:space="preserve"> </w:t>
      </w:r>
    </w:p>
    <w:p w:rsidRDefault="00B72723" w:rsidP="005173F9" w:rsidR="00B72723">
      <w:pPr>
        <w:pStyle w:val="Tijeloteksta"/>
      </w:pPr>
    </w:p>
    <w:p w:rsidRDefault="00B72723" w:rsidP="005173F9" w:rsidR="00B72723">
      <w:pPr>
        <w:pStyle w:val="Tijeloteksta"/>
      </w:pPr>
    </w:p>
    <w:p w:rsidRDefault="005173F9" w:rsidP="005173F9" w:rsidR="005173F9">
      <w:pPr>
        <w:pStyle w:val="Tijeloteksta"/>
      </w:pPr>
      <w:r>
        <w:tab/>
      </w:r>
    </w:p>
    <w:p w:rsidRDefault="005173F9" w:rsidP="005173F9" w:rsidR="005173F9">
      <w:pPr>
        <w:pStyle w:val="Tijeloteksta"/>
      </w:pPr>
    </w:p>
    <w:p w:rsidRDefault="00F61803" w:rsidP="00F61803" w:rsidR="00F61803">
      <w:pPr>
        <w:jc w:val="right"/>
      </w:pPr>
      <w:r>
        <w:t>6 Broj: St-1144/18-7</w:t>
      </w:r>
    </w:p>
    <w:p w:rsidRDefault="00AE7DAB" w:rsidP="005173F9" w:rsidR="00AE7DAB">
      <w:pPr>
        <w:pStyle w:val="Tijeloteksta"/>
      </w:pPr>
    </w:p>
    <w:p w:rsidRDefault="00AE7DAB" w:rsidP="005173F9" w:rsidR="00AE7DAB">
      <w:pPr>
        <w:pStyle w:val="Tijeloteksta"/>
      </w:pPr>
    </w:p>
    <w:p w:rsidRDefault="00C75BB5" w:rsidP="00C75BB5" w:rsidR="00C75BB5">
      <w:pPr>
        <w:pStyle w:val="Tijeloteksta"/>
        <w:ind w:firstLine="708"/>
      </w:pPr>
      <w:r>
        <w:t xml:space="preserve">U prijedlogu Porezna uprava navodi da prema dužniku. ima tražbinu u iznosu od </w:t>
      </w:r>
      <w:r w:rsidR="00F61803">
        <w:t>48.650,80</w:t>
      </w:r>
      <w:r>
        <w:t xml:space="preserve"> kn te da kod dužnika postoji stečajni razlog – nesposobnost za plaćanje – u Očevidniku o redoslijedu plaćanja FINE </w:t>
      </w:r>
      <w:r w:rsidR="00F61803">
        <w:t xml:space="preserve">od 12.7.2018. g. </w:t>
      </w:r>
      <w:r>
        <w:t xml:space="preserve">ima </w:t>
      </w:r>
      <w:r w:rsidR="00CC0B89">
        <w:t xml:space="preserve">nepodmirenih naloga za plaćanje u ukupnom iznosu od </w:t>
      </w:r>
      <w:r w:rsidR="00F61803">
        <w:t>31.189,62</w:t>
      </w:r>
      <w:r w:rsidR="00CC0B89">
        <w:t xml:space="preserve"> kn a iz Potvrde FINE na dan </w:t>
      </w:r>
      <w:r w:rsidR="00F61803">
        <w:t>12</w:t>
      </w:r>
      <w:r w:rsidR="00CC0B89">
        <w:t xml:space="preserve">.7.2018. g. dužnik je u neprekidnoj blokadi u trajanju od </w:t>
      </w:r>
      <w:r w:rsidR="00F61803">
        <w:t>125</w:t>
      </w:r>
      <w:r w:rsidR="00CC0B89">
        <w:t xml:space="preserve"> dana.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5173F9" w:rsidP="005173F9" w:rsidR="005173F9">
      <w:pPr>
        <w:jc w:val="both"/>
      </w:pPr>
      <w:r>
        <w:t xml:space="preserve"> </w:t>
      </w:r>
    </w:p>
    <w:p w:rsidRDefault="00F61803" w:rsidP="00F61803" w:rsidR="005173F9" w:rsidRPr="00F61803">
      <w:pPr>
        <w:ind w:hanging="1080"/>
        <w:jc w:val="both"/>
        <w:rPr>
          <w:b/>
        </w:rPr>
      </w:pPr>
      <w:r>
        <w:tab/>
      </w:r>
      <w:r>
        <w:tab/>
      </w:r>
      <w:r w:rsidR="005173F9">
        <w:t xml:space="preserve">Također, temeljem čl. 115. st. 2. citiranog zakona imenovan je privremeni stečajni upravitelj u osobi </w:t>
      </w:r>
      <w:r>
        <w:rPr>
          <w:b/>
        </w:rPr>
        <w:t xml:space="preserve">Vinko </w:t>
      </w:r>
      <w:proofErr w:type="spellStart"/>
      <w:r>
        <w:rPr>
          <w:b/>
        </w:rPr>
        <w:t>Pečanić</w:t>
      </w:r>
      <w:proofErr w:type="spellEnd"/>
      <w:r>
        <w:rPr>
          <w:b/>
        </w:rPr>
        <w:t xml:space="preserve">, Lipik, </w:t>
      </w:r>
      <w:proofErr w:type="spellStart"/>
      <w:r>
        <w:rPr>
          <w:b/>
        </w:rPr>
        <w:t>Frankopanska</w:t>
      </w:r>
      <w:proofErr w:type="spellEnd"/>
      <w:r>
        <w:rPr>
          <w:b/>
        </w:rPr>
        <w:t xml:space="preserve"> 17, OIB: 03918439681</w:t>
      </w:r>
      <w:r>
        <w:t xml:space="preserve"> </w:t>
      </w:r>
      <w:r w:rsidR="005173F9">
        <w:t>(automatski odabir), radi utvrđivanja stanja imovine dužnika, nakon čega stečajni sudac može donijeti odluku u ovom postupku.</w:t>
      </w:r>
    </w:p>
    <w:p w:rsidRDefault="003768C2" w:rsidP="00F61803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F61803">
        <w:t>25</w:t>
      </w:r>
      <w:r w:rsidR="00CC0B89">
        <w:t>. rujna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3768C2" w:rsidP="00F61803" w:rsidR="00F61803" w:rsidRPr="00F61803">
      <w:pPr>
        <w:pStyle w:val="Odlomakpopisa"/>
        <w:numPr>
          <w:ilvl w:val="0"/>
          <w:numId w:val="3"/>
        </w:numPr>
        <w:tabs>
          <w:tab w:pos="6195" w:val="left"/>
        </w:tabs>
        <w:rPr>
          <w:b/>
        </w:rPr>
      </w:pPr>
      <w:proofErr w:type="spellStart"/>
      <w:r>
        <w:t>priv</w:t>
      </w:r>
      <w:proofErr w:type="spellEnd"/>
      <w:r>
        <w:t xml:space="preserve">. st. </w:t>
      </w:r>
      <w:r w:rsidRPr="00B72723">
        <w:t xml:space="preserve">upravitelj </w:t>
      </w:r>
      <w:r w:rsidR="00F61803" w:rsidRPr="00F61803">
        <w:t xml:space="preserve">Vinko </w:t>
      </w:r>
      <w:proofErr w:type="spellStart"/>
      <w:r w:rsidR="00F61803" w:rsidRPr="00F61803">
        <w:t>Pečanić</w:t>
      </w:r>
      <w:proofErr w:type="spellEnd"/>
      <w:r w:rsidR="00F61803" w:rsidRPr="00F61803">
        <w:t xml:space="preserve">, Lipik, </w:t>
      </w:r>
      <w:proofErr w:type="spellStart"/>
      <w:r w:rsidR="00F61803" w:rsidRPr="00F61803">
        <w:t>Frankopanska</w:t>
      </w:r>
      <w:proofErr w:type="spellEnd"/>
      <w:r w:rsidR="00F61803" w:rsidRPr="00F61803">
        <w:t xml:space="preserve"> 17</w:t>
      </w:r>
    </w:p>
    <w:p w:rsidRDefault="00AE7DAB" w:rsidP="003768C2" w:rsidR="00AE7DAB" w:rsidRPr="00B72723">
      <w:pPr>
        <w:pStyle w:val="Tijeloteksta"/>
        <w:numPr>
          <w:ilvl w:val="0"/>
          <w:numId w:val="3"/>
        </w:numPr>
        <w:jc w:val="left"/>
      </w:pPr>
      <w:r w:rsidRPr="00B72723">
        <w:t xml:space="preserve">FINA 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C75BB5" w:rsidP="00AE7DAB" w:rsidR="00C75BB5" w:rsidRPr="00AE7DAB">
      <w:pPr>
        <w:pStyle w:val="Tijeloteksta"/>
        <w:numPr>
          <w:ilvl w:val="0"/>
          <w:numId w:val="3"/>
        </w:numPr>
        <w:jc w:val="left"/>
      </w:pPr>
      <w:r>
        <w:t xml:space="preserve">ŽDO </w:t>
      </w:r>
      <w:r w:rsidR="00F61803">
        <w:t>Vukovar</w:t>
      </w:r>
    </w:p>
    <w:p w:rsidRDefault="003768C2" w:rsidP="001C7099" w:rsidR="003768C2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F61803">
        <w:t>31</w:t>
      </w:r>
      <w:r w:rsidR="00CC0B89">
        <w:t>.10.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2D5985" w:rsidR="002D5985">
      <w:pPr>
        <w:pStyle w:val="Tijeloteksta"/>
        <w:jc w:val="left"/>
      </w:pPr>
      <w:bookmarkStart w:name="_GoBack" w:id="0"/>
      <w:bookmarkEnd w:id="0"/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6FD4" w:rsidR="005A6FD4">
      <w:r>
        <w:separator/>
      </w:r>
    </w:p>
  </w:endnote>
  <w:endnote w:id="0" w:type="continuationSeparator">
    <w:p w:rsidRDefault="005A6FD4" w:rsidR="005A6F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6FD4" w:rsidR="005A6FD4">
      <w:r>
        <w:separator/>
      </w:r>
    </w:p>
  </w:footnote>
  <w:footnote w:id="0" w:type="continuationSeparator">
    <w:p w:rsidRDefault="005A6FD4" w:rsidR="005A6F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4C7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6201"/>
    <w:rsid w:val="001B5E31"/>
    <w:rsid w:val="001C7099"/>
    <w:rsid w:val="001E75FC"/>
    <w:rsid w:val="002142C7"/>
    <w:rsid w:val="00223C8E"/>
    <w:rsid w:val="00283CDA"/>
    <w:rsid w:val="00291B9C"/>
    <w:rsid w:val="002D5985"/>
    <w:rsid w:val="002D77B4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D6193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173F9"/>
    <w:rsid w:val="00555D95"/>
    <w:rsid w:val="0055624C"/>
    <w:rsid w:val="00576EA0"/>
    <w:rsid w:val="0058078B"/>
    <w:rsid w:val="00597F65"/>
    <w:rsid w:val="005A1D35"/>
    <w:rsid w:val="005A3E5A"/>
    <w:rsid w:val="005A6FD4"/>
    <w:rsid w:val="005A7923"/>
    <w:rsid w:val="005B403D"/>
    <w:rsid w:val="005D4764"/>
    <w:rsid w:val="005E5805"/>
    <w:rsid w:val="00607A56"/>
    <w:rsid w:val="00607E75"/>
    <w:rsid w:val="00615FE6"/>
    <w:rsid w:val="006235FB"/>
    <w:rsid w:val="00651E04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725F"/>
    <w:rsid w:val="00786C05"/>
    <w:rsid w:val="007C1241"/>
    <w:rsid w:val="007C7E62"/>
    <w:rsid w:val="0080666F"/>
    <w:rsid w:val="00845777"/>
    <w:rsid w:val="00850A85"/>
    <w:rsid w:val="008737C5"/>
    <w:rsid w:val="00891BF4"/>
    <w:rsid w:val="009001D6"/>
    <w:rsid w:val="00906032"/>
    <w:rsid w:val="00914EB4"/>
    <w:rsid w:val="00926DED"/>
    <w:rsid w:val="00935547"/>
    <w:rsid w:val="009505E8"/>
    <w:rsid w:val="0095795B"/>
    <w:rsid w:val="00965A37"/>
    <w:rsid w:val="00983E33"/>
    <w:rsid w:val="00994095"/>
    <w:rsid w:val="009B0969"/>
    <w:rsid w:val="009B4C77"/>
    <w:rsid w:val="009C13EB"/>
    <w:rsid w:val="00A0258F"/>
    <w:rsid w:val="00A025E8"/>
    <w:rsid w:val="00A04346"/>
    <w:rsid w:val="00A07AC6"/>
    <w:rsid w:val="00A15670"/>
    <w:rsid w:val="00A23173"/>
    <w:rsid w:val="00A26E0B"/>
    <w:rsid w:val="00A402F9"/>
    <w:rsid w:val="00A70765"/>
    <w:rsid w:val="00A7617B"/>
    <w:rsid w:val="00A87884"/>
    <w:rsid w:val="00AA15BF"/>
    <w:rsid w:val="00AB56F9"/>
    <w:rsid w:val="00AE7DAB"/>
    <w:rsid w:val="00AF0E4E"/>
    <w:rsid w:val="00B00E84"/>
    <w:rsid w:val="00B32D98"/>
    <w:rsid w:val="00B72723"/>
    <w:rsid w:val="00B96D02"/>
    <w:rsid w:val="00BC33DE"/>
    <w:rsid w:val="00BF5580"/>
    <w:rsid w:val="00C008D6"/>
    <w:rsid w:val="00C060B0"/>
    <w:rsid w:val="00C12D20"/>
    <w:rsid w:val="00C13254"/>
    <w:rsid w:val="00C15361"/>
    <w:rsid w:val="00C473BD"/>
    <w:rsid w:val="00C75BB5"/>
    <w:rsid w:val="00C84F12"/>
    <w:rsid w:val="00C9197B"/>
    <w:rsid w:val="00CA5EA9"/>
    <w:rsid w:val="00CB7AB0"/>
    <w:rsid w:val="00CC0B89"/>
    <w:rsid w:val="00CF4431"/>
    <w:rsid w:val="00CF53A8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321F"/>
    <w:rsid w:val="00E171AF"/>
    <w:rsid w:val="00E237D5"/>
    <w:rsid w:val="00E42811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61803"/>
    <w:rsid w:val="00F618C3"/>
    <w:rsid w:val="00F61B56"/>
    <w:rsid w:val="00F76EF7"/>
    <w:rsid w:val="00F80660"/>
    <w:rsid w:val="00F82782"/>
    <w:rsid w:val="00F8686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F6180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4C7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B4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4C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4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4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F6180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4C7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B4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4C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4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4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8483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0991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9748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89568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1144</izvorni_sadrzaj>
    <derivirana_varijabla naziv="DomainObject.Predmet.Broj_1">1144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2018.</izvorni_sadrzaj>
    <derivirana_varijabla naziv="DomainObject.Predmet.DatumOsnivanja_1">17.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St-1144/2018</izvorni_sadrzaj>
    <derivirana_varijabla naziv="DomainObject.Predmet.OznakaBroj_1">St-1144/2018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MARTIN SOLDO j.d.o.o. za graditeljstvo, trgovinu i usluge</izvorni_sadrzaj>
    <derivirana_varijabla naziv="DomainObject.Predmet.ProtustrankaFormated_1">  MARTIN SOLDO j.d.o.o. za graditeljstvo, trgovinu i usluge</derivirana_varijabla>
  </DomainObject.Predmet.ProtustrankaFormated>
  <DomainObject.Predmet.ProtustrankaFormatedOIB>
    <izvorni_sadrzaj>  MARTIN SOLDO j.d.o.o. za graditeljstvo, trgovinu i usluge, OIB 67817873055</izvorni_sadrzaj>
    <derivirana_varijabla naziv="DomainObject.Predmet.ProtustrankaFormatedOIB_1">  MARTIN SOLDO j.d.o.o. za graditeljstvo, trgovinu i usluge, OIB 67817873055</derivirana_varijabla>
  </DomainObject.Predmet.ProtustrankaFormatedOIB>
  <DomainObject.Predmet.ProtustrankaFormatedWithAdress>
    <izvorni_sadrzaj> MARTIN SOLDO j.d.o.o. za graditeljstvo, trgovinu i usluge, Matije Gupca 6, 32255 Soljani</izvorni_sadrzaj>
    <derivirana_varijabla naziv="DomainObject.Predmet.ProtustrankaFormatedWithAdress_1"> MARTIN SOLDO j.d.o.o. za graditeljstvo, trgovinu i usluge, Matije Gupca 6, 32255 Soljani</derivirana_varijabla>
  </DomainObject.Predmet.ProtustrankaFormatedWithAdress>
  <DomainObject.Predmet.ProtustrankaFormatedWithAdressOIB>
    <izvorni_sadrzaj> MARTIN SOLDO j.d.o.o. za graditeljstvo, trgovinu i usluge, OIB 67817873055, Matije Gupca 6, 32255 Soljani</izvorni_sadrzaj>
    <derivirana_varijabla naziv="DomainObject.Predmet.ProtustrankaFormatedWithAdressOIB_1"> MARTIN SOLDO j.d.o.o. za graditeljstvo, trgovinu i usluge, OIB 67817873055, Matije Gupca 6, 32255 Soljani</derivirana_varijabla>
  </DomainObject.Predmet.ProtustrankaFormatedWithAdressOIB>
  <DomainObject.Predmet.ProtustrankaWithAdress>
    <izvorni_sadrzaj>MARTIN SOLDO j.d.o.o. za graditeljstvo, trgovinu i usluge Matije Gupca 6, 32255 Soljani</izvorni_sadrzaj>
    <derivirana_varijabla naziv="DomainObject.Predmet.ProtustrankaWithAdress_1">MARTIN SOLDO j.d.o.o. za graditeljstvo, trgovinu i usluge Matije Gupca 6, 32255 Soljani</derivirana_varijabla>
  </DomainObject.Predmet.ProtustrankaWithAdress>
  <DomainObject.Predmet.ProtustrankaWithAdressOIB>
    <izvorni_sadrzaj>MARTIN SOLDO j.d.o.o. za graditeljstvo, trgovinu i usluge, OIB 67817873055, Matije Gupca 6, 32255 Soljani</izvorni_sadrzaj>
    <derivirana_varijabla naziv="DomainObject.Predmet.ProtustrankaWithAdressOIB_1">MARTIN SOLDO j.d.o.o. za graditeljstvo, trgovinu i usluge, OIB 67817873055, Matije Gupca 6, 32255 Soljani</derivirana_varijabla>
  </DomainObject.Predmet.ProtustrankaWithAdressOIB>
  <DomainObject.Predmet.ProtustrankaNazivFormated>
    <izvorni_sadrzaj>MARTIN SOLDO j.d.o.o. za graditeljstvo, trgovinu i usluge</izvorni_sadrzaj>
    <derivirana_varijabla naziv="DomainObject.Predmet.ProtustrankaNazivFormated_1">MARTIN SOLDO j.d.o.o. za graditeljstvo, trgovinu i usluge</derivirana_varijabla>
  </DomainObject.Predmet.ProtustrankaNazivFormated>
  <DomainObject.Predmet.ProtustrankaNazivFormatedOIB>
    <izvorni_sadrzaj>MARTIN SOLDO j.d.o.o. za graditeljstvo, trgovinu i usluge, OIB 67817873055</izvorni_sadrzaj>
    <derivirana_varijabla naziv="DomainObject.Predmet.ProtustrankaNazivFormatedOIB_1">MARTIN SOLDO j.d.o.o. za graditeljstvo, trgovinu i usluge, OIB 67817873055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MARTIN SOLDO j.d.o.o. za graditeljstvo, trgovinu i usluge</item>
    </izvorni_sadrzaj>
    <derivirana_varijabla naziv="DomainObject.Predmet.ProtuStrankaListFormated_1">
      <item>MARTIN SOLDO j.d.o.o. za graditeljstvo, trgovinu i usluge</item>
    </derivirana_varijabla>
  </DomainObject.Predmet.ProtuStrankaListFormated>
  <DomainObject.Predmet.ProtuStrankaListFormatedOIB>
    <izvorni_sadrzaj>
      <item>MARTIN SOLDO j.d.o.o. za graditeljstvo, trgovinu i usluge, OIB 67817873055</item>
    </izvorni_sadrzaj>
    <derivirana_varijabla naziv="DomainObject.Predmet.ProtuStrankaListFormatedOIB_1">
      <item>MARTIN SOLDO j.d.o.o. za graditeljstvo, trgovinu i usluge, OIB 67817873055</item>
    </derivirana_varijabla>
  </DomainObject.Predmet.ProtuStrankaListFormatedOIB>
  <DomainObject.Predmet.ProtuStrankaListFormatedWithAdress>
    <izvorni_sadrzaj>
      <item>MARTIN SOLDO j.d.o.o. za graditeljstvo, trgovinu i usluge, Matije Gupca 6, 32255 Soljani</item>
    </izvorni_sadrzaj>
    <derivirana_varijabla naziv="DomainObject.Predmet.ProtuStrankaListFormatedWithAdress_1">
      <item>MARTIN SOLDO j.d.o.o. za graditeljstvo, trgovinu i usluge, Matije Gupca 6, 32255 Soljani</item>
    </derivirana_varijabla>
  </DomainObject.Predmet.ProtuStrankaListFormatedWithAdress>
  <DomainObject.Predmet.ProtuStrankaListFormatedWithAdressOIB>
    <izvorni_sadrzaj>
      <item>MARTIN SOLDO j.d.o.o. za graditeljstvo, trgovinu i usluge, OIB 67817873055, Matije Gupca 6, 32255 Soljani</item>
    </izvorni_sadrzaj>
    <derivirana_varijabla naziv="DomainObject.Predmet.ProtuStrankaListFormatedWithAdressOIB_1">
      <item>MARTIN SOLDO j.d.o.o. za graditeljstvo, trgovinu i usluge, OIB 67817873055, Matije Gupca 6, 32255 Soljani</item>
    </derivirana_varijabla>
  </DomainObject.Predmet.ProtuStrankaListFormatedWithAdressOIB>
  <DomainObject.Predmet.ProtuStrankaListNazivFormated>
    <izvorni_sadrzaj>
      <item>MARTIN SOLDO j.d.o.o. za graditeljstvo, trgovinu i usluge</item>
    </izvorni_sadrzaj>
    <derivirana_varijabla naziv="DomainObject.Predmet.ProtuStrankaListNazivFormated_1">
      <item>MARTIN SOLDO j.d.o.o. za graditeljstvo, trgovinu i usluge</item>
    </derivirana_varijabla>
  </DomainObject.Predmet.ProtuStrankaListNazivFormated>
  <DomainObject.Predmet.ProtuStrankaListNazivFormatedOIB>
    <izvorni_sadrzaj>
      <item>MARTIN SOLDO j.d.o.o. za graditeljstvo, trgovinu i usluge, OIB 67817873055</item>
    </izvorni_sadrzaj>
    <derivirana_varijabla naziv="DomainObject.Predmet.ProtuStrankaListNazivFormatedOIB_1">
      <item>MARTIN SOLDO j.d.o.o. za graditeljstvo, trgovinu i usluge, OIB 67817873055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MARTIN SOLDO j.d.o.o. za graditeljstvo, trgovinu i usluge</izvorni_sadrzaj>
    <derivirana_varijabla naziv="DomainObject.Predmet.ProtustrankaIDrugi_1">MARTIN SOLDO j.d.o.o. za graditeljstvo, trgovinu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MARTIN SOLDO j.d.o.o. za graditeljstvo, trgovinu i usluge, OIB 67817873055, Matije Gupca 6, 32255 Soljani</izvorni_sadrzaj>
    <derivirana_varijabla naziv="DomainObject.Predmet.ProtustrankaIDrugiAdressOIB_1">MARTIN SOLDO j.d.o.o. za graditeljstvo, trgovinu i usluge, OIB 67817873055, Matije Gupca 6, 32255 Soljani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MARTIN SOLDO j.d.o.o. za graditeljstvo, trgovinu i usluge</item>
      <item>RH MF POREZNA UPRAVA</item>
    </izvorni_sadrzaj>
    <derivirana_varijabla naziv="DomainObject.Predmet.SudioniciListNaziv_1">
      <item>MARTIN SOLDO j.d.o.o. za graditeljstvo, trgovinu i usluge</item>
      <item>RH MF POREZNA UPRAVA</item>
    </derivirana_varijabla>
  </DomainObject.Predmet.SudioniciListNaziv>
  <DomainObject.Predmet.SudioniciListAdressOIB>
    <izvorni_sadrzaj>
      <item>MARTIN SOLDO j.d.o.o. za graditeljstvo, trgovinu i usluge, OIB 67817873055, Matije Gupca 6,32255 Soljani</item>
      <item>RH MF POREZNA UPRAVA, OIB 18683136487</item>
    </izvorni_sadrzaj>
    <derivirana_varijabla naziv="DomainObject.Predmet.SudioniciListAdressOIB_1">
      <item>MARTIN SOLDO j.d.o.o. za graditeljstvo, trgovinu i usluge, OIB 67817873055, Matije Gupca 6,32255 Soljani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67817873055</item>
      <item>, OIB 18683136487</item>
    </izvorni_sadrzaj>
    <derivirana_varijabla naziv="DomainObject.Predmet.SudioniciListNazivOIB_1">
      <item>, OIB 67817873055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4F076F-3D67-4843-9D76-5DA2BA5297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487</properties:Words>
  <properties:Characters>2688</properties:Characters>
  <properties:Lines>107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2018-09-25T06:20:00Z</dcterms:created>
  <dc:creator>hermanj</dc:creator>
  <cp:lastModifiedBy>Danijela Sekulić</cp:lastModifiedBy>
  <cp:lastPrinted>2018-09-20T07:11:00Z</cp:lastPrinted>
  <dcterms:modified xmlns:xsi="http://www.w3.org/2001/XMLSchema-instance" xsi:type="dcterms:W3CDTF">2018-09-25T06:23:00Z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(PEČANIĆ - PU.docx)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