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6551" w14:paraId="8e76551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397B2E">
        <w:rPr>
          <w:b/>
        </w:rPr>
        <w:t>330</w:t>
      </w:r>
      <w:r w:rsidR="000D330B" w:rsidRPr="005153ED">
        <w:rPr>
          <w:b/>
        </w:rPr>
        <w:t>/201</w:t>
      </w:r>
      <w:r w:rsidR="00397B2E">
        <w:rPr>
          <w:b/>
        </w:rPr>
        <w:t>8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724205" cx="68762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314" cx="6877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6C7F48" w:rsidP="006C7F48" w:rsidR="006C7F48"/>
    <w:p w:rsidRDefault="007B7B45" w:rsidP="006C7F48" w:rsidR="007B7B45">
      <w:pPr>
        <w:jc w:val="center"/>
        <w:rPr>
          <w:b/>
        </w:rPr>
      </w:pPr>
    </w:p>
    <w:p w:rsidRDefault="006C7F48" w:rsidP="006C7F48" w:rsidR="00CC2466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7B7B45" w:rsidP="006C7F48" w:rsidR="007B7B45" w:rsidRPr="006C7F48">
      <w:pPr>
        <w:jc w:val="center"/>
        <w:rPr>
          <w:b/>
        </w:rPr>
      </w:pP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397B2E" w:rsidR="00DB1319">
      <w:pPr>
        <w:ind w:firstLine="708"/>
        <w:jc w:val="both"/>
      </w:pPr>
      <w:r w:rsidRPr="005153ED">
        <w:t xml:space="preserve">Trgovački sud u Splitu, Stalna služba u Dubrovniku, po sucu tog suda Katarini Franković, kao sucu pojedincu, u </w:t>
      </w:r>
      <w:r w:rsidR="00BF413D">
        <w:t>pred</w:t>
      </w:r>
      <w:r w:rsidRPr="005153ED">
        <w:t xml:space="preserve">stečajnom postupku nad dužnikom </w:t>
      </w:r>
      <w:r w:rsidR="00397B2E" w:rsidRPr="00397B2E">
        <w:t>FELICITA, d.o.o. za ugostiteljstvo, trgovinu, ribarstvo i stočarstvo, Zaklopatica (Općina Lastovo), Zaklopatica 44, MBS: 060077852, OIB: 03980990076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397B2E">
        <w:t>17</w:t>
      </w:r>
      <w:r w:rsidRPr="005153ED">
        <w:t xml:space="preserve">. </w:t>
      </w:r>
      <w:r w:rsidR="00397B2E">
        <w:t>rujn</w:t>
      </w:r>
      <w:r w:rsidR="00542073" w:rsidRPr="005153ED">
        <w:t>a</w:t>
      </w:r>
      <w:r w:rsidR="005153ED" w:rsidRPr="005153ED">
        <w:t xml:space="preserve"> 201</w:t>
      </w:r>
      <w:r w:rsidR="00397B2E">
        <w:t>8</w:t>
      </w:r>
      <w:r w:rsidRPr="005153ED">
        <w:t xml:space="preserve">. godine u prisutnosti </w:t>
      </w:r>
      <w:r w:rsidR="00BF413D">
        <w:t>povjerenika</w:t>
      </w:r>
      <w:r w:rsidR="00397B2E" w:rsidRPr="00397B2E">
        <w:t xml:space="preserve"> Ante Mrkonjić, osobno</w:t>
      </w:r>
      <w:r w:rsidR="00397B2E">
        <w:t>, punomoćnika dužnika Marini Maslek, odvjetnica u Dubrovniku, te vjerovnika: za RH, zastupnik po zakonu zamjenik u  Županijskom državnom odvjetništvu u Dubrovnik, Tihan Hilje, Hrvatske šume d.o.o., Zagreb, zastupane po zamjeniku punomoćnika Goranu Vidović, odvjetnik u Dubrovniku, Micro-Lastovo 2 d.o.o., Civljane, zastupano po punomoćniku Miroslavu Šarić, odvjetniku u Splitu, Agroproteinka d.d., Sesvete, zastupana po zamjeniku punomoćnika Marini Bašica, odvjetnička vježbenica kod odvjetnika Slavena Šoše</w:t>
      </w:r>
      <w:r w:rsidR="0017219E">
        <w:t xml:space="preserve">, dana </w:t>
      </w:r>
      <w:r w:rsidR="00397B2E">
        <w:t>19</w:t>
      </w:r>
      <w:r w:rsidR="0017219E">
        <w:t xml:space="preserve">. </w:t>
      </w:r>
      <w:r w:rsidR="00397B2E">
        <w:t>rujn</w:t>
      </w:r>
      <w:r w:rsidR="005153ED">
        <w:t>a 201</w:t>
      </w:r>
      <w:r w:rsidR="00397B2E">
        <w:t>8</w:t>
      </w:r>
      <w:r w:rsidRPr="005153ED">
        <w:t>. godine,</w:t>
      </w:r>
    </w:p>
    <w:p w:rsidRDefault="007B7B45" w:rsidP="00397B2E" w:rsidR="007B7B45" w:rsidRPr="005153ED">
      <w:pPr>
        <w:ind w:firstLine="708"/>
        <w:jc w:val="both"/>
      </w:pP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763D74" w:rsidR="00256843">
      <w:pPr>
        <w:jc w:val="both"/>
      </w:pPr>
      <w:r w:rsidRPr="005153ED">
        <w:t xml:space="preserve">Utvrđuju se tražbine </w:t>
      </w:r>
      <w:r w:rsidR="00BF413D">
        <w:t xml:space="preserve">slijedećih </w:t>
      </w:r>
      <w:r w:rsidRPr="005153ED">
        <w:t>vjerovnika</w:t>
      </w:r>
      <w:r w:rsidR="00BF413D">
        <w:t xml:space="preserve"> prema dužniku</w:t>
      </w:r>
      <w:r w:rsidR="00BF413D" w:rsidRPr="00BF413D">
        <w:t xml:space="preserve"> </w:t>
      </w:r>
      <w:r w:rsidR="00397B2E" w:rsidRPr="00397B2E">
        <w:t>FELICITA, d.o.o. za ugostiteljstvo, trgovinu, ribarstvo i stočarstvo, Zaklopatica (Općina Lastovo), Zaklopatica 44, MBS: 060077852, OIB: 03980990076</w:t>
      </w:r>
      <w:r w:rsidR="00BF413D">
        <w:t xml:space="preserve"> </w:t>
      </w:r>
      <w:r w:rsidRPr="005153ED">
        <w:t>:</w:t>
      </w:r>
    </w:p>
    <w:p w:rsidRDefault="009E0823" w:rsidP="009E0823" w:rsidR="009E0823">
      <w:pPr>
        <w:pStyle w:val="Odlomakpopisa"/>
        <w:jc w:val="both"/>
      </w:pPr>
    </w:p>
    <w:p w:rsidRDefault="00397B2E" w:rsidP="00397B2E" w:rsidR="00397B2E">
      <w:pPr>
        <w:ind w:hanging="648" w:left="708"/>
        <w:jc w:val="both"/>
      </w:pPr>
      <w:r>
        <w:t>1.</w:t>
      </w:r>
      <w:r>
        <w:tab/>
        <w:t>ABC TISAK društvo s ograničenom odgovornošću za grafičku proizvodnju, usluge i trgovinu u stečaju,</w:t>
      </w:r>
      <w:r>
        <w:tab/>
        <w:t>OIB:68699724742,</w:t>
      </w:r>
      <w:r>
        <w:tab/>
        <w:t>Kralja Zvonimira 104D, 21210 Solin za iznos od 2.715,00 kuna,</w:t>
      </w:r>
      <w:r>
        <w:tab/>
        <w:t xml:space="preserve"> </w:t>
      </w:r>
    </w:p>
    <w:p w:rsidRDefault="00397B2E" w:rsidP="00397B2E" w:rsidR="00397B2E">
      <w:pPr>
        <w:ind w:hanging="705" w:left="705"/>
        <w:jc w:val="both"/>
      </w:pPr>
      <w:r>
        <w:t>2.</w:t>
      </w:r>
      <w:r>
        <w:tab/>
        <w:t>AGROPROTEINKA dioničko društvo za zbrinjavanje i toplinsku preradu nusproizvoda životinjskog podrijetla</w:t>
      </w:r>
      <w:r>
        <w:tab/>
        <w:t>, OIB: 80695452345,</w:t>
      </w:r>
      <w:r>
        <w:tab/>
        <w:t>Strojarska cesta 11, 10360 Sesvete, za iznos od 39.494,43 kuna,</w:t>
      </w:r>
    </w:p>
    <w:p w:rsidRDefault="00397B2E" w:rsidP="00397B2E" w:rsidR="00397B2E">
      <w:pPr>
        <w:ind w:hanging="705" w:left="705"/>
        <w:jc w:val="both"/>
      </w:pPr>
      <w:r>
        <w:t>3.</w:t>
      </w:r>
      <w:r>
        <w:tab/>
        <w:t>ALCA ZAGREB trgovačko društvo s ograničenom odgovornošću za uvoz, izvoz i trgovinu na veliko i malo, OIB: 58353015102, Koledovčina 2, 10000 Zagreb,</w:t>
      </w:r>
      <w:r w:rsidRPr="00397B2E">
        <w:t xml:space="preserve"> za iznos od</w:t>
      </w:r>
      <w:r>
        <w:t xml:space="preserve"> 9.414,37 kuna,</w:t>
      </w:r>
      <w:r>
        <w:tab/>
        <w:t xml:space="preserve"> </w:t>
      </w:r>
    </w:p>
    <w:p w:rsidRDefault="00397B2E" w:rsidP="00397B2E" w:rsidR="00397B2E">
      <w:pPr>
        <w:jc w:val="both"/>
      </w:pPr>
      <w:r>
        <w:t>4.</w:t>
      </w:r>
      <w:r>
        <w:tab/>
        <w:t xml:space="preserve">ALFA ATEST d.o.o. za zaštitu na radu, zaštitu od požara i zaštitu okoliša, OIB: </w:t>
      </w:r>
      <w:r>
        <w:tab/>
        <w:t xml:space="preserve">03448022583, Poljička cesta 32, 21000 Split, </w:t>
      </w:r>
      <w:r w:rsidRPr="00397B2E">
        <w:t>za iznos od</w:t>
      </w:r>
      <w:r>
        <w:tab/>
        <w:t>1.250,00 kuna,</w:t>
      </w:r>
      <w:r>
        <w:tab/>
        <w:t xml:space="preserve"> </w:t>
      </w:r>
    </w:p>
    <w:p w:rsidRDefault="00397B2E" w:rsidP="00397B2E" w:rsidR="00397B2E">
      <w:pPr>
        <w:ind w:hanging="705" w:left="705"/>
        <w:jc w:val="both"/>
      </w:pPr>
      <w:r>
        <w:t>5.</w:t>
      </w:r>
      <w:r>
        <w:tab/>
        <w:t>OBRT ZA IZRADU AMBALAŽE, PVC I ALUMINIJSKE FOLIJE"BOROTREND" Pazin, Štranjga 9,vl. Boris Baračić, OIB:72652241035,</w:t>
      </w:r>
      <w:r>
        <w:tab/>
        <w:t xml:space="preserve">ŠTRANJGA 9, 52000 PAZIN, </w:t>
      </w:r>
      <w:r w:rsidRPr="00397B2E">
        <w:t>za iznos od</w:t>
      </w:r>
      <w:r>
        <w:t xml:space="preserve"> 2.074,00 kuna,</w:t>
      </w:r>
      <w:r>
        <w:tab/>
        <w:t xml:space="preserve"> </w:t>
      </w:r>
    </w:p>
    <w:p w:rsidRDefault="00397B2E" w:rsidP="00022202" w:rsidR="00397B2E">
      <w:pPr>
        <w:ind w:hanging="705" w:left="705"/>
        <w:jc w:val="both"/>
      </w:pPr>
      <w:r>
        <w:lastRenderedPageBreak/>
        <w:t>6.</w:t>
      </w:r>
      <w:r>
        <w:tab/>
        <w:t>RASHLAD - OBRT ZA PROIZVODNJU I MONTAŽU RASHLADNIH UREĐAJA, vl. VJEKOSLAV BARČOT, VELA LUKA, 63. Ulica br. 32</w:t>
      </w:r>
      <w:r w:rsidR="00022202">
        <w:t>, OIB:</w:t>
      </w:r>
      <w:r>
        <w:t>22849296511</w:t>
      </w:r>
      <w:r w:rsidR="00022202">
        <w:t xml:space="preserve">, </w:t>
      </w:r>
      <w:r>
        <w:tab/>
        <w:t>ULICA 63 32, 20270 VELA LUKA</w:t>
      </w:r>
      <w:r>
        <w:tab/>
      </w:r>
      <w:r w:rsidR="00022202">
        <w:t xml:space="preserve">, </w:t>
      </w:r>
      <w:r w:rsidR="00022202" w:rsidRPr="00022202">
        <w:t xml:space="preserve">za iznos od </w:t>
      </w:r>
      <w:r>
        <w:t>16.836,92</w:t>
      </w:r>
      <w:r w:rsidR="00022202">
        <w:t xml:space="preserve"> kuna,</w:t>
      </w:r>
      <w:r>
        <w:tab/>
        <w:t xml:space="preserve"> </w:t>
      </w:r>
    </w:p>
    <w:p w:rsidRDefault="00397B2E" w:rsidP="00022202" w:rsidR="00397B2E">
      <w:pPr>
        <w:ind w:hanging="705" w:left="705"/>
        <w:jc w:val="both"/>
      </w:pPr>
      <w:r>
        <w:t>7</w:t>
      </w:r>
      <w:r w:rsidR="00022202">
        <w:t>.</w:t>
      </w:r>
      <w:r>
        <w:tab/>
        <w:t>VIRGINIA, obrt za ribarstvo, turizam i prijevoz, vl. Vinko Bojić, Split, Mihanovićeva 31</w:t>
      </w:r>
      <w:r w:rsidR="00022202">
        <w:t xml:space="preserve">, OIB: 89175036495, </w:t>
      </w:r>
      <w:r>
        <w:t>ANTUNA MIHANOVIĆA 31, 21000 SPLIT</w:t>
      </w:r>
      <w:r w:rsidR="00022202" w:rsidRPr="00022202">
        <w:t xml:space="preserve"> za iznos od</w:t>
      </w:r>
      <w:r>
        <w:tab/>
        <w:t>1.500,00</w:t>
      </w:r>
      <w:r w:rsidR="00022202">
        <w:t xml:space="preserve"> kuna,</w:t>
      </w:r>
      <w:r>
        <w:tab/>
        <w:t xml:space="preserve"> </w:t>
      </w:r>
    </w:p>
    <w:p w:rsidRDefault="00022202" w:rsidP="00397B2E" w:rsidR="00397B2E">
      <w:pPr>
        <w:jc w:val="both"/>
      </w:pPr>
      <w:r>
        <w:t>8.</w:t>
      </w:r>
      <w:r>
        <w:tab/>
        <w:t>U</w:t>
      </w:r>
      <w:r w:rsidR="00397B2E">
        <w:t>gostiteljski obrt "B</w:t>
      </w:r>
      <w:r>
        <w:t xml:space="preserve">asadura" Tribunj, Filip Bolanča, OIB: </w:t>
      </w:r>
      <w:r w:rsidR="00397B2E">
        <w:t>89342236003</w:t>
      </w:r>
      <w:r>
        <w:t xml:space="preserve">, </w:t>
      </w:r>
      <w:r w:rsidR="00397B2E">
        <w:tab/>
        <w:t>BADNJE 9, 22212 TRIBUNJ</w:t>
      </w:r>
      <w:r>
        <w:t>,</w:t>
      </w:r>
      <w:r w:rsidRPr="00022202">
        <w:t xml:space="preserve"> za iznos od</w:t>
      </w:r>
      <w:r>
        <w:t xml:space="preserve"> </w:t>
      </w:r>
      <w:r w:rsidR="00397B2E">
        <w:t>1.000,00</w:t>
      </w:r>
      <w:r>
        <w:t xml:space="preserve"> kuna,</w:t>
      </w:r>
      <w:r w:rsidR="00397B2E">
        <w:tab/>
        <w:t xml:space="preserve"> </w:t>
      </w:r>
    </w:p>
    <w:p w:rsidRDefault="00397B2E" w:rsidP="00022202" w:rsidR="00397B2E">
      <w:pPr>
        <w:ind w:hanging="705" w:left="705"/>
        <w:jc w:val="both"/>
      </w:pPr>
      <w:r>
        <w:t>9</w:t>
      </w:r>
      <w:r w:rsidR="00022202">
        <w:t>.</w:t>
      </w:r>
      <w:r>
        <w:tab/>
        <w:t>HD konzalt, obrt za knjigovodstvene usluge, vl. Hrvoje Bosančić, Solin, Zvonimirova 75</w:t>
      </w:r>
      <w:r w:rsidR="00022202">
        <w:t xml:space="preserve">, OIB:90160610226, </w:t>
      </w:r>
      <w:r>
        <w:t>ULICA PETRA KREŠIMIRA IV 105, 21210 SOLIN</w:t>
      </w:r>
      <w:r w:rsidR="00022202">
        <w:t xml:space="preserve">, </w:t>
      </w:r>
      <w:r w:rsidR="00022202" w:rsidRPr="00022202">
        <w:t>za iznos od</w:t>
      </w:r>
      <w:r w:rsidR="00022202">
        <w:t xml:space="preserve"> </w:t>
      </w:r>
      <w:r>
        <w:t>16.748,50</w:t>
      </w:r>
      <w:r w:rsidR="00022202">
        <w:t xml:space="preserve"> kuna,</w:t>
      </w:r>
      <w:r>
        <w:tab/>
        <w:t xml:space="preserve"> </w:t>
      </w:r>
    </w:p>
    <w:p w:rsidRDefault="00397B2E" w:rsidP="00022202" w:rsidR="00397B2E">
      <w:pPr>
        <w:ind w:hanging="705" w:left="705"/>
        <w:jc w:val="both"/>
      </w:pPr>
      <w:r>
        <w:t>10</w:t>
      </w:r>
      <w:r w:rsidR="00022202">
        <w:t>.</w:t>
      </w:r>
      <w:r>
        <w:tab/>
        <w:t>OBRT ZA CESTOVNI PRIJEVOZ ROBE, VLASNIK MARKO BULJUBAŠIĆ, MAKARSKA, SPLITSKA 13A</w:t>
      </w:r>
      <w:r w:rsidR="00022202">
        <w:t xml:space="preserve">, OIB: </w:t>
      </w:r>
      <w:r>
        <w:t>26014417531</w:t>
      </w:r>
      <w:r w:rsidR="00022202">
        <w:t>,</w:t>
      </w:r>
      <w:r>
        <w:tab/>
        <w:t>SPLITSKA 13A, 21300 MAKARSKA</w:t>
      </w:r>
      <w:r w:rsidR="00022202" w:rsidRPr="00022202">
        <w:t xml:space="preserve"> za iznos od</w:t>
      </w:r>
      <w:r w:rsidR="00022202">
        <w:t xml:space="preserve"> </w:t>
      </w:r>
      <w:r>
        <w:t>14.750,00</w:t>
      </w:r>
      <w:r>
        <w:tab/>
      </w:r>
      <w:r w:rsidR="00022202">
        <w:t xml:space="preserve"> kuna,</w:t>
      </w:r>
      <w:r>
        <w:t xml:space="preserve"> </w:t>
      </w:r>
    </w:p>
    <w:p w:rsidRDefault="00397B2E" w:rsidP="00022202" w:rsidR="00397B2E">
      <w:pPr>
        <w:ind w:hanging="705" w:left="705"/>
        <w:jc w:val="both"/>
      </w:pPr>
      <w:r>
        <w:t>11</w:t>
      </w:r>
      <w:r w:rsidR="00022202">
        <w:t>.</w:t>
      </w:r>
      <w:r>
        <w:tab/>
        <w:t>CROATIA osiguranje d.d.</w:t>
      </w:r>
      <w:r>
        <w:tab/>
      </w:r>
      <w:r w:rsidR="00022202">
        <w:t xml:space="preserve">OIB: </w:t>
      </w:r>
      <w:r>
        <w:t>26187994862</w:t>
      </w:r>
      <w:r w:rsidR="00022202">
        <w:t>,</w:t>
      </w:r>
      <w:r>
        <w:tab/>
        <w:t>Vatroslava Jagića 33, 10000 Zagreb</w:t>
      </w:r>
      <w:r w:rsidR="00022202">
        <w:t xml:space="preserve">, </w:t>
      </w:r>
      <w:r w:rsidR="00022202" w:rsidRPr="00022202">
        <w:t xml:space="preserve">za iznos od </w:t>
      </w:r>
      <w:r>
        <w:t>22.270,09</w:t>
      </w:r>
      <w:r w:rsidR="00022202">
        <w:t xml:space="preserve"> kuna</w:t>
      </w:r>
      <w:r>
        <w:tab/>
        <w:t xml:space="preserve"> </w:t>
      </w:r>
    </w:p>
    <w:p w:rsidRDefault="00397B2E" w:rsidP="00022202" w:rsidR="00397B2E">
      <w:pPr>
        <w:ind w:hanging="705" w:left="705"/>
        <w:jc w:val="both"/>
      </w:pPr>
      <w:r>
        <w:t>12</w:t>
      </w:r>
      <w:r w:rsidR="00022202">
        <w:t>.</w:t>
      </w:r>
      <w:r>
        <w:tab/>
        <w:t>CVITANOVIĆ d.o.o. za trgovinu i prijevoz</w:t>
      </w:r>
      <w:r w:rsidR="00022202">
        <w:t xml:space="preserve">. OIB: </w:t>
      </w:r>
      <w:r>
        <w:tab/>
        <w:t>09132528421</w:t>
      </w:r>
      <w:r w:rsidR="00022202">
        <w:t xml:space="preserve">, </w:t>
      </w:r>
      <w:r>
        <w:tab/>
        <w:t>Žedno Drage 35, 21400 Supetar</w:t>
      </w:r>
      <w:r w:rsidR="00022202" w:rsidRPr="00022202">
        <w:t xml:space="preserve"> </w:t>
      </w:r>
      <w:r w:rsidR="00022202">
        <w:t xml:space="preserve">za iznos od </w:t>
      </w:r>
      <w:r>
        <w:t>6.377,00</w:t>
      </w:r>
      <w:r w:rsidR="00022202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t>13</w:t>
      </w:r>
      <w:r w:rsidR="00022202">
        <w:t>.</w:t>
      </w:r>
      <w:r>
        <w:tab/>
        <w:t>Odvjetnik MARKO C</w:t>
      </w:r>
      <w:r w:rsidR="00022202">
        <w:t xml:space="preserve">VRKOVIĆ, Županijska 44, Vukovar, OIB: </w:t>
      </w:r>
      <w:r>
        <w:t>10255320499</w:t>
      </w:r>
      <w:r>
        <w:tab/>
        <w:t>KNEZA MISLAVA 11, 32100 VINKOVCI</w:t>
      </w:r>
      <w:r>
        <w:tab/>
      </w:r>
      <w:r w:rsidR="00022202">
        <w:t xml:space="preserve">, </w:t>
      </w:r>
      <w:r w:rsidR="00022202" w:rsidRPr="00022202">
        <w:t xml:space="preserve">za iznos od </w:t>
      </w:r>
      <w:r>
        <w:t>1.000,00</w:t>
      </w:r>
      <w:r>
        <w:tab/>
        <w:t xml:space="preserve"> </w:t>
      </w:r>
      <w:r w:rsidR="00022202">
        <w:t>kuna,</w:t>
      </w:r>
    </w:p>
    <w:p w:rsidRDefault="00397B2E" w:rsidP="00022202" w:rsidR="00397B2E">
      <w:pPr>
        <w:ind w:hanging="705" w:left="705"/>
        <w:jc w:val="both"/>
      </w:pPr>
      <w:r>
        <w:t>14</w:t>
      </w:r>
      <w:r w:rsidR="00022202">
        <w:t>.</w:t>
      </w:r>
      <w:r>
        <w:tab/>
        <w:t>ĆALIŠ d.o.o. za proizvodnju i trgovinu</w:t>
      </w:r>
      <w:r w:rsidR="00022202">
        <w:t xml:space="preserve">, OIB: </w:t>
      </w:r>
      <w:r>
        <w:t>31668679312</w:t>
      </w:r>
      <w:r w:rsidR="00022202">
        <w:t xml:space="preserve">, </w:t>
      </w:r>
      <w:r>
        <w:t>Poljska 55, 31400 Đakovo</w:t>
      </w:r>
      <w:r w:rsidR="00022202" w:rsidRPr="00022202">
        <w:t xml:space="preserve"> za iznos od</w:t>
      </w:r>
      <w:r>
        <w:tab/>
        <w:t>812,50</w:t>
      </w:r>
      <w:r w:rsidR="00022202">
        <w:t xml:space="preserve"> kuna,</w:t>
      </w:r>
      <w:r>
        <w:tab/>
        <w:t xml:space="preserve"> </w:t>
      </w:r>
    </w:p>
    <w:p w:rsidRDefault="00397B2E" w:rsidP="00022202" w:rsidR="00397B2E">
      <w:pPr>
        <w:ind w:hanging="705" w:left="705"/>
        <w:jc w:val="both"/>
      </w:pPr>
      <w:r>
        <w:t>15</w:t>
      </w:r>
      <w:r w:rsidR="00022202">
        <w:t>.</w:t>
      </w:r>
      <w:r>
        <w:tab/>
        <w:t>ČISTOĆA društvo s ograničenom odgovornošću za obavljanje komunalnih djelatnosti održavanja čistoće i odlaganja komunalnog otpada</w:t>
      </w:r>
      <w:r>
        <w:tab/>
      </w:r>
      <w:r w:rsidR="00022202">
        <w:t xml:space="preserve">, OIB: </w:t>
      </w:r>
      <w:r>
        <w:t>38812451417</w:t>
      </w:r>
      <w:r w:rsidR="00022202">
        <w:t>,</w:t>
      </w:r>
      <w:r>
        <w:tab/>
        <w:t>Put Plokita 81, 21000 Split</w:t>
      </w:r>
      <w:r w:rsidR="00022202">
        <w:t xml:space="preserve">, </w:t>
      </w:r>
      <w:r w:rsidR="00022202" w:rsidRPr="00022202">
        <w:t>za iznos od</w:t>
      </w:r>
      <w:r w:rsidR="00022202">
        <w:t xml:space="preserve"> </w:t>
      </w:r>
      <w:r>
        <w:t>4.112,44</w:t>
      </w:r>
      <w:r w:rsidR="00022202">
        <w:t xml:space="preserve"> kuna,</w:t>
      </w:r>
      <w:r>
        <w:tab/>
        <w:t xml:space="preserve"> </w:t>
      </w:r>
    </w:p>
    <w:p w:rsidRDefault="00397B2E" w:rsidP="00022202" w:rsidR="00397B2E">
      <w:pPr>
        <w:ind w:hanging="705" w:left="705"/>
        <w:jc w:val="both"/>
      </w:pPr>
      <w:r>
        <w:t>16</w:t>
      </w:r>
      <w:r w:rsidR="00022202">
        <w:t>.</w:t>
      </w:r>
      <w:r>
        <w:tab/>
        <w:t>NADALINA, obrt za ribarstvo, preradu, trgovinu i prijevoz, vl. Ana Čudina, Kaštel Stari, Put Gospe Stomorije 28</w:t>
      </w:r>
      <w:r w:rsidR="00022202">
        <w:t>, OIB:</w:t>
      </w:r>
      <w:r>
        <w:tab/>
        <w:t>58675240418</w:t>
      </w:r>
      <w:r w:rsidR="00022202">
        <w:t xml:space="preserve">, </w:t>
      </w:r>
      <w:r>
        <w:t>ULICA FRA PAVLA MELADE 10A, 21217 KAŠTEL ŠTAFILIĆ</w:t>
      </w:r>
      <w:r w:rsidR="00022202">
        <w:t xml:space="preserve">, </w:t>
      </w:r>
      <w:r w:rsidR="00022202" w:rsidRPr="00022202">
        <w:t>za iznos od</w:t>
      </w:r>
      <w:r w:rsidR="00022202">
        <w:t xml:space="preserve"> </w:t>
      </w:r>
      <w:r>
        <w:t>10.078,86</w:t>
      </w:r>
      <w:r w:rsidR="00022202">
        <w:t xml:space="preserve"> kuna, </w:t>
      </w:r>
      <w:r>
        <w:tab/>
        <w:t xml:space="preserve"> </w:t>
      </w:r>
    </w:p>
    <w:p w:rsidRDefault="00397B2E" w:rsidP="00022202" w:rsidR="00397B2E">
      <w:pPr>
        <w:ind w:hanging="705" w:left="705"/>
        <w:jc w:val="both"/>
      </w:pPr>
      <w:r>
        <w:t>17</w:t>
      </w:r>
      <w:r w:rsidR="00022202">
        <w:t>.</w:t>
      </w:r>
      <w:r>
        <w:tab/>
        <w:t>DAJNA društvo s ograničenom odgovornošću za preradu i konzerviranje riba i ribljih proizvod</w:t>
      </w:r>
      <w:r w:rsidR="00022202">
        <w:t xml:space="preserve">a, OIB: 62106979220, </w:t>
      </w:r>
      <w:r>
        <w:t>Put polja 4, 22243 Murter</w:t>
      </w:r>
      <w:r>
        <w:tab/>
      </w:r>
      <w:r w:rsidR="00022202">
        <w:t xml:space="preserve">, </w:t>
      </w:r>
      <w:r w:rsidR="00022202" w:rsidRPr="00022202">
        <w:t xml:space="preserve">za iznos od </w:t>
      </w:r>
      <w:r>
        <w:t>28.925,00</w:t>
      </w:r>
      <w:r w:rsidR="00022202">
        <w:t xml:space="preserve"> kuna,</w:t>
      </w:r>
      <w:r>
        <w:tab/>
        <w:t xml:space="preserve"> </w:t>
      </w:r>
    </w:p>
    <w:p w:rsidRDefault="00397B2E" w:rsidP="00022202" w:rsidR="00397B2E">
      <w:pPr>
        <w:ind w:hanging="705" w:left="705"/>
        <w:jc w:val="both"/>
      </w:pPr>
      <w:r>
        <w:t>18</w:t>
      </w:r>
      <w:r w:rsidR="00022202">
        <w:t>.</w:t>
      </w:r>
      <w:r>
        <w:tab/>
        <w:t>LUBIN, obrt za proizvodnju i trgovinu ribarskim mrežama, vl. Miroslav Dugandžić, Komin, Lučica 25</w:t>
      </w:r>
      <w:r w:rsidR="00022202">
        <w:t>, OIB:</w:t>
      </w:r>
      <w:r>
        <w:t>12480733941</w:t>
      </w:r>
      <w:r w:rsidR="00022202">
        <w:t xml:space="preserve">, </w:t>
      </w:r>
      <w:r>
        <w:t>LUČICA 25, 20344 KOMIN</w:t>
      </w:r>
      <w:r w:rsidR="00022202">
        <w:t xml:space="preserve">, </w:t>
      </w:r>
      <w:r w:rsidR="00022202" w:rsidRPr="00022202">
        <w:t xml:space="preserve">za iznos od </w:t>
      </w:r>
      <w:r>
        <w:t>3.608,79</w:t>
      </w:r>
      <w:r w:rsidR="00022202">
        <w:t xml:space="preserve"> kuna,</w:t>
      </w:r>
      <w:r>
        <w:tab/>
        <w:t xml:space="preserve"> </w:t>
      </w:r>
    </w:p>
    <w:p w:rsidRDefault="00397B2E" w:rsidP="00022202" w:rsidR="00397B2E">
      <w:pPr>
        <w:ind w:hanging="705" w:left="705"/>
        <w:jc w:val="both"/>
      </w:pPr>
      <w:r>
        <w:t>19</w:t>
      </w:r>
      <w:r w:rsidR="00022202">
        <w:t>.</w:t>
      </w:r>
      <w:r>
        <w:tab/>
        <w:t>"ĐILAS ŽARKO - OBRT ZA MORSKI RIBOLOV", KORČULA, Korčulanskih domobrana bb</w:t>
      </w:r>
      <w:r w:rsidR="00022202">
        <w:t xml:space="preserve">, OIB: </w:t>
      </w:r>
      <w:r>
        <w:tab/>
        <w:t>95173458393</w:t>
      </w:r>
      <w:r>
        <w:tab/>
        <w:t>KORČULANS</w:t>
      </w:r>
      <w:r w:rsidR="00022202">
        <w:t xml:space="preserve">KIH DOMOBRANA 51, 20260 KORČULA, </w:t>
      </w:r>
      <w:r w:rsidR="00022202" w:rsidRPr="00022202">
        <w:t xml:space="preserve">za iznos od </w:t>
      </w:r>
      <w:r>
        <w:t>32.099,47</w:t>
      </w:r>
      <w:r w:rsidR="00022202">
        <w:t xml:space="preserve"> kuna,</w:t>
      </w:r>
      <w:r>
        <w:tab/>
        <w:t xml:space="preserve"> </w:t>
      </w:r>
    </w:p>
    <w:p w:rsidRDefault="00397B2E" w:rsidP="006676AC" w:rsidR="00397B2E">
      <w:pPr>
        <w:ind w:hanging="705" w:left="705"/>
        <w:jc w:val="both"/>
      </w:pPr>
      <w:r>
        <w:t>20</w:t>
      </w:r>
      <w:r w:rsidR="00022202">
        <w:t>.</w:t>
      </w:r>
      <w:r>
        <w:tab/>
        <w:t>EKO-DERATIZACIJA d.o.o. za deratizaciju, dezinsekciju i dezinfekciju</w:t>
      </w:r>
      <w:r w:rsidR="006676AC">
        <w:t xml:space="preserve">, </w:t>
      </w:r>
      <w:r>
        <w:tab/>
      </w:r>
      <w:r w:rsidR="006676AC">
        <w:t xml:space="preserve">OIB: </w:t>
      </w:r>
      <w:r>
        <w:t>38001831721</w:t>
      </w:r>
      <w:r w:rsidR="006676AC">
        <w:t xml:space="preserve">, </w:t>
      </w:r>
      <w:r>
        <w:t>Črnkovečka 9 A, 10000 Zagreb</w:t>
      </w:r>
      <w:r w:rsidR="006676AC" w:rsidRPr="006676AC">
        <w:t xml:space="preserve"> za iznos od</w:t>
      </w:r>
      <w:r w:rsidR="006676AC">
        <w:t xml:space="preserve"> </w:t>
      </w:r>
      <w:r>
        <w:t>1.500,00</w:t>
      </w:r>
      <w:r w:rsidR="006676AC">
        <w:t xml:space="preserve"> kuna,</w:t>
      </w:r>
      <w:r>
        <w:tab/>
        <w:t xml:space="preserve"> </w:t>
      </w:r>
    </w:p>
    <w:p w:rsidRDefault="00397B2E" w:rsidP="006676AC" w:rsidR="00397B2E">
      <w:pPr>
        <w:ind w:hanging="705" w:left="705"/>
        <w:jc w:val="both"/>
      </w:pPr>
      <w:r>
        <w:t>21</w:t>
      </w:r>
      <w:r w:rsidR="006676AC">
        <w:t>.</w:t>
      </w:r>
      <w:r>
        <w:tab/>
        <w:t>Financijska agencija</w:t>
      </w:r>
      <w:r w:rsidR="006676AC">
        <w:t xml:space="preserve">, OIB: 85821130368, </w:t>
      </w:r>
      <w:r>
        <w:t>Ulica grada Vukovara 70, 10000 Zagreb</w:t>
      </w:r>
      <w:r w:rsidR="006676AC">
        <w:t>,</w:t>
      </w:r>
      <w:r w:rsidR="006676AC" w:rsidRPr="006676AC">
        <w:t xml:space="preserve"> za iznos od</w:t>
      </w:r>
      <w:r w:rsidR="006676AC">
        <w:t xml:space="preserve"> </w:t>
      </w:r>
      <w:r>
        <w:t>125,62</w:t>
      </w:r>
      <w:r w:rsidR="006676AC">
        <w:t xml:space="preserve"> kuna,</w:t>
      </w:r>
      <w:r>
        <w:tab/>
        <w:t xml:space="preserve"> </w:t>
      </w:r>
    </w:p>
    <w:p w:rsidRDefault="00397B2E" w:rsidP="006676AC" w:rsidR="00397B2E">
      <w:pPr>
        <w:ind w:hanging="705" w:left="705"/>
        <w:jc w:val="both"/>
      </w:pPr>
      <w:r>
        <w:t>22</w:t>
      </w:r>
      <w:r w:rsidR="006676AC">
        <w:t>.</w:t>
      </w:r>
      <w:r>
        <w:tab/>
        <w:t>GASTRO DYNAMIC d.o.o. za trgovinu i usluge</w:t>
      </w:r>
      <w:r w:rsidR="006676AC">
        <w:t xml:space="preserve">, OIB: </w:t>
      </w:r>
      <w:r>
        <w:t>97126433489</w:t>
      </w:r>
      <w:r w:rsidR="006676AC">
        <w:t xml:space="preserve">, </w:t>
      </w:r>
      <w:r>
        <w:t>Cetinska 16, 21311 Stobreč</w:t>
      </w:r>
      <w:r>
        <w:tab/>
      </w:r>
      <w:r w:rsidR="006676AC">
        <w:t xml:space="preserve">, za iznos od </w:t>
      </w:r>
      <w:r>
        <w:t>3.634,00</w:t>
      </w:r>
      <w:r w:rsidR="006676AC">
        <w:t xml:space="preserve"> kuna,</w:t>
      </w:r>
      <w:r>
        <w:tab/>
        <w:t xml:space="preserve"> </w:t>
      </w:r>
    </w:p>
    <w:p w:rsidRDefault="00397B2E" w:rsidP="006676AC" w:rsidR="00397B2E">
      <w:pPr>
        <w:ind w:hanging="705" w:left="705"/>
        <w:jc w:val="both"/>
      </w:pPr>
      <w:r>
        <w:t>23</w:t>
      </w:r>
      <w:r w:rsidR="006676AC">
        <w:t>.</w:t>
      </w:r>
      <w:r>
        <w:tab/>
        <w:t>GRAĐENJE SPLIT društvo s ograničenom odgovornošću za građevinar</w:t>
      </w:r>
      <w:r w:rsidR="006676AC">
        <w:t xml:space="preserve">stvo, trgovinu i ugostiteljstvo, OIB: </w:t>
      </w:r>
      <w:r>
        <w:t>42492876720</w:t>
      </w:r>
      <w:r w:rsidR="006676AC">
        <w:t>,</w:t>
      </w:r>
      <w:r>
        <w:tab/>
        <w:t xml:space="preserve">Šibenska 33, </w:t>
      </w:r>
      <w:r w:rsidR="006676AC">
        <w:t xml:space="preserve">21000 Split, </w:t>
      </w:r>
      <w:r w:rsidR="006676AC" w:rsidRPr="006676AC">
        <w:t xml:space="preserve">za iznos od </w:t>
      </w:r>
      <w:r>
        <w:t>177.446,85</w:t>
      </w:r>
      <w:r w:rsidR="006676AC">
        <w:t xml:space="preserve"> kuna,</w:t>
      </w:r>
      <w:r>
        <w:tab/>
        <w:t xml:space="preserve"> </w:t>
      </w:r>
    </w:p>
    <w:p w:rsidRDefault="00397B2E" w:rsidP="006676AC" w:rsidR="00397B2E">
      <w:pPr>
        <w:ind w:hanging="705" w:left="705"/>
        <w:jc w:val="both"/>
      </w:pPr>
      <w:r>
        <w:t>24</w:t>
      </w:r>
      <w:r w:rsidR="006676AC">
        <w:t>.</w:t>
      </w:r>
      <w:r>
        <w:tab/>
        <w:t>MARINPLAST, obrt za proizvodnju plastične ambalaže, vl. Marinko Gusić, Klis, Kneza Trpimira 217</w:t>
      </w:r>
      <w:r w:rsidR="006676AC">
        <w:t xml:space="preserve">, OIB: </w:t>
      </w:r>
      <w:r>
        <w:t>25257975975</w:t>
      </w:r>
      <w:r>
        <w:tab/>
        <w:t>KNEZA TRPIMIRA 217, 21231 KLIS</w:t>
      </w:r>
      <w:r>
        <w:tab/>
      </w:r>
      <w:r w:rsidR="006676AC" w:rsidRPr="006676AC">
        <w:t xml:space="preserve">za iznos od </w:t>
      </w:r>
      <w:r>
        <w:t>600,00</w:t>
      </w:r>
      <w:r w:rsidR="006676AC">
        <w:t xml:space="preserve"> kuna, </w:t>
      </w:r>
      <w:r>
        <w:tab/>
        <w:t xml:space="preserve"> </w:t>
      </w:r>
    </w:p>
    <w:p w:rsidRDefault="00397B2E" w:rsidP="006676AC" w:rsidR="00397B2E">
      <w:pPr>
        <w:ind w:hanging="705" w:left="705"/>
        <w:jc w:val="both"/>
      </w:pPr>
      <w:r>
        <w:t>25</w:t>
      </w:r>
      <w:r w:rsidR="006676AC">
        <w:t>.</w:t>
      </w:r>
      <w:r>
        <w:tab/>
        <w:t>HEP - Opskrba d.o.o. za opskrbu potrošača električnom, toplinskom energijom i plinom</w:t>
      </w:r>
      <w:r w:rsidR="006676AC">
        <w:t xml:space="preserve">, OIB: </w:t>
      </w:r>
      <w:r>
        <w:tab/>
        <w:t>63073332379</w:t>
      </w:r>
      <w:r>
        <w:tab/>
      </w:r>
      <w:r w:rsidR="006676AC">
        <w:t xml:space="preserve">, </w:t>
      </w:r>
      <w:r>
        <w:t>Ulica grada Vukovara 37, 10000 Zagreb</w:t>
      </w:r>
      <w:r w:rsidR="006676AC">
        <w:t xml:space="preserve">, </w:t>
      </w:r>
      <w:r w:rsidR="006676AC" w:rsidRPr="006676AC">
        <w:t>za iznos od</w:t>
      </w:r>
      <w:r w:rsidR="006676AC">
        <w:t xml:space="preserve"> </w:t>
      </w:r>
      <w:r>
        <w:t>12.291,40</w:t>
      </w:r>
      <w:r w:rsidR="006676AC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lastRenderedPageBreak/>
        <w:t>26</w:t>
      </w:r>
      <w:r w:rsidR="006676AC">
        <w:t>.</w:t>
      </w:r>
      <w:r>
        <w:tab/>
        <w:t>Hrvatske vode, pra</w:t>
      </w:r>
      <w:r w:rsidR="006676AC">
        <w:t xml:space="preserve">vna osoba za upravljanje vodama, OIB: </w:t>
      </w:r>
      <w:r>
        <w:t>28921383001</w:t>
      </w:r>
      <w:r w:rsidR="006F357C">
        <w:t xml:space="preserve">, </w:t>
      </w:r>
      <w:r>
        <w:tab/>
        <w:t>Grada Vukovara 220, 10000 Zagreb</w:t>
      </w:r>
      <w:r w:rsidR="006F357C">
        <w:t>,</w:t>
      </w:r>
      <w:r w:rsidR="006F357C" w:rsidRPr="006F357C">
        <w:t xml:space="preserve"> za iznos od</w:t>
      </w:r>
      <w:r w:rsidR="006F357C">
        <w:t xml:space="preserve"> </w:t>
      </w:r>
      <w:r>
        <w:t>3.803,75</w:t>
      </w:r>
      <w:r w:rsidR="006F357C">
        <w:t xml:space="preserve"> kuna,</w:t>
      </w:r>
      <w:r>
        <w:tab/>
        <w:t xml:space="preserve"> </w:t>
      </w:r>
    </w:p>
    <w:p w:rsidRDefault="00397B2E" w:rsidP="006F357C" w:rsidR="00397B2E">
      <w:pPr>
        <w:ind w:hanging="705" w:left="705"/>
        <w:jc w:val="both"/>
      </w:pPr>
      <w:r>
        <w:t>27</w:t>
      </w:r>
      <w:r w:rsidR="006F357C">
        <w:t>.</w:t>
      </w:r>
      <w:r>
        <w:tab/>
        <w:t>Hrvatski operator prijenosnog sustava d.o.o.</w:t>
      </w:r>
      <w:r>
        <w:tab/>
      </w:r>
      <w:r w:rsidR="006F357C">
        <w:t xml:space="preserve">, OIB: </w:t>
      </w:r>
      <w:r>
        <w:t>13148821633</w:t>
      </w:r>
      <w:r w:rsidR="006F357C">
        <w:t>,</w:t>
      </w:r>
      <w:r>
        <w:tab/>
        <w:t>Kupska 4, 10000 Zagreb</w:t>
      </w:r>
      <w:r w:rsidR="006F357C">
        <w:t xml:space="preserve">, </w:t>
      </w:r>
      <w:r w:rsidR="006F357C" w:rsidRPr="006F357C">
        <w:t xml:space="preserve">za iznos od </w:t>
      </w:r>
      <w:r>
        <w:t>12.000,00</w:t>
      </w:r>
      <w:r w:rsidR="006F357C">
        <w:t xml:space="preserve"> kuna,</w:t>
      </w:r>
      <w:r>
        <w:tab/>
        <w:t xml:space="preserve"> </w:t>
      </w:r>
    </w:p>
    <w:p w:rsidRDefault="00397B2E" w:rsidP="006F357C" w:rsidR="00397B2E">
      <w:pPr>
        <w:ind w:hanging="705" w:left="705"/>
        <w:jc w:val="both"/>
      </w:pPr>
      <w:r>
        <w:t>28</w:t>
      </w:r>
      <w:r w:rsidR="006F357C">
        <w:t>.</w:t>
      </w:r>
      <w:r>
        <w:tab/>
        <w:t>HRVATSKE ŠUME dru</w:t>
      </w:r>
      <w:r w:rsidR="006F357C">
        <w:t xml:space="preserve">štvo s ograničenom odgovornošću, OIB: </w:t>
      </w:r>
      <w:r>
        <w:t>69693144506</w:t>
      </w:r>
      <w:r w:rsidR="006F357C">
        <w:t xml:space="preserve">, </w:t>
      </w:r>
      <w:r>
        <w:tab/>
        <w:t>Ulica Kneza Branimira 1, 10000 Zagreb</w:t>
      </w:r>
      <w:r w:rsidR="006F357C" w:rsidRPr="006F357C">
        <w:t xml:space="preserve"> </w:t>
      </w:r>
      <w:r w:rsidR="006F357C">
        <w:t xml:space="preserve">za iznos od </w:t>
      </w:r>
      <w:r>
        <w:t>7.425,24</w:t>
      </w:r>
      <w:r w:rsidR="006F357C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t>29</w:t>
      </w:r>
      <w:r w:rsidR="006F357C">
        <w:t>.</w:t>
      </w:r>
      <w:r>
        <w:tab/>
        <w:t>IMOTA d.d. za poljodjelstvo, trgovinu i ugostiteljstvo u stečaju</w:t>
      </w:r>
      <w:r w:rsidR="006F357C">
        <w:t>, OIB:</w:t>
      </w:r>
      <w:r>
        <w:t>02297833542</w:t>
      </w:r>
      <w:r>
        <w:tab/>
        <w:t>Perinuša</w:t>
      </w:r>
      <w:r w:rsidR="006F357C">
        <w:t xml:space="preserve"> </w:t>
      </w:r>
      <w:r>
        <w:t>bb, 21260 Donji Proložac</w:t>
      </w:r>
      <w:r>
        <w:tab/>
      </w:r>
      <w:r w:rsidR="006F357C">
        <w:t xml:space="preserve">za iznos od </w:t>
      </w:r>
      <w:r>
        <w:t>13.208,12</w:t>
      </w:r>
      <w:r>
        <w:tab/>
        <w:t xml:space="preserve"> </w:t>
      </w:r>
      <w:r w:rsidR="006F357C">
        <w:t>kuna,</w:t>
      </w:r>
    </w:p>
    <w:p w:rsidRDefault="00397B2E" w:rsidP="006F357C" w:rsidR="00397B2E">
      <w:pPr>
        <w:ind w:hanging="705" w:left="705"/>
        <w:jc w:val="both"/>
      </w:pPr>
      <w:r>
        <w:t>30</w:t>
      </w:r>
      <w:r w:rsidR="006F357C">
        <w:t>.</w:t>
      </w:r>
      <w:r>
        <w:tab/>
        <w:t>IN CAPITA društvo s ograničenom odgovornošću za pos</w:t>
      </w:r>
      <w:r w:rsidR="006F357C">
        <w:t>lovne usluge, putnička agencija, OIB:</w:t>
      </w:r>
      <w:r>
        <w:t>11261512176</w:t>
      </w:r>
      <w:r w:rsidR="006F357C">
        <w:t xml:space="preserve">, </w:t>
      </w:r>
      <w:r>
        <w:t>114. Brigade 8, 21000 Split</w:t>
      </w:r>
      <w:r w:rsidR="006F357C" w:rsidRPr="006F357C">
        <w:t xml:space="preserve"> </w:t>
      </w:r>
      <w:r w:rsidR="006F357C">
        <w:t xml:space="preserve">za iznos od </w:t>
      </w:r>
      <w:r>
        <w:t>7.420,30</w:t>
      </w:r>
      <w:r w:rsidR="006F357C">
        <w:t xml:space="preserve"> kuna,</w:t>
      </w:r>
    </w:p>
    <w:p w:rsidRDefault="00397B2E" w:rsidP="00397B2E" w:rsidR="00397B2E">
      <w:pPr>
        <w:jc w:val="both"/>
      </w:pPr>
      <w:r>
        <w:t>31</w:t>
      </w:r>
      <w:r w:rsidR="006F357C">
        <w:t>.</w:t>
      </w:r>
      <w:r>
        <w:tab/>
        <w:t>ISKON INTERNET d.d. za</w:t>
      </w:r>
      <w:r w:rsidR="006F357C">
        <w:t xml:space="preserve"> informatiku i telekomunikacije, OIB: </w:t>
      </w:r>
      <w:r>
        <w:t>36779353407</w:t>
      </w:r>
      <w:r>
        <w:tab/>
        <w:t>Garićgradska 18, 10000 Zagreb</w:t>
      </w:r>
      <w:r w:rsidR="006F357C" w:rsidRPr="006F357C">
        <w:t xml:space="preserve"> </w:t>
      </w:r>
      <w:r w:rsidR="006F357C">
        <w:t xml:space="preserve">za iznos od </w:t>
      </w:r>
      <w:r>
        <w:tab/>
        <w:t>989,56</w:t>
      </w:r>
      <w:r>
        <w:tab/>
      </w:r>
      <w:r w:rsidR="006F357C">
        <w:t xml:space="preserve"> kuna,</w:t>
      </w:r>
      <w:r>
        <w:t xml:space="preserve"> </w:t>
      </w:r>
    </w:p>
    <w:p w:rsidRDefault="00397B2E" w:rsidP="00397B2E" w:rsidR="00397B2E">
      <w:pPr>
        <w:jc w:val="both"/>
      </w:pPr>
      <w:r>
        <w:t>32</w:t>
      </w:r>
      <w:r w:rsidR="006F357C">
        <w:t>.</w:t>
      </w:r>
      <w:r>
        <w:tab/>
        <w:t>GOF, Obrt za morski gospodarski ribolov, vl. Kuzma Ivelja, Lastovo, Kneževa 8</w:t>
      </w:r>
      <w:r w:rsidR="006F357C">
        <w:t xml:space="preserve"> OIB:</w:t>
      </w:r>
      <w:r>
        <w:tab/>
        <w:t>57645684296</w:t>
      </w:r>
      <w:r w:rsidR="006F357C">
        <w:t xml:space="preserve">,  </w:t>
      </w:r>
      <w:r>
        <w:t>KNEŽEVA 8, 20290 LASTOVO</w:t>
      </w:r>
      <w:r w:rsidR="006F357C">
        <w:t xml:space="preserve">, </w:t>
      </w:r>
      <w:r w:rsidR="006F357C" w:rsidRPr="006F357C">
        <w:t xml:space="preserve"> </w:t>
      </w:r>
      <w:r w:rsidR="006F357C">
        <w:t xml:space="preserve">za iznos od </w:t>
      </w:r>
      <w:r>
        <w:t>4.593,00</w:t>
      </w:r>
      <w:r w:rsidR="006F357C">
        <w:t xml:space="preserve"> kuna,</w:t>
      </w:r>
      <w:r>
        <w:tab/>
        <w:t xml:space="preserve"> </w:t>
      </w:r>
    </w:p>
    <w:p w:rsidRDefault="00397B2E" w:rsidP="006F357C" w:rsidR="00397B2E">
      <w:pPr>
        <w:ind w:hanging="705" w:left="705"/>
        <w:jc w:val="both"/>
      </w:pPr>
      <w:r>
        <w:t>33</w:t>
      </w:r>
      <w:r w:rsidR="006F357C">
        <w:t>.</w:t>
      </w:r>
      <w:r>
        <w:tab/>
        <w:t>IVKA d.o.o. za trgovinu, turizam, grad</w:t>
      </w:r>
      <w:r w:rsidR="006F357C">
        <w:t xml:space="preserve">iteljstvo i turistička agencija, OIB: </w:t>
      </w:r>
      <w:r>
        <w:t>37020496783</w:t>
      </w:r>
      <w:r w:rsidR="006F357C">
        <w:t xml:space="preserve">,  </w:t>
      </w:r>
      <w:r>
        <w:t>Beroje 15, 20215 Čilipi</w:t>
      </w:r>
      <w:r w:rsidR="006F357C">
        <w:t xml:space="preserve">, za iznos od </w:t>
      </w:r>
      <w:r>
        <w:t>570,50</w:t>
      </w:r>
      <w:r w:rsidR="006F357C">
        <w:t xml:space="preserve"> kuna,</w:t>
      </w:r>
      <w:r>
        <w:tab/>
        <w:t xml:space="preserve"> </w:t>
      </w:r>
    </w:p>
    <w:p w:rsidRDefault="00397B2E" w:rsidP="006F357C" w:rsidR="00397B2E">
      <w:pPr>
        <w:ind w:hanging="705" w:left="705"/>
        <w:jc w:val="both"/>
      </w:pPr>
      <w:r>
        <w:t>34</w:t>
      </w:r>
      <w:r w:rsidR="006F357C">
        <w:t>.</w:t>
      </w:r>
      <w:r>
        <w:tab/>
        <w:t>PRIJEVOZNIČKO TRGOVAČKI OBRT KALAC, VL. IVICA KAL</w:t>
      </w:r>
      <w:r w:rsidR="006F357C">
        <w:t xml:space="preserve">AC, ZADAR, GRGURA BUDISLAVIĆA 6, OIB: </w:t>
      </w:r>
      <w:r>
        <w:t>71506441399</w:t>
      </w:r>
      <w:r>
        <w:tab/>
      </w:r>
      <w:r w:rsidR="006F357C">
        <w:t xml:space="preserve">, </w:t>
      </w:r>
      <w:r>
        <w:t>GRGURA BUDISLAVIĆA 6, 23000 ZADAR</w:t>
      </w:r>
      <w:r w:rsidR="006F357C" w:rsidRPr="006F357C">
        <w:t xml:space="preserve"> </w:t>
      </w:r>
      <w:r w:rsidR="006F357C">
        <w:t>za iznos od</w:t>
      </w:r>
      <w:r>
        <w:tab/>
        <w:t>73.952,51</w:t>
      </w:r>
      <w:r w:rsidR="006F357C">
        <w:t xml:space="preserve"> kuna,</w:t>
      </w:r>
      <w:r>
        <w:tab/>
        <w:t xml:space="preserve"> </w:t>
      </w:r>
    </w:p>
    <w:p w:rsidRDefault="00397B2E" w:rsidP="006F357C" w:rsidR="00397B2E">
      <w:pPr>
        <w:ind w:hanging="705" w:left="705"/>
        <w:jc w:val="both"/>
      </w:pPr>
      <w:r>
        <w:t>35</w:t>
      </w:r>
      <w:r w:rsidR="006F357C">
        <w:t>.</w:t>
      </w:r>
      <w:r>
        <w:tab/>
        <w:t>KLISMAR SPLIT društvo s ograničenom odgovornošću za morsko riba</w:t>
      </w:r>
      <w:r w:rsidR="006F357C">
        <w:t xml:space="preserve">rstvo i trgovinu, export-import, OIB: </w:t>
      </w:r>
      <w:r>
        <w:t>19419515100</w:t>
      </w:r>
      <w:r w:rsidR="006F357C">
        <w:t xml:space="preserve">, </w:t>
      </w:r>
      <w:r>
        <w:tab/>
        <w:t>Poljička Cesta 27, 21000 Split</w:t>
      </w:r>
      <w:r>
        <w:tab/>
      </w:r>
      <w:r w:rsidR="006F357C">
        <w:t xml:space="preserve">za iznos od </w:t>
      </w:r>
      <w:r>
        <w:t>600,00</w:t>
      </w:r>
      <w:r w:rsidR="006F357C">
        <w:t xml:space="preserve"> kuna,</w:t>
      </w:r>
      <w:r>
        <w:tab/>
        <w:t xml:space="preserve"> </w:t>
      </w:r>
    </w:p>
    <w:p w:rsidRDefault="00397B2E" w:rsidP="006F357C" w:rsidR="00397B2E">
      <w:pPr>
        <w:ind w:hanging="705" w:left="705"/>
        <w:jc w:val="both"/>
      </w:pPr>
      <w:r>
        <w:t>36</w:t>
      </w:r>
      <w:r w:rsidR="006F357C">
        <w:t>.</w:t>
      </w:r>
      <w:r>
        <w:tab/>
        <w:t>ŠIMUN TRANSPORTI obrt za ugostiteljstvo i trgovinu, vl. Ante Knežević, Vrpolje, Vrpoljačka cesta 17</w:t>
      </w:r>
      <w:r w:rsidR="006F357C">
        <w:t xml:space="preserve">, OIB:36127402382, </w:t>
      </w:r>
      <w:r>
        <w:t>VRP</w:t>
      </w:r>
      <w:r w:rsidR="006F357C">
        <w:t xml:space="preserve">OLJAČKA CESTA 17, 22205 VRPOLJE, za iznos od </w:t>
      </w:r>
      <w:r>
        <w:t>625,00</w:t>
      </w:r>
      <w:r w:rsidR="006F357C">
        <w:t xml:space="preserve"> kuna,</w:t>
      </w:r>
      <w:r>
        <w:tab/>
        <w:t xml:space="preserve"> </w:t>
      </w:r>
    </w:p>
    <w:p w:rsidRDefault="00397B2E" w:rsidP="006F357C" w:rsidR="00397B2E">
      <w:pPr>
        <w:ind w:hanging="705" w:left="705"/>
        <w:jc w:val="both"/>
      </w:pPr>
      <w:r>
        <w:t>37</w:t>
      </w:r>
      <w:r w:rsidR="006F357C">
        <w:t>.</w:t>
      </w:r>
      <w:r>
        <w:tab/>
        <w:t>KOMUNALAC, društvo s ograničenom odgovornošću za skupljanje, pročišćavanje i distribuciju vode, proizvodnju k</w:t>
      </w:r>
      <w:r w:rsidR="006F357C">
        <w:t xml:space="preserve">ruha, trgovinu, promet i usluge, OIB: </w:t>
      </w:r>
      <w:r>
        <w:t>09301935182</w:t>
      </w:r>
      <w:r>
        <w:tab/>
        <w:t>Lastovobb, 20290 Lastovo</w:t>
      </w:r>
      <w:r w:rsidR="006F357C" w:rsidRPr="006F357C">
        <w:t xml:space="preserve"> za iznos od</w:t>
      </w:r>
      <w:r w:rsidR="006F357C">
        <w:t xml:space="preserve"> </w:t>
      </w:r>
      <w:r>
        <w:t>4.952,55</w:t>
      </w:r>
      <w:r w:rsidR="006F357C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t>38</w:t>
      </w:r>
      <w:r w:rsidR="006F357C">
        <w:t>.</w:t>
      </w:r>
      <w:r>
        <w:tab/>
        <w:t>LEKO društvo s ograničenom odgovornošću za trgovinu i usluge</w:t>
      </w:r>
      <w:r w:rsidR="006F357C">
        <w:t xml:space="preserve">, OIB: </w:t>
      </w:r>
      <w:r>
        <w:tab/>
        <w:t>62180330958</w:t>
      </w:r>
      <w:r w:rsidR="006F357C">
        <w:t xml:space="preserve">, Frankopanska 22, 10000 Zagreb, za iznos od </w:t>
      </w:r>
      <w:r>
        <w:t>10.000,00</w:t>
      </w:r>
      <w:r w:rsidR="006F357C">
        <w:t xml:space="preserve"> kuna,</w:t>
      </w:r>
      <w:r>
        <w:tab/>
        <w:t xml:space="preserve"> </w:t>
      </w:r>
    </w:p>
    <w:p w:rsidRDefault="00397B2E" w:rsidP="006F357C" w:rsidR="00397B2E">
      <w:pPr>
        <w:ind w:hanging="705" w:left="705"/>
        <w:jc w:val="both"/>
      </w:pPr>
      <w:r>
        <w:t>39</w:t>
      </w:r>
      <w:r w:rsidR="006F357C">
        <w:t>.</w:t>
      </w:r>
      <w:r>
        <w:tab/>
        <w:t>LONČAR društvo s ograničenom odgovornošću za građenje, elek</w:t>
      </w:r>
      <w:r w:rsidR="006F357C">
        <w:t xml:space="preserve">troinstalacije, servis i usluge, OIB: </w:t>
      </w:r>
      <w:r>
        <w:t>92735071000</w:t>
      </w:r>
      <w:r>
        <w:tab/>
      </w:r>
      <w:r w:rsidR="006F357C">
        <w:t xml:space="preserve">, </w:t>
      </w:r>
      <w:r>
        <w:t>Sestara Karmelićanki 14, 21000 Split</w:t>
      </w:r>
      <w:r w:rsidR="006F357C">
        <w:t xml:space="preserve">, za iznos od </w:t>
      </w:r>
      <w:r>
        <w:tab/>
        <w:t>16.169,83</w:t>
      </w:r>
      <w:r w:rsidR="006F357C">
        <w:t xml:space="preserve"> kuna,</w:t>
      </w:r>
      <w:r>
        <w:tab/>
        <w:t xml:space="preserve"> </w:t>
      </w:r>
    </w:p>
    <w:p w:rsidRDefault="00397B2E" w:rsidP="006F357C" w:rsidR="00397B2E">
      <w:pPr>
        <w:ind w:hanging="705" w:left="705"/>
        <w:jc w:val="both"/>
      </w:pPr>
      <w:r>
        <w:t>40</w:t>
      </w:r>
      <w:r w:rsidR="006F357C">
        <w:t>.</w:t>
      </w:r>
      <w:r>
        <w:tab/>
        <w:t>MESNICA DAVOR,</w:t>
      </w:r>
      <w:r w:rsidR="006F357C">
        <w:t xml:space="preserve"> </w:t>
      </w:r>
      <w:r>
        <w:t>obrt za trgovinu,</w:t>
      </w:r>
      <w:r w:rsidR="006F357C">
        <w:t xml:space="preserve"> </w:t>
      </w:r>
      <w:r>
        <w:t>vl. Davor Lovrić,Split,Mostarska 34</w:t>
      </w:r>
      <w:r>
        <w:tab/>
      </w:r>
      <w:r w:rsidR="006F357C">
        <w:t xml:space="preserve">, OIB: </w:t>
      </w:r>
      <w:r>
        <w:t>50140672829</w:t>
      </w:r>
      <w:r>
        <w:tab/>
        <w:t>ULICA LJUDEVITA GAJA 9, 21216 KAŠTEL STARI</w:t>
      </w:r>
      <w:r w:rsidR="006F357C">
        <w:t xml:space="preserve">, </w:t>
      </w:r>
      <w:r w:rsidR="006F357C" w:rsidRPr="006F357C">
        <w:t xml:space="preserve">za iznos od </w:t>
      </w:r>
      <w:r>
        <w:t>749,49</w:t>
      </w:r>
      <w:r>
        <w:tab/>
        <w:t xml:space="preserve"> </w:t>
      </w:r>
      <w:r w:rsidR="006F357C">
        <w:t>kuna,</w:t>
      </w:r>
    </w:p>
    <w:p w:rsidRDefault="00397B2E" w:rsidP="006F357C" w:rsidR="00397B2E">
      <w:pPr>
        <w:ind w:hanging="705" w:left="705"/>
        <w:jc w:val="both"/>
      </w:pPr>
      <w:r>
        <w:t>41</w:t>
      </w:r>
      <w:r w:rsidR="006F357C">
        <w:t>.</w:t>
      </w:r>
      <w:r>
        <w:tab/>
        <w:t>ODVJETNIK TIHOMIR LUETIĆ</w:t>
      </w:r>
      <w:r w:rsidR="006F357C">
        <w:t xml:space="preserve">, OIB: </w:t>
      </w:r>
      <w:r>
        <w:t>21180144708</w:t>
      </w:r>
      <w:r w:rsidR="006F357C">
        <w:t>,</w:t>
      </w:r>
      <w:r w:rsidR="006F357C">
        <w:tab/>
        <w:t xml:space="preserve">SUKOIŠANSKA </w:t>
      </w:r>
      <w:r>
        <w:t>25, 21000 SPLIT</w:t>
      </w:r>
      <w:r w:rsidR="006F357C">
        <w:t>,</w:t>
      </w:r>
      <w:r>
        <w:tab/>
      </w:r>
      <w:r w:rsidR="006F357C">
        <w:t xml:space="preserve">za iznos od </w:t>
      </w:r>
      <w:r>
        <w:t>1.562,50</w:t>
      </w:r>
      <w:r w:rsidR="006F357C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t>42</w:t>
      </w:r>
      <w:r w:rsidR="006F357C">
        <w:t>.</w:t>
      </w:r>
      <w:r>
        <w:tab/>
        <w:t>MARIN EXPERT za proizvodnju i usluge, društvo s ograničenom odgovornošću</w:t>
      </w:r>
      <w:r>
        <w:tab/>
      </w:r>
      <w:r w:rsidR="006F357C">
        <w:t xml:space="preserve">OIB: </w:t>
      </w:r>
      <w:r>
        <w:t>72775095404</w:t>
      </w:r>
      <w:r w:rsidR="006F357C">
        <w:t xml:space="preserve">, </w:t>
      </w:r>
      <w:r>
        <w:tab/>
        <w:t>Zagrebačka 22, 21204 Dugopolje</w:t>
      </w:r>
      <w:r w:rsidR="006F357C">
        <w:t>,</w:t>
      </w:r>
      <w:r w:rsidR="006F357C" w:rsidRPr="006F357C">
        <w:t xml:space="preserve"> </w:t>
      </w:r>
      <w:r w:rsidR="006F357C">
        <w:t xml:space="preserve">za iznos od </w:t>
      </w:r>
      <w:r>
        <w:t>5.606,04</w:t>
      </w:r>
      <w:r w:rsidR="006F357C">
        <w:t xml:space="preserve"> kuna,</w:t>
      </w:r>
      <w:r>
        <w:t xml:space="preserve"> </w:t>
      </w:r>
    </w:p>
    <w:p w:rsidRDefault="00397B2E" w:rsidP="006F357C" w:rsidR="00397B2E">
      <w:pPr>
        <w:ind w:hanging="705" w:left="705"/>
        <w:jc w:val="both"/>
      </w:pPr>
      <w:r>
        <w:t>43</w:t>
      </w:r>
      <w:r w:rsidR="006F357C">
        <w:t>.</w:t>
      </w:r>
      <w:r>
        <w:tab/>
        <w:t xml:space="preserve">Obrt za trgovinu, proizvodnju i servisiranje MARIN UGOSTITELJSKA OPREMA, vl. Zlatko </w:t>
      </w:r>
      <w:r w:rsidR="006F357C">
        <w:t>Marin, Dugopolje, Dubrovačka 11, OIB:</w:t>
      </w:r>
      <w:r>
        <w:t>92123845489</w:t>
      </w:r>
      <w:r w:rsidR="006F357C">
        <w:t xml:space="preserve">, </w:t>
      </w:r>
      <w:r>
        <w:tab/>
        <w:t>POLJARSKI PUT 1, 21000 SPLIT</w:t>
      </w:r>
      <w:r w:rsidR="006F357C">
        <w:t xml:space="preserve">, za iznos od </w:t>
      </w:r>
      <w:r>
        <w:t>1.969,96</w:t>
      </w:r>
      <w:r w:rsidR="006F357C">
        <w:t xml:space="preserve"> kuna,</w:t>
      </w:r>
      <w:r>
        <w:tab/>
        <w:t xml:space="preserve"> </w:t>
      </w:r>
    </w:p>
    <w:p w:rsidRDefault="00397B2E" w:rsidP="006F357C" w:rsidR="00397B2E">
      <w:pPr>
        <w:ind w:hanging="705" w:left="705"/>
        <w:jc w:val="both"/>
      </w:pPr>
      <w:r>
        <w:t>44</w:t>
      </w:r>
      <w:r w:rsidR="006F357C">
        <w:t>.</w:t>
      </w:r>
      <w:r>
        <w:tab/>
        <w:t>MARINA VINICI, društvo s ograničenom odgovornošću za brodogradnju i trgovinu</w:t>
      </w:r>
      <w:r w:rsidR="006F357C">
        <w:t>, OIB:</w:t>
      </w:r>
      <w:r>
        <w:tab/>
        <w:t>08433940381</w:t>
      </w:r>
      <w:r w:rsidR="006F357C">
        <w:t xml:space="preserve">, Ul.Put Jersan 15, 22243 Murter za iznos od </w:t>
      </w:r>
      <w:r>
        <w:t>21.739,58</w:t>
      </w:r>
      <w:r w:rsidR="006F357C">
        <w:t xml:space="preserve"> kuna,</w:t>
      </w:r>
      <w:r>
        <w:t xml:space="preserve"> </w:t>
      </w:r>
    </w:p>
    <w:p w:rsidRDefault="00397B2E" w:rsidP="006F357C" w:rsidR="00397B2E">
      <w:pPr>
        <w:ind w:hanging="705" w:left="705"/>
        <w:jc w:val="both"/>
      </w:pPr>
      <w:r>
        <w:t>45</w:t>
      </w:r>
      <w:r w:rsidR="006F357C">
        <w:t>.</w:t>
      </w:r>
      <w:r>
        <w:tab/>
        <w:t>MB FRIGO GRUPA d.o.o. za</w:t>
      </w:r>
      <w:r w:rsidR="006F357C">
        <w:t xml:space="preserve"> proizvodnju, trgovinu i usluge, OIB:</w:t>
      </w:r>
      <w:r>
        <w:t>61155890230</w:t>
      </w:r>
      <w:r>
        <w:tab/>
      </w:r>
      <w:r w:rsidR="006F357C">
        <w:t xml:space="preserve">, </w:t>
      </w:r>
      <w:r>
        <w:t>Bani 81, 10000 Zagreb</w:t>
      </w:r>
      <w:r w:rsidR="006F357C" w:rsidRPr="006F357C">
        <w:t xml:space="preserve"> </w:t>
      </w:r>
      <w:r w:rsidR="006F357C">
        <w:t xml:space="preserve">za iznos od </w:t>
      </w:r>
      <w:r>
        <w:t>750,00</w:t>
      </w:r>
      <w:r w:rsidR="006F357C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t>46</w:t>
      </w:r>
      <w:r w:rsidR="006F357C">
        <w:t>.</w:t>
      </w:r>
      <w:r>
        <w:tab/>
        <w:t>METROPOLIS PLAN društvo s ograničenom odgovornošću za graditeljstvo i usluge</w:t>
      </w:r>
      <w:r>
        <w:tab/>
      </w:r>
      <w:r w:rsidR="006F357C">
        <w:t>OIB:</w:t>
      </w:r>
      <w:r>
        <w:t>8416943742</w:t>
      </w:r>
      <w:r w:rsidR="006F357C">
        <w:t>2</w:t>
      </w:r>
      <w:r w:rsidR="006F357C">
        <w:tab/>
        <w:t xml:space="preserve">Savska cesta 41, 10000 Zagreb, za iznos od </w:t>
      </w:r>
      <w:r>
        <w:t>5.350,70</w:t>
      </w:r>
      <w:r w:rsidR="006F357C">
        <w:t xml:space="preserve"> kuna,</w:t>
      </w:r>
      <w:r>
        <w:t xml:space="preserve"> </w:t>
      </w:r>
    </w:p>
    <w:p w:rsidRDefault="00397B2E" w:rsidP="001522AB" w:rsidR="00397B2E">
      <w:pPr>
        <w:ind w:hanging="705" w:left="705"/>
        <w:jc w:val="both"/>
      </w:pPr>
      <w:r>
        <w:t>47</w:t>
      </w:r>
      <w:r w:rsidR="001522AB">
        <w:t>.</w:t>
      </w:r>
      <w:r>
        <w:tab/>
        <w:t>MICHIELI-TOMIĆ, društvo s ograničenom odgovornošću za trgovinu i usluge</w:t>
      </w:r>
      <w:r>
        <w:tab/>
      </w:r>
      <w:r w:rsidR="001522AB">
        <w:t xml:space="preserve">OIB: </w:t>
      </w:r>
      <w:r>
        <w:t>38856841151</w:t>
      </w:r>
      <w:r w:rsidR="001522AB">
        <w:t>,</w:t>
      </w:r>
      <w:r>
        <w:tab/>
        <w:t>Gornji Humac 37, 21425 Gornji Humac</w:t>
      </w:r>
      <w:r w:rsidR="001522AB">
        <w:t xml:space="preserve">, za iznos od </w:t>
      </w:r>
      <w:r>
        <w:t>28.369,75</w:t>
      </w:r>
      <w:r w:rsidR="001522AB">
        <w:t xml:space="preserve"> kuna,</w:t>
      </w:r>
      <w:r>
        <w:t xml:space="preserve"> </w:t>
      </w:r>
    </w:p>
    <w:p w:rsidRDefault="00397B2E" w:rsidP="001522AB" w:rsidR="00397B2E">
      <w:pPr>
        <w:ind w:hanging="705" w:left="705"/>
        <w:jc w:val="both"/>
      </w:pPr>
      <w:r>
        <w:t>48</w:t>
      </w:r>
      <w:r w:rsidR="001522AB">
        <w:t>.</w:t>
      </w:r>
      <w:r>
        <w:tab/>
        <w:t>MICRO-LASTOVO 2 d</w:t>
      </w:r>
      <w:r w:rsidR="001522AB">
        <w:t xml:space="preserve">.o.o. za proizvodnju i trgovinu, OIB: 79462991447, </w:t>
      </w:r>
      <w:r>
        <w:t>Kod Doma 7A, 22300 Civljane</w:t>
      </w:r>
      <w:r w:rsidR="001522AB">
        <w:t xml:space="preserve">, za iznos od </w:t>
      </w:r>
      <w:r>
        <w:t>272.510,71</w:t>
      </w:r>
      <w:r w:rsidR="001522AB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lastRenderedPageBreak/>
        <w:t>49</w:t>
      </w:r>
      <w:r w:rsidR="001522AB">
        <w:t>.</w:t>
      </w:r>
      <w:r w:rsidR="001522AB">
        <w:tab/>
        <w:t xml:space="preserve">MINISTARSTVO FINANCIJA, OIB:18683136487, </w:t>
      </w:r>
      <w:r>
        <w:t>Katančićeva 5, 10000 ZAGREB</w:t>
      </w:r>
      <w:r>
        <w:tab/>
      </w:r>
      <w:r w:rsidR="001522AB">
        <w:t xml:space="preserve">za iznos od </w:t>
      </w:r>
      <w:r>
        <w:t>354.263,70</w:t>
      </w:r>
      <w:r w:rsidR="001522AB">
        <w:t xml:space="preserve"> kuna,</w:t>
      </w:r>
      <w:r>
        <w:tab/>
        <w:t xml:space="preserve"> </w:t>
      </w:r>
    </w:p>
    <w:p w:rsidRDefault="00397B2E" w:rsidP="001522AB" w:rsidR="00397B2E">
      <w:pPr>
        <w:ind w:hanging="705" w:left="705"/>
        <w:jc w:val="both"/>
      </w:pPr>
      <w:r>
        <w:t>50</w:t>
      </w:r>
      <w:r w:rsidR="001522AB">
        <w:t>.</w:t>
      </w:r>
      <w:r w:rsidR="001522AB">
        <w:tab/>
        <w:t xml:space="preserve">MINISTARSTVO POLJOPRIVREDE, OIB: 76767369197, </w:t>
      </w:r>
      <w:r>
        <w:t>Ulica grada Vukovara 78, 10000 Zagreb</w:t>
      </w:r>
      <w:r w:rsidR="001522AB">
        <w:t xml:space="preserve">, za iznos od </w:t>
      </w:r>
      <w:r>
        <w:t>24.906,60</w:t>
      </w:r>
      <w:r w:rsidR="001522AB">
        <w:t xml:space="preserve"> kuna,</w:t>
      </w:r>
      <w:r>
        <w:tab/>
        <w:t xml:space="preserve"> </w:t>
      </w:r>
    </w:p>
    <w:p w:rsidRDefault="00397B2E" w:rsidP="001522AB" w:rsidR="00397B2E">
      <w:pPr>
        <w:ind w:hanging="705" w:left="705"/>
        <w:jc w:val="both"/>
      </w:pPr>
      <w:r>
        <w:t>51</w:t>
      </w:r>
      <w:r w:rsidR="001522AB">
        <w:t>.</w:t>
      </w:r>
      <w:r>
        <w:tab/>
        <w:t>MIŠLOV, d.o.o. za ribar</w:t>
      </w:r>
      <w:r w:rsidR="001522AB">
        <w:t xml:space="preserve">stvo, ugostiteljstvo i trgovinu, OIB: 71580818100, Grabi 44, 23241 Poličnik, za iznos od </w:t>
      </w:r>
      <w:r>
        <w:t>7.287,50</w:t>
      </w:r>
      <w:r w:rsidR="001522AB">
        <w:t xml:space="preserve"> kuna,</w:t>
      </w:r>
      <w:r>
        <w:tab/>
        <w:t xml:space="preserve"> </w:t>
      </w:r>
    </w:p>
    <w:p w:rsidRDefault="00397B2E" w:rsidP="001522AB" w:rsidR="00397B2E">
      <w:pPr>
        <w:ind w:hanging="705" w:left="705"/>
        <w:jc w:val="both"/>
      </w:pPr>
      <w:r>
        <w:t>52</w:t>
      </w:r>
      <w:r w:rsidR="001522AB">
        <w:t>.</w:t>
      </w:r>
      <w:r>
        <w:tab/>
        <w:t>MOŠUNJ društvo s ograničenom odgovornoš</w:t>
      </w:r>
      <w:r w:rsidR="001522AB">
        <w:t xml:space="preserve">ću za trgovinu i ugostiteljstvo, OIB: </w:t>
      </w:r>
      <w:r>
        <w:t>64040814249</w:t>
      </w:r>
      <w:r w:rsidR="001522AB">
        <w:t xml:space="preserve">, </w:t>
      </w:r>
      <w:r>
        <w:t>Poljička Cesta 64, 21315 Dugi Rat</w:t>
      </w:r>
      <w:r w:rsidR="001522AB">
        <w:t xml:space="preserve">, za iznos od </w:t>
      </w:r>
      <w:r>
        <w:t>1.010,61</w:t>
      </w:r>
      <w:r w:rsidR="001522AB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t>53</w:t>
      </w:r>
      <w:r w:rsidR="001522AB">
        <w:t>.</w:t>
      </w:r>
      <w:r>
        <w:tab/>
        <w:t>MUSCULUS CARO d.o.o. za</w:t>
      </w:r>
      <w:r w:rsidR="001522AB">
        <w:t xml:space="preserve"> proizvodnju, trgovinu i usluge, OIB: </w:t>
      </w:r>
      <w:r>
        <w:t>31139775994</w:t>
      </w:r>
      <w:r>
        <w:tab/>
        <w:t>Mlinovi 52, 10000 Zagreb</w:t>
      </w:r>
      <w:r w:rsidR="001522AB">
        <w:t xml:space="preserve">, za iznos od </w:t>
      </w:r>
      <w:r>
        <w:t>1.625,00</w:t>
      </w:r>
      <w:r w:rsidR="001522AB">
        <w:t xml:space="preserve"> kuna,</w:t>
      </w:r>
      <w:r>
        <w:tab/>
        <w:t xml:space="preserve"> </w:t>
      </w:r>
    </w:p>
    <w:p w:rsidRDefault="00397B2E" w:rsidP="001522AB" w:rsidR="00397B2E">
      <w:pPr>
        <w:ind w:hanging="705" w:left="705"/>
        <w:jc w:val="both"/>
      </w:pPr>
      <w:r>
        <w:t>54</w:t>
      </w:r>
      <w:r w:rsidR="001522AB">
        <w:t>.</w:t>
      </w:r>
      <w:r>
        <w:tab/>
        <w:t>MUZGAVAC d.o</w:t>
      </w:r>
      <w:r w:rsidR="001522AB">
        <w:t xml:space="preserve">.o. za ribolov i trgovinu ribom, OIB: 62446784759, </w:t>
      </w:r>
      <w:r>
        <w:t>Banovi 10, 21222 Sevid</w:t>
      </w:r>
      <w:r w:rsidR="001522AB">
        <w:t xml:space="preserve">, za iznos od </w:t>
      </w:r>
      <w:r>
        <w:t>2.024,97</w:t>
      </w:r>
      <w:r w:rsidR="001522AB">
        <w:t xml:space="preserve"> kuna,</w:t>
      </w:r>
      <w:r>
        <w:tab/>
        <w:t xml:space="preserve"> </w:t>
      </w:r>
    </w:p>
    <w:p w:rsidRDefault="00397B2E" w:rsidP="001522AB" w:rsidR="00397B2E">
      <w:pPr>
        <w:ind w:hanging="705" w:left="705"/>
        <w:jc w:val="both"/>
      </w:pPr>
      <w:r>
        <w:t>55</w:t>
      </w:r>
      <w:r w:rsidR="001522AB">
        <w:t>.</w:t>
      </w:r>
      <w:r>
        <w:tab/>
        <w:t>NASTAVNI ZAVOD ZA JAVNO ZDRAVSTVO SPLITSKO-DALMATINSKE ŽUPANI</w:t>
      </w:r>
      <w:r w:rsidR="001522AB">
        <w:t xml:space="preserve">JE, OIB: 54948902275, </w:t>
      </w:r>
      <w:r>
        <w:t>V</w:t>
      </w:r>
      <w:r w:rsidR="001522AB">
        <w:t xml:space="preserve">ukovarska Ulica 46, 21000 Split, za iznos od </w:t>
      </w:r>
      <w:r>
        <w:t>8.312,50</w:t>
      </w:r>
      <w:r w:rsidR="001522AB">
        <w:t xml:space="preserve"> kuna,</w:t>
      </w:r>
      <w:r>
        <w:tab/>
        <w:t xml:space="preserve"> </w:t>
      </w:r>
    </w:p>
    <w:p w:rsidRDefault="00397B2E" w:rsidP="001522AB" w:rsidR="00397B2E">
      <w:pPr>
        <w:ind w:hanging="705" w:left="705"/>
        <w:jc w:val="both"/>
      </w:pPr>
      <w:r>
        <w:t>56</w:t>
      </w:r>
      <w:r w:rsidR="001522AB">
        <w:t>.</w:t>
      </w:r>
      <w:r>
        <w:tab/>
        <w:t>NISA PRODUKT društvo s ograničenom</w:t>
      </w:r>
      <w:r w:rsidR="001522AB">
        <w:t xml:space="preserve"> odgovornošću trgovinu i usluge, OIB: </w:t>
      </w:r>
      <w:r>
        <w:t>89432934496</w:t>
      </w:r>
      <w:r w:rsidR="001522AB">
        <w:t xml:space="preserve">, </w:t>
      </w:r>
      <w:r>
        <w:t>Pristav 81, 52232 Kršan</w:t>
      </w:r>
      <w:r w:rsidR="001522AB" w:rsidRPr="001522AB">
        <w:t xml:space="preserve"> </w:t>
      </w:r>
      <w:r w:rsidR="001522AB">
        <w:t xml:space="preserve">za iznos od </w:t>
      </w:r>
      <w:r>
        <w:t>7.558,00</w:t>
      </w:r>
      <w:r w:rsidR="001522AB">
        <w:t xml:space="preserve"> kuna,</w:t>
      </w:r>
      <w:r>
        <w:tab/>
        <w:t xml:space="preserve"> </w:t>
      </w:r>
    </w:p>
    <w:p w:rsidRDefault="00397B2E" w:rsidP="001522AB" w:rsidR="00397B2E">
      <w:pPr>
        <w:ind w:hanging="705" w:left="705"/>
        <w:jc w:val="both"/>
      </w:pPr>
      <w:r>
        <w:t>57</w:t>
      </w:r>
      <w:r w:rsidR="001522AB">
        <w:t>.</w:t>
      </w:r>
      <w:r>
        <w:tab/>
        <w:t>NOVAL d.o.o. za</w:t>
      </w:r>
      <w:r w:rsidR="001522AB">
        <w:t xml:space="preserve"> proizvodnju, trgovinu i servis, OIB: 03116304913, </w:t>
      </w:r>
      <w:r>
        <w:t>Dubravkin trg 7, 10000 Zagreb</w:t>
      </w:r>
      <w:r w:rsidR="001522AB">
        <w:t xml:space="preserve">, za iznos od </w:t>
      </w:r>
      <w:r>
        <w:t>1.006,89</w:t>
      </w:r>
      <w:r w:rsidR="001522AB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t>58</w:t>
      </w:r>
      <w:r w:rsidR="001522AB">
        <w:t>.</w:t>
      </w:r>
      <w:r>
        <w:tab/>
        <w:t>OL</w:t>
      </w:r>
      <w:r w:rsidR="001522AB">
        <w:t xml:space="preserve">ASAGASTI d.o.o. za preradu ribe, OIB: </w:t>
      </w:r>
      <w:r>
        <w:t>41065609099</w:t>
      </w:r>
      <w:r w:rsidR="001522AB">
        <w:t xml:space="preserve">,  </w:t>
      </w:r>
      <w:r>
        <w:t>Turjaci 379, 21230 Turjaci</w:t>
      </w:r>
      <w:r>
        <w:tab/>
      </w:r>
      <w:r w:rsidR="001522AB">
        <w:t xml:space="preserve">za iznos od </w:t>
      </w:r>
      <w:r>
        <w:t>331,76</w:t>
      </w:r>
      <w:r w:rsidR="001522AB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t>59</w:t>
      </w:r>
      <w:r w:rsidR="001522AB">
        <w:t>.</w:t>
      </w:r>
      <w:r>
        <w:tab/>
        <w:t>OLIVETI, za trgovinu i usluge, društvo s ograničenom odgovornošću</w:t>
      </w:r>
      <w:r w:rsidR="001522AB">
        <w:t xml:space="preserve">, OIB: </w:t>
      </w:r>
      <w:r>
        <w:tab/>
        <w:t>66375876684</w:t>
      </w:r>
      <w:r>
        <w:tab/>
      </w:r>
      <w:r w:rsidR="001522AB">
        <w:t xml:space="preserve">, </w:t>
      </w:r>
      <w:r>
        <w:t>Antuna Gustava Matoša 16, 21000 Split</w:t>
      </w:r>
      <w:r w:rsidR="001522AB">
        <w:t xml:space="preserve">, za iznos od </w:t>
      </w:r>
      <w:r>
        <w:t>9.651,88</w:t>
      </w:r>
      <w:r w:rsidR="001522AB">
        <w:t xml:space="preserve"> kuna,</w:t>
      </w:r>
      <w:r>
        <w:t xml:space="preserve"> </w:t>
      </w:r>
    </w:p>
    <w:p w:rsidRDefault="00397B2E" w:rsidP="00397B2E" w:rsidR="00397B2E">
      <w:pPr>
        <w:jc w:val="both"/>
      </w:pPr>
      <w:r>
        <w:t>60</w:t>
      </w:r>
      <w:r w:rsidR="001522AB">
        <w:t>.</w:t>
      </w:r>
      <w:r>
        <w:tab/>
        <w:t>JOLE, obrt za trgovinu mesom, vl. Joško Oman, Split, Vinkovačka 2</w:t>
      </w:r>
      <w:r w:rsidR="001522AB">
        <w:t xml:space="preserve">, OIB: </w:t>
      </w:r>
      <w:r>
        <w:tab/>
        <w:t>97593284506</w:t>
      </w:r>
      <w:r>
        <w:tab/>
      </w:r>
      <w:r w:rsidR="001522AB">
        <w:t xml:space="preserve">, </w:t>
      </w:r>
      <w:r>
        <w:t>HRADEC KRALOVE 7, 21215 KAŠTEL LUKŠIĆ</w:t>
      </w:r>
      <w:r w:rsidR="001522AB">
        <w:t>, za iznos od</w:t>
      </w:r>
      <w:r>
        <w:tab/>
        <w:t>2.898,50</w:t>
      </w:r>
      <w:r w:rsidR="001522AB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t>61</w:t>
      </w:r>
      <w:r w:rsidR="001522AB">
        <w:t>.</w:t>
      </w:r>
      <w:r w:rsidR="001522AB">
        <w:tab/>
        <w:t xml:space="preserve">OPĆINA KLIS, OIB: </w:t>
      </w:r>
      <w:r>
        <w:t>71670874269</w:t>
      </w:r>
      <w:r w:rsidR="001522AB">
        <w:t xml:space="preserve">, </w:t>
      </w:r>
      <w:r>
        <w:t>Iza grada 2, 21231 Klis</w:t>
      </w:r>
      <w:r w:rsidR="001522AB">
        <w:t xml:space="preserve">, za iznos od </w:t>
      </w:r>
      <w:r>
        <w:tab/>
        <w:t>13.294,30</w:t>
      </w:r>
      <w:r w:rsidR="001522AB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t>62</w:t>
      </w:r>
      <w:r w:rsidR="001522AB">
        <w:t>.</w:t>
      </w:r>
      <w:r>
        <w:tab/>
        <w:t>OPSTANAK d.o.o.za</w:t>
      </w:r>
      <w:r w:rsidR="001522AB">
        <w:t xml:space="preserve"> proizvodnju, trgovinu i usluge, OIB:</w:t>
      </w:r>
      <w:r>
        <w:t>65655698625</w:t>
      </w:r>
      <w:r w:rsidR="001522AB">
        <w:t xml:space="preserve">, </w:t>
      </w:r>
      <w:r>
        <w:tab/>
        <w:t>Poljička Cesta 1, 21000 Split</w:t>
      </w:r>
      <w:r w:rsidR="001522AB">
        <w:t xml:space="preserve">, za iznos od </w:t>
      </w:r>
      <w:r>
        <w:t>2.290,78</w:t>
      </w:r>
      <w:r>
        <w:tab/>
      </w:r>
      <w:r w:rsidR="001522AB">
        <w:t xml:space="preserve"> kuna,</w:t>
      </w:r>
      <w:r>
        <w:t xml:space="preserve"> </w:t>
      </w:r>
    </w:p>
    <w:p w:rsidRDefault="00397B2E" w:rsidP="001522AB" w:rsidR="00397B2E">
      <w:pPr>
        <w:ind w:hanging="705" w:left="705"/>
        <w:jc w:val="both"/>
      </w:pPr>
      <w:r>
        <w:t>63</w:t>
      </w:r>
      <w:r w:rsidR="001522AB">
        <w:t>.</w:t>
      </w:r>
      <w:r>
        <w:tab/>
        <w:t xml:space="preserve">ORADA ADRIATIC društvo s ograničenom odgovornošću za ulov, </w:t>
      </w:r>
      <w:r w:rsidR="001522AB">
        <w:t xml:space="preserve">uzgoj, preradu i trgovinu ribom, OIB: </w:t>
      </w:r>
      <w:r>
        <w:t>86840413543</w:t>
      </w:r>
      <w:r>
        <w:tab/>
      </w:r>
      <w:r w:rsidR="001522AB">
        <w:t xml:space="preserve">, Turion 22, 51557 Cres, za iznos od </w:t>
      </w:r>
      <w:r>
        <w:t>3.150,00</w:t>
      </w:r>
      <w:r w:rsidR="001522AB">
        <w:t xml:space="preserve"> kuna,</w:t>
      </w:r>
      <w:r>
        <w:tab/>
        <w:t xml:space="preserve"> </w:t>
      </w:r>
    </w:p>
    <w:p w:rsidRDefault="00397B2E" w:rsidP="001522AB" w:rsidR="00397B2E">
      <w:pPr>
        <w:ind w:hanging="705" w:left="705"/>
        <w:jc w:val="both"/>
      </w:pPr>
      <w:r>
        <w:t>64</w:t>
      </w:r>
      <w:r w:rsidR="001522AB">
        <w:t>.</w:t>
      </w:r>
      <w:r>
        <w:tab/>
        <w:t>PADBERG d.</w:t>
      </w:r>
      <w:r w:rsidR="001522AB">
        <w:t xml:space="preserve">o.o. za usluge, OIB: 46818026131, </w:t>
      </w:r>
      <w:r>
        <w:t>Ivana Pavla II 38, 21204 Konjsko</w:t>
      </w:r>
      <w:r w:rsidR="001522AB" w:rsidRPr="001522AB">
        <w:t xml:space="preserve"> </w:t>
      </w:r>
      <w:r w:rsidR="001522AB">
        <w:t xml:space="preserve">za iznos od </w:t>
      </w:r>
      <w:r>
        <w:t>31.000,00</w:t>
      </w:r>
      <w:r w:rsidR="001522AB">
        <w:t xml:space="preserve"> kuna,</w:t>
      </w:r>
      <w:r>
        <w:tab/>
        <w:t xml:space="preserve"> </w:t>
      </w:r>
    </w:p>
    <w:p w:rsidRDefault="00397B2E" w:rsidP="001522AB" w:rsidR="00397B2E">
      <w:pPr>
        <w:ind w:hanging="705" w:left="705"/>
        <w:jc w:val="both"/>
      </w:pPr>
      <w:r>
        <w:t>65</w:t>
      </w:r>
      <w:r w:rsidR="001522AB">
        <w:t>.</w:t>
      </w:r>
      <w:r>
        <w:tab/>
        <w:t>PAG 91 društvo s ograničenom odgovornošću za proizvodnju i trgovinu</w:t>
      </w:r>
      <w:r w:rsidR="001522AB">
        <w:t xml:space="preserve">, </w:t>
      </w:r>
      <w:r>
        <w:tab/>
      </w:r>
      <w:r w:rsidR="001522AB">
        <w:t>OIB:</w:t>
      </w:r>
      <w:r>
        <w:t>74155629820</w:t>
      </w:r>
      <w:r w:rsidR="001522AB">
        <w:t xml:space="preserve">, </w:t>
      </w:r>
      <w:r>
        <w:tab/>
        <w:t>Vela Ulica 14, 23250 Pag</w:t>
      </w:r>
      <w:r w:rsidR="001522AB">
        <w:t xml:space="preserve">, za iznos od </w:t>
      </w:r>
      <w:r>
        <w:t>262,50</w:t>
      </w:r>
      <w:r w:rsidR="001522AB">
        <w:t xml:space="preserve"> kuna,</w:t>
      </w:r>
      <w:r>
        <w:tab/>
        <w:t xml:space="preserve"> </w:t>
      </w:r>
    </w:p>
    <w:p w:rsidRDefault="00397B2E" w:rsidP="00854364" w:rsidR="00397B2E">
      <w:pPr>
        <w:ind w:hanging="705" w:left="705"/>
        <w:jc w:val="both"/>
      </w:pPr>
      <w:r>
        <w:t>66</w:t>
      </w:r>
      <w:r w:rsidR="00854364">
        <w:t>.</w:t>
      </w:r>
      <w:r>
        <w:tab/>
        <w:t>PAGRUS d.o.o. za usluge</w:t>
      </w:r>
      <w:r w:rsidR="00854364">
        <w:t xml:space="preserve">, OIB:65857142175, </w:t>
      </w:r>
      <w:r>
        <w:t>Marka Marulića 28, 23207 Sveti Filip I Jakov</w:t>
      </w:r>
      <w:r w:rsidR="00854364">
        <w:t xml:space="preserve">, za iznos od </w:t>
      </w:r>
      <w:r>
        <w:t>5.656,88</w:t>
      </w:r>
      <w:r w:rsidR="00854364">
        <w:t xml:space="preserve"> kuna,</w:t>
      </w:r>
      <w:r>
        <w:tab/>
        <w:t xml:space="preserve"> </w:t>
      </w:r>
    </w:p>
    <w:p w:rsidRDefault="00397B2E" w:rsidP="00854364" w:rsidR="00397B2E">
      <w:pPr>
        <w:ind w:hanging="705" w:left="705"/>
        <w:jc w:val="both"/>
      </w:pPr>
      <w:r>
        <w:t>67</w:t>
      </w:r>
      <w:r w:rsidR="00854364">
        <w:t>.</w:t>
      </w:r>
      <w:r>
        <w:tab/>
        <w:t>PBZ CARD društvo s ograničenom odgovornošću za poslovanje kreditn</w:t>
      </w:r>
      <w:r w:rsidR="00854364">
        <w:t xml:space="preserve">im karticama, putnička agencija, OIB: 28495895537, </w:t>
      </w:r>
      <w:r>
        <w:t>Radnička cesta 44, 10000 Zagreb</w:t>
      </w:r>
      <w:r w:rsidR="00854364">
        <w:t>, za iznos od</w:t>
      </w:r>
      <w:r>
        <w:tab/>
        <w:t>3.000,00</w:t>
      </w:r>
      <w:r w:rsidR="00854364">
        <w:t xml:space="preserve"> kuna,</w:t>
      </w:r>
      <w:r>
        <w:tab/>
        <w:t xml:space="preserve"> </w:t>
      </w:r>
    </w:p>
    <w:p w:rsidRDefault="00397B2E" w:rsidP="00854364" w:rsidR="00397B2E">
      <w:pPr>
        <w:ind w:hanging="705" w:left="705"/>
        <w:jc w:val="both"/>
      </w:pPr>
      <w:r>
        <w:t>68</w:t>
      </w:r>
      <w:r w:rsidR="00854364">
        <w:t>.</w:t>
      </w:r>
      <w:r>
        <w:tab/>
        <w:t>PEŠKARIJA d.o.o. za proizvodnju i usluge</w:t>
      </w:r>
      <w:r w:rsidR="00854364">
        <w:t xml:space="preserve">, OIB: </w:t>
      </w:r>
      <w:r>
        <w:tab/>
        <w:t>98592745691</w:t>
      </w:r>
      <w:r w:rsidR="00854364">
        <w:t xml:space="preserve">, Glavice </w:t>
      </w:r>
      <w:r>
        <w:t>297a, 21230 Glavice</w:t>
      </w:r>
      <w:r w:rsidR="00854364">
        <w:t>, za iznos od</w:t>
      </w:r>
      <w:r>
        <w:tab/>
        <w:t>7.552,65</w:t>
      </w:r>
      <w:r w:rsidR="00854364">
        <w:t xml:space="preserve"> kuna,</w:t>
      </w:r>
      <w:r>
        <w:tab/>
        <w:t xml:space="preserve"> </w:t>
      </w:r>
    </w:p>
    <w:p w:rsidRDefault="00397B2E" w:rsidP="00854364" w:rsidR="00397B2E">
      <w:pPr>
        <w:ind w:hanging="705" w:left="705"/>
        <w:jc w:val="both"/>
      </w:pPr>
      <w:r>
        <w:t>69</w:t>
      </w:r>
      <w:r w:rsidR="00854364">
        <w:t>.</w:t>
      </w:r>
      <w:r>
        <w:tab/>
        <w:t>MATE PIVČEVIĆOBRT ZA PROIZVODNJU I TRGOVINU, FRIGO PIVČEVIĆ, vl. Mate Pivčević,Split,Put Pazdigrada 14</w:t>
      </w:r>
      <w:r w:rsidR="00854364">
        <w:t xml:space="preserve">, OIB: </w:t>
      </w:r>
      <w:r>
        <w:t>65700920687</w:t>
      </w:r>
      <w:r>
        <w:tab/>
        <w:t>PUT PAZDIGRADA 14, 21000 SPLIT</w:t>
      </w:r>
      <w:r w:rsidR="00854364">
        <w:t xml:space="preserve">, za iznos od </w:t>
      </w:r>
      <w:r>
        <w:t>33.991,31</w:t>
      </w:r>
      <w:r w:rsidR="00854364">
        <w:t xml:space="preserve"> kuna,</w:t>
      </w:r>
      <w:r>
        <w:tab/>
        <w:t xml:space="preserve"> </w:t>
      </w:r>
    </w:p>
    <w:p w:rsidRDefault="00397B2E" w:rsidP="00854364" w:rsidR="00397B2E">
      <w:pPr>
        <w:ind w:hanging="705" w:left="705"/>
        <w:jc w:val="both"/>
      </w:pPr>
      <w:r>
        <w:t>70</w:t>
      </w:r>
      <w:r w:rsidR="00854364">
        <w:t>.</w:t>
      </w:r>
      <w:r>
        <w:tab/>
        <w:t>PNEUMATIK društvo s ograničenom odgovornošću za trgovinu, zastupanje i usluge</w:t>
      </w:r>
      <w:r w:rsidR="00854364">
        <w:t xml:space="preserve">, OIB: </w:t>
      </w:r>
      <w:r>
        <w:t>68256909072</w:t>
      </w:r>
      <w:r w:rsidR="00854364">
        <w:t xml:space="preserve">,  </w:t>
      </w:r>
      <w:r>
        <w:t>Karažnik 2A, 10000 Zagreb</w:t>
      </w:r>
      <w:r w:rsidR="00854364">
        <w:t xml:space="preserve">, za iznos od </w:t>
      </w:r>
      <w:r>
        <w:t>2.624,50</w:t>
      </w:r>
      <w:r w:rsidR="00854364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t>71</w:t>
      </w:r>
      <w:r w:rsidR="00854364">
        <w:t>.</w:t>
      </w:r>
      <w:r>
        <w:tab/>
        <w:t>Pomorsko športsko društvo "Špinut"</w:t>
      </w:r>
      <w:r>
        <w:tab/>
      </w:r>
      <w:r w:rsidR="00854364">
        <w:t xml:space="preserve">, OIB: </w:t>
      </w:r>
      <w:r>
        <w:t>75223462233</w:t>
      </w:r>
      <w:r w:rsidR="00854364">
        <w:t xml:space="preserve">, </w:t>
      </w:r>
      <w:r>
        <w:tab/>
        <w:t>Lučica 7, 21000 Split</w:t>
      </w:r>
      <w:r w:rsidR="00854364">
        <w:t xml:space="preserve"> </w:t>
      </w:r>
      <w:r>
        <w:tab/>
      </w:r>
      <w:r w:rsidR="00854364">
        <w:t xml:space="preserve">za iznos od </w:t>
      </w:r>
      <w:r>
        <w:t>2.840,00</w:t>
      </w:r>
      <w:r w:rsidR="00854364">
        <w:t xml:space="preserve"> kuna,</w:t>
      </w:r>
      <w:r>
        <w:tab/>
        <w:t xml:space="preserve"> </w:t>
      </w:r>
    </w:p>
    <w:p w:rsidRDefault="00397B2E" w:rsidP="00854364" w:rsidR="00397B2E">
      <w:pPr>
        <w:ind w:hanging="705" w:left="708"/>
        <w:jc w:val="both"/>
      </w:pPr>
      <w:r>
        <w:t>72</w:t>
      </w:r>
      <w:r w:rsidR="00854364">
        <w:t>.</w:t>
      </w:r>
      <w:r>
        <w:tab/>
        <w:t>PODOVI OPAČAK d.o.o. za proizvodnju i usluge</w:t>
      </w:r>
      <w:r w:rsidR="00854364">
        <w:t>, OIB:72656809791,</w:t>
      </w:r>
      <w:r>
        <w:t>Trondheimska 4D, 21000 Split</w:t>
      </w:r>
      <w:r w:rsidR="00854364">
        <w:t xml:space="preserve">, za iznos od </w:t>
      </w:r>
      <w:r>
        <w:tab/>
        <w:t>3.406,80</w:t>
      </w:r>
      <w:r w:rsidR="00854364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lastRenderedPageBreak/>
        <w:t>73</w:t>
      </w:r>
      <w:r w:rsidR="00854364">
        <w:t>.</w:t>
      </w:r>
      <w:r>
        <w:tab/>
        <w:t xml:space="preserve">PRIOVO d.o.o. </w:t>
      </w:r>
      <w:r w:rsidR="00854364">
        <w:t xml:space="preserve">za ugostiteljstvo, OIB:02184872495, </w:t>
      </w:r>
      <w:r>
        <w:t>Ulica Slobode 2 A, 21000 Split</w:t>
      </w:r>
      <w:r>
        <w:tab/>
      </w:r>
      <w:r w:rsidR="00854364">
        <w:t xml:space="preserve">za iznos od </w:t>
      </w:r>
      <w:r>
        <w:t>409,00</w:t>
      </w:r>
      <w:r w:rsidR="00854364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t>74</w:t>
      </w:r>
      <w:r w:rsidR="00854364">
        <w:t>.</w:t>
      </w:r>
      <w:r>
        <w:tab/>
        <w:t>PROFISH društvo s ograničenom odgovornošću za lov, turizam i uzgoj ribe u stečaju</w:t>
      </w:r>
      <w:r>
        <w:tab/>
      </w:r>
      <w:r w:rsidR="00854364">
        <w:t xml:space="preserve">OIB:84424955920, </w:t>
      </w:r>
      <w:r>
        <w:t>Kunići 58A, 47304 Plaški</w:t>
      </w:r>
      <w:r w:rsidR="00854364">
        <w:t xml:space="preserve">, za iznos od </w:t>
      </w:r>
      <w:r>
        <w:t>11.269,12</w:t>
      </w:r>
      <w:r w:rsidR="00854364">
        <w:t xml:space="preserve"> kuna,</w:t>
      </w:r>
      <w:r>
        <w:tab/>
        <w:t xml:space="preserve"> </w:t>
      </w:r>
    </w:p>
    <w:p w:rsidRDefault="00397B2E" w:rsidP="00854364" w:rsidR="00397B2E">
      <w:pPr>
        <w:ind w:hanging="705" w:left="705"/>
        <w:jc w:val="both"/>
      </w:pPr>
      <w:r>
        <w:t>75</w:t>
      </w:r>
      <w:r w:rsidR="00854364">
        <w:t>.</w:t>
      </w:r>
      <w:r>
        <w:tab/>
        <w:t>PROT</w:t>
      </w:r>
      <w:r w:rsidR="00854364">
        <w:t xml:space="preserve">EKO d.o.o. za trgovinu i usluge, OIB: </w:t>
      </w:r>
      <w:r>
        <w:t>44459323154</w:t>
      </w:r>
      <w:r>
        <w:tab/>
      </w:r>
      <w:r w:rsidR="00854364">
        <w:t xml:space="preserve">, </w:t>
      </w:r>
      <w:r>
        <w:t>Franje Puškarića 18, 10000 Zagreb</w:t>
      </w:r>
      <w:r w:rsidR="00854364">
        <w:t xml:space="preserve">, za iznos od </w:t>
      </w:r>
      <w:r>
        <w:t>22.000,00</w:t>
      </w:r>
      <w:r w:rsidR="00854364">
        <w:t xml:space="preserve"> kuna,</w:t>
      </w:r>
      <w:r>
        <w:tab/>
        <w:t xml:space="preserve"> </w:t>
      </w:r>
    </w:p>
    <w:p w:rsidRDefault="00397B2E" w:rsidP="00854364" w:rsidR="00397B2E">
      <w:pPr>
        <w:ind w:hanging="705" w:left="705"/>
        <w:jc w:val="both"/>
      </w:pPr>
      <w:r>
        <w:t>76</w:t>
      </w:r>
      <w:r w:rsidR="00854364">
        <w:t>.</w:t>
      </w:r>
      <w:r w:rsidR="00854364">
        <w:tab/>
        <w:t xml:space="preserve">KORNELIJA PULJIĆ, OIB: </w:t>
      </w:r>
      <w:r>
        <w:t>42868</w:t>
      </w:r>
      <w:r w:rsidR="00854364">
        <w:t>762683</w:t>
      </w:r>
      <w:r w:rsidR="00854364">
        <w:tab/>
        <w:t xml:space="preserve">MOSEĆKA 138, 21000 SPLITza iznos od </w:t>
      </w:r>
      <w:r>
        <w:t>603,13</w:t>
      </w:r>
      <w:r w:rsidR="00854364">
        <w:t xml:space="preserve"> kuna,</w:t>
      </w:r>
      <w:r>
        <w:tab/>
        <w:t xml:space="preserve"> </w:t>
      </w:r>
    </w:p>
    <w:p w:rsidRDefault="00397B2E" w:rsidP="00854364" w:rsidR="00854364">
      <w:pPr>
        <w:ind w:hanging="705" w:left="705"/>
        <w:jc w:val="both"/>
      </w:pPr>
      <w:r>
        <w:t>77</w:t>
      </w:r>
      <w:r w:rsidR="00854364">
        <w:t>.</w:t>
      </w:r>
      <w:r>
        <w:tab/>
        <w:t>Raiffeisen consulting društvo s ograničenom odgovornošću za poslovno savjetovanje</w:t>
      </w:r>
      <w:r w:rsidR="00854364">
        <w:t xml:space="preserve">, OIB: 93630555187, </w:t>
      </w:r>
      <w:r>
        <w:t>Magazinska cesta 69, 10000 Zagreb</w:t>
      </w:r>
      <w:r w:rsidR="00854364">
        <w:t xml:space="preserve">, za iznos od </w:t>
      </w:r>
      <w:r>
        <w:t>1.500,00</w:t>
      </w:r>
      <w:r w:rsidR="00854364">
        <w:t xml:space="preserve"> kuna,</w:t>
      </w:r>
    </w:p>
    <w:p w:rsidRDefault="00397B2E" w:rsidP="00854364" w:rsidR="00397B2E">
      <w:pPr>
        <w:ind w:hanging="705" w:left="705"/>
        <w:jc w:val="both"/>
      </w:pPr>
      <w:r>
        <w:t>78</w:t>
      </w:r>
      <w:r w:rsidR="00854364">
        <w:t>.</w:t>
      </w:r>
      <w:r>
        <w:tab/>
        <w:t xml:space="preserve">RALU LOGISTIKA d.o.o. za </w:t>
      </w:r>
      <w:r w:rsidR="009B6AA8">
        <w:t xml:space="preserve">prijevoz, skladištenje i usluge, OIB: </w:t>
      </w:r>
      <w:r>
        <w:t>95590358666</w:t>
      </w:r>
      <w:r>
        <w:tab/>
        <w:t>Gospodarska ulica 11, 10370 Dragošička</w:t>
      </w:r>
      <w:r w:rsidR="009B6AA8">
        <w:t xml:space="preserve">, za iznos od </w:t>
      </w:r>
      <w:r>
        <w:t>750,00</w:t>
      </w:r>
      <w:r w:rsidR="009B6AA8">
        <w:t xml:space="preserve"> kuna.</w:t>
      </w:r>
      <w:r>
        <w:tab/>
        <w:t xml:space="preserve"> </w:t>
      </w:r>
    </w:p>
    <w:p w:rsidRDefault="00397B2E" w:rsidP="009B6AA8" w:rsidR="00397B2E">
      <w:pPr>
        <w:ind w:hanging="705" w:left="705"/>
        <w:jc w:val="both"/>
      </w:pPr>
      <w:r>
        <w:t>79</w:t>
      </w:r>
      <w:r w:rsidR="009B6AA8">
        <w:t>.</w:t>
      </w:r>
      <w:r w:rsidR="009B6AA8">
        <w:tab/>
        <w:t xml:space="preserve">Ribarska zadruga FRIŠKA RIBA, OIB: 33443732658, </w:t>
      </w:r>
      <w:r>
        <w:t>Mažurani</w:t>
      </w:r>
      <w:r w:rsidR="009B6AA8">
        <w:t xml:space="preserve">ćevo šetalište 24b, 21000 Split, za iznos od </w:t>
      </w:r>
      <w:r>
        <w:t>24.401,31</w:t>
      </w:r>
      <w:r w:rsidR="009B6AA8">
        <w:t xml:space="preserve"> kuna,</w:t>
      </w:r>
      <w:r>
        <w:tab/>
        <w:t xml:space="preserve"> </w:t>
      </w:r>
    </w:p>
    <w:p w:rsidRDefault="00397B2E" w:rsidP="009B6AA8" w:rsidR="00397B2E">
      <w:pPr>
        <w:ind w:hanging="705" w:left="705"/>
        <w:jc w:val="both"/>
      </w:pPr>
      <w:r>
        <w:t>80</w:t>
      </w:r>
      <w:r w:rsidR="009B6AA8">
        <w:t>.</w:t>
      </w:r>
      <w:r w:rsidR="009B6AA8">
        <w:tab/>
        <w:t xml:space="preserve">RIBARSKA ZADRUGA LIBURNIJA, OIB: 43669214134, </w:t>
      </w:r>
      <w:r>
        <w:t>Mali Brgud 33, 51213 Jurdani</w:t>
      </w:r>
      <w:r>
        <w:tab/>
      </w:r>
      <w:r w:rsidR="009B6AA8">
        <w:t xml:space="preserve">, za iznos od </w:t>
      </w:r>
      <w:r>
        <w:t>180.685,46</w:t>
      </w:r>
      <w:r w:rsidR="009B6AA8">
        <w:t xml:space="preserve"> kuna,</w:t>
      </w:r>
      <w:r>
        <w:tab/>
        <w:t xml:space="preserve"> </w:t>
      </w:r>
    </w:p>
    <w:p w:rsidRDefault="00397B2E" w:rsidP="009B6AA8" w:rsidR="00397B2E">
      <w:pPr>
        <w:ind w:hanging="705" w:left="705"/>
        <w:jc w:val="both"/>
      </w:pPr>
      <w:r>
        <w:t>81</w:t>
      </w:r>
      <w:r w:rsidR="009B6AA8">
        <w:t>.</w:t>
      </w:r>
      <w:r>
        <w:tab/>
        <w:t>S.I.N. za turizam, dru</w:t>
      </w:r>
      <w:r w:rsidR="009B6AA8">
        <w:t xml:space="preserve">štvo s ograničenom odgovornošću, OIB: 36372449110, Ivana Rendića 14, 21000 Split, za iznos od </w:t>
      </w:r>
      <w:r>
        <w:t>17.826,63</w:t>
      </w:r>
      <w:r w:rsidR="009B6AA8">
        <w:t xml:space="preserve"> kuna,</w:t>
      </w:r>
      <w:r>
        <w:tab/>
        <w:t xml:space="preserve"> </w:t>
      </w:r>
    </w:p>
    <w:p w:rsidRDefault="00397B2E" w:rsidP="009B6AA8" w:rsidR="00397B2E">
      <w:pPr>
        <w:ind w:hanging="705" w:left="705"/>
        <w:jc w:val="both"/>
      </w:pPr>
      <w:r>
        <w:t>82</w:t>
      </w:r>
      <w:r w:rsidR="009B6AA8">
        <w:t>.</w:t>
      </w:r>
      <w:r>
        <w:tab/>
        <w:t>SEM - Novalja društvo s ograničenom odgovornošću za trgovinu i usluge</w:t>
      </w:r>
      <w:r w:rsidR="009B6AA8">
        <w:t xml:space="preserve">, OIB: </w:t>
      </w:r>
      <w:r>
        <w:t>36951302140</w:t>
      </w:r>
      <w:r w:rsidR="009B6AA8">
        <w:t xml:space="preserve">,  </w:t>
      </w:r>
      <w:r>
        <w:t>Čiponjac 1, 53291 Novalja</w:t>
      </w:r>
      <w:r w:rsidR="009B6AA8">
        <w:t xml:space="preserve">, za iznos od </w:t>
      </w:r>
      <w:r>
        <w:t>11.800,00</w:t>
      </w:r>
      <w:r w:rsidR="009B6AA8">
        <w:t xml:space="preserve"> kuna,</w:t>
      </w:r>
      <w:r>
        <w:tab/>
        <w:t xml:space="preserve"> </w:t>
      </w:r>
    </w:p>
    <w:p w:rsidRDefault="00397B2E" w:rsidP="009B6AA8" w:rsidR="00397B2E">
      <w:pPr>
        <w:ind w:hanging="705" w:left="705"/>
        <w:jc w:val="both"/>
      </w:pPr>
      <w:r>
        <w:t>83</w:t>
      </w:r>
      <w:r w:rsidR="009B6AA8">
        <w:t>.</w:t>
      </w:r>
      <w:r>
        <w:tab/>
        <w:t>SINJE MORE, društvo s ograničenom odgovornošću za trgovinu na veliko i malo, morsko ribarstvo, preradu i konzerviranje ribe, ugostiteljstvo, turizam i izvoz-uvoz</w:t>
      </w:r>
      <w:r w:rsidR="009B6AA8">
        <w:t xml:space="preserve">, OIB: </w:t>
      </w:r>
      <w:r>
        <w:t>33377975203</w:t>
      </w:r>
      <w:r>
        <w:tab/>
        <w:t>Jurjevgradska Ulica 61, 22212 Tribunj</w:t>
      </w:r>
      <w:r w:rsidR="009B6AA8">
        <w:t>, za iznos od</w:t>
      </w:r>
      <w:r>
        <w:tab/>
      </w:r>
      <w:r w:rsidR="009B6AA8">
        <w:t xml:space="preserve"> </w:t>
      </w:r>
      <w:r>
        <w:t>4.011,65</w:t>
      </w:r>
      <w:r w:rsidR="009B6AA8">
        <w:t xml:space="preserve"> kuna,</w:t>
      </w:r>
      <w:r>
        <w:tab/>
        <w:t xml:space="preserve"> </w:t>
      </w:r>
    </w:p>
    <w:p w:rsidRDefault="00397B2E" w:rsidP="009B6AA8" w:rsidR="00397B2E">
      <w:pPr>
        <w:ind w:hanging="705" w:left="705"/>
        <w:jc w:val="both"/>
      </w:pPr>
      <w:r>
        <w:t>84</w:t>
      </w:r>
      <w:r w:rsidR="009B6AA8">
        <w:t>.</w:t>
      </w:r>
      <w:r>
        <w:tab/>
        <w:t>Splitska</w:t>
      </w:r>
      <w:r w:rsidR="009B6AA8">
        <w:t xml:space="preserve"> banka dioničko društvo, OIB:69326397242, </w:t>
      </w:r>
      <w:r>
        <w:t>D</w:t>
      </w:r>
      <w:r w:rsidR="009B6AA8">
        <w:t xml:space="preserve">omovinskog rata 61, 21000 Split, za iznos od </w:t>
      </w:r>
      <w:r>
        <w:t>31.565,88</w:t>
      </w:r>
      <w:r w:rsidR="009B6AA8">
        <w:t xml:space="preserve"> kuna,</w:t>
      </w:r>
      <w:r>
        <w:tab/>
        <w:t xml:space="preserve"> </w:t>
      </w:r>
    </w:p>
    <w:p w:rsidRDefault="00397B2E" w:rsidP="009B6AA8" w:rsidR="00397B2E">
      <w:pPr>
        <w:ind w:hanging="705" w:left="705"/>
        <w:jc w:val="both"/>
      </w:pPr>
      <w:r>
        <w:t>85</w:t>
      </w:r>
      <w:r w:rsidR="009B6AA8">
        <w:t>.</w:t>
      </w:r>
      <w:r>
        <w:tab/>
        <w:t>IVAN SRHOJ"SIRENA - OBRT ZA MORSKI RIBOLOV, LOVIŠTE", vl. IVAN SRHOJ</w:t>
      </w:r>
      <w:r w:rsidR="009B6AA8">
        <w:t>, OIB:</w:t>
      </w:r>
      <w:r>
        <w:tab/>
        <w:t>41663</w:t>
      </w:r>
      <w:r w:rsidR="009B6AA8">
        <w:t>537803</w:t>
      </w:r>
      <w:r w:rsidR="009B6AA8">
        <w:tab/>
        <w:t xml:space="preserve">LOVIŠTE 7, 20269 LOVIŠTE, za iznos od </w:t>
      </w:r>
      <w:r>
        <w:t>42.286,13</w:t>
      </w:r>
      <w:r w:rsidR="009B6AA8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t>86</w:t>
      </w:r>
      <w:r w:rsidR="009B6AA8">
        <w:t>.</w:t>
      </w:r>
      <w:r>
        <w:tab/>
        <w:t>"PREDOLAC" - OBRT ZA MORSKI RIBOLOV vlasnik PREDRAG SRŠEN</w:t>
      </w:r>
      <w:r w:rsidR="009B6AA8">
        <w:t>, OIB:</w:t>
      </w:r>
      <w:r>
        <w:tab/>
        <w:t>63147989179</w:t>
      </w:r>
      <w:r w:rsidR="009B6AA8">
        <w:t>,</w:t>
      </w:r>
      <w:r>
        <w:tab/>
        <w:t>GRŠĆICA VELA 3, 20271 BLATO</w:t>
      </w:r>
      <w:r w:rsidR="009B6AA8">
        <w:t xml:space="preserve">, za iznos od </w:t>
      </w:r>
      <w:r>
        <w:t>152.892,54</w:t>
      </w:r>
      <w:r w:rsidR="009B6AA8">
        <w:t xml:space="preserve"> kuna,</w:t>
      </w:r>
      <w:r>
        <w:t xml:space="preserve"> </w:t>
      </w:r>
    </w:p>
    <w:p w:rsidRDefault="00397B2E" w:rsidP="00974E3B" w:rsidR="00397B2E">
      <w:pPr>
        <w:ind w:hanging="705" w:left="705"/>
        <w:jc w:val="both"/>
      </w:pPr>
      <w:r>
        <w:t>87</w:t>
      </w:r>
      <w:r w:rsidR="009B6AA8">
        <w:t>.</w:t>
      </w:r>
      <w:r>
        <w:tab/>
        <w:t>STANIĆ, društvo s ograničenom odgovornošću za unutarnju i vanjsku trgovinu, proizvodnju i distribuciju mesa i suhomesnatih proizvoda</w:t>
      </w:r>
      <w:r>
        <w:tab/>
      </w:r>
      <w:r w:rsidR="00974E3B">
        <w:t xml:space="preserve">, OIB: </w:t>
      </w:r>
      <w:r>
        <w:t>50056415529</w:t>
      </w:r>
      <w:r w:rsidR="00974E3B">
        <w:t xml:space="preserve">, </w:t>
      </w:r>
      <w:r>
        <w:tab/>
        <w:t>Kerestinečka cesta 57A, 10431 Kerestinec</w:t>
      </w:r>
      <w:r w:rsidR="00974E3B">
        <w:t xml:space="preserve">, za iznos od </w:t>
      </w:r>
      <w:r>
        <w:t>23.000,00</w:t>
      </w:r>
      <w:r w:rsidR="00974E3B">
        <w:t xml:space="preserve"> kuna,</w:t>
      </w:r>
      <w:r>
        <w:tab/>
        <w:t xml:space="preserve"> </w:t>
      </w:r>
    </w:p>
    <w:p w:rsidRDefault="00397B2E" w:rsidP="00974E3B" w:rsidR="00397B2E">
      <w:pPr>
        <w:ind w:hanging="705" w:left="705"/>
        <w:jc w:val="both"/>
      </w:pPr>
      <w:r>
        <w:t>88</w:t>
      </w:r>
      <w:r w:rsidR="00974E3B">
        <w:t>.</w:t>
      </w:r>
      <w:r>
        <w:tab/>
        <w:t>RIBARSKI OBRT "EOL", VL. IVANKA ŠARAC, RIJEKA, BRAĆE BAĆIĆA 9</w:t>
      </w:r>
      <w:r w:rsidR="00974E3B">
        <w:t xml:space="preserve">, OIB: </w:t>
      </w:r>
      <w:r>
        <w:t>40170750447</w:t>
      </w:r>
      <w:r>
        <w:tab/>
        <w:t>ULICA BRANKA LAGINJE 40, 51211 MATULJI</w:t>
      </w:r>
      <w:r w:rsidR="00974E3B">
        <w:t>, za iznos od</w:t>
      </w:r>
      <w:r>
        <w:tab/>
        <w:t>6.020,03</w:t>
      </w:r>
      <w:r w:rsidR="00974E3B">
        <w:t xml:space="preserve"> kuna</w:t>
      </w:r>
      <w:r w:rsidR="00974E3B">
        <w:tab/>
        <w:t>,</w:t>
      </w:r>
    </w:p>
    <w:p w:rsidRDefault="00397B2E" w:rsidP="00974E3B" w:rsidR="00397B2E">
      <w:pPr>
        <w:ind w:hanging="705" w:left="705"/>
        <w:jc w:val="both"/>
      </w:pPr>
      <w:r>
        <w:t>89</w:t>
      </w:r>
      <w:r w:rsidR="00974E3B">
        <w:t>.</w:t>
      </w:r>
      <w:r>
        <w:tab/>
        <w:t>ŠEPAROVIĆ - OBRT ZA ELEKTROINSTALACIJSKE RADOVE, vl. IVO</w:t>
      </w:r>
      <w:r w:rsidR="00974E3B">
        <w:t xml:space="preserve"> ŠEPAROVIĆ, BLATO, 32. ULICA 24, OIB:</w:t>
      </w:r>
      <w:r>
        <w:t>65213176922</w:t>
      </w:r>
      <w:r w:rsidR="00974E3B">
        <w:t xml:space="preserve">, </w:t>
      </w:r>
      <w:r>
        <w:t>32. ULICA 24, 20271 BLATO</w:t>
      </w:r>
      <w:r w:rsidR="00974E3B">
        <w:t xml:space="preserve">, za iznos od </w:t>
      </w:r>
      <w:r>
        <w:t>6.812,50</w:t>
      </w:r>
      <w:r w:rsidR="00974E3B">
        <w:t xml:space="preserve"> kuna,</w:t>
      </w:r>
      <w:r>
        <w:tab/>
        <w:t xml:space="preserve"> </w:t>
      </w:r>
    </w:p>
    <w:p w:rsidRDefault="00397B2E" w:rsidP="00974E3B" w:rsidR="00397B2E">
      <w:pPr>
        <w:ind w:hanging="705" w:left="705"/>
        <w:jc w:val="both"/>
      </w:pPr>
      <w:r>
        <w:t>90</w:t>
      </w:r>
      <w:r w:rsidR="00974E3B">
        <w:t>.</w:t>
      </w:r>
      <w:r>
        <w:tab/>
        <w:t>ŠKAMP j.d.o.o. turistička agencija</w:t>
      </w:r>
      <w:r w:rsidR="00974E3B">
        <w:t xml:space="preserve">, OIB: 28969344494, </w:t>
      </w:r>
      <w:r>
        <w:t>Tolstojeva 26, 21000 Split</w:t>
      </w:r>
      <w:r w:rsidR="00974E3B">
        <w:t xml:space="preserve">, za iznos od </w:t>
      </w:r>
      <w:r>
        <w:t>14.606,11</w:t>
      </w:r>
      <w:r w:rsidR="00974E3B">
        <w:t xml:space="preserve"> kuna,</w:t>
      </w:r>
      <w:r>
        <w:tab/>
        <w:t xml:space="preserve"> </w:t>
      </w:r>
    </w:p>
    <w:p w:rsidRDefault="00397B2E" w:rsidP="00974E3B" w:rsidR="00397B2E">
      <w:pPr>
        <w:ind w:hanging="705" w:left="705"/>
        <w:jc w:val="both"/>
      </w:pPr>
      <w:r>
        <w:t>91</w:t>
      </w:r>
      <w:r w:rsidR="00974E3B">
        <w:t>.</w:t>
      </w:r>
      <w:r w:rsidR="00974E3B">
        <w:tab/>
        <w:t xml:space="preserve">TONČI ŠKRATULJA, OIB: </w:t>
      </w:r>
      <w:r>
        <w:t>80963897997</w:t>
      </w:r>
      <w:r>
        <w:tab/>
      </w:r>
      <w:r w:rsidR="00974E3B">
        <w:t xml:space="preserve">, </w:t>
      </w:r>
      <w:r>
        <w:t>ULICA ZA</w:t>
      </w:r>
      <w:r w:rsidR="00974E3B">
        <w:t xml:space="preserve">KLOPATICA 44, 20290 ZAKLOPATICA, za iznos od </w:t>
      </w:r>
      <w:r>
        <w:t>1.446.606,37</w:t>
      </w:r>
      <w:r w:rsidR="00974E3B">
        <w:t xml:space="preserve"> kuna,</w:t>
      </w:r>
      <w:r>
        <w:tab/>
        <w:t xml:space="preserve"> </w:t>
      </w:r>
    </w:p>
    <w:p w:rsidRDefault="00397B2E" w:rsidP="00974E3B" w:rsidR="00397B2E">
      <w:pPr>
        <w:ind w:hanging="705" w:left="705"/>
        <w:jc w:val="both"/>
      </w:pPr>
      <w:r>
        <w:t>92</w:t>
      </w:r>
      <w:r w:rsidR="00974E3B">
        <w:t>.</w:t>
      </w:r>
      <w:r>
        <w:tab/>
        <w:t>TEHNIČ</w:t>
      </w:r>
      <w:r w:rsidR="00974E3B">
        <w:t xml:space="preserve">KE INSTALACIJE d.o.o. za usluge, OIB: </w:t>
      </w:r>
      <w:r>
        <w:t>93832919757</w:t>
      </w:r>
      <w:r>
        <w:tab/>
      </w:r>
      <w:r w:rsidR="00974E3B">
        <w:t xml:space="preserve">, </w:t>
      </w:r>
      <w:r>
        <w:t xml:space="preserve">Kijevska 6, </w:t>
      </w:r>
      <w:r w:rsidR="00974E3B">
        <w:t xml:space="preserve">21000 Split, za iznos od </w:t>
      </w:r>
      <w:r>
        <w:t>25.850,00</w:t>
      </w:r>
      <w:r w:rsidR="00974E3B">
        <w:t xml:space="preserve"> kuna,</w:t>
      </w:r>
      <w:r>
        <w:tab/>
        <w:t xml:space="preserve"> </w:t>
      </w:r>
    </w:p>
    <w:p w:rsidRDefault="00397B2E" w:rsidP="00974E3B" w:rsidR="00397B2E">
      <w:pPr>
        <w:ind w:hanging="705" w:left="705"/>
        <w:jc w:val="both"/>
      </w:pPr>
      <w:r>
        <w:t>93</w:t>
      </w:r>
      <w:r w:rsidR="00974E3B">
        <w:t>.</w:t>
      </w:r>
      <w:r>
        <w:tab/>
        <w:t>VAGA SERVIS d.o.o. za trgovinu i usluge</w:t>
      </w:r>
      <w:r w:rsidR="00974E3B">
        <w:t xml:space="preserve">, OIB: </w:t>
      </w:r>
      <w:r>
        <w:tab/>
        <w:t>31223785141</w:t>
      </w:r>
      <w:r w:rsidR="00974E3B">
        <w:t xml:space="preserve">, </w:t>
      </w:r>
      <w:r>
        <w:t>Admirala J. Cezanisa 25D, 23000 Zadar</w:t>
      </w:r>
      <w:r w:rsidR="00974E3B">
        <w:t xml:space="preserve">, za iznos od </w:t>
      </w:r>
      <w:r>
        <w:t>3.993,75</w:t>
      </w:r>
      <w:r w:rsidR="00974E3B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t>94</w:t>
      </w:r>
      <w:r w:rsidR="00974E3B">
        <w:t>.</w:t>
      </w:r>
      <w:r>
        <w:tab/>
        <w:t>VIPnet, društvo s ograničenom odgovornošću za usluge javnih telekomunikacija</w:t>
      </w:r>
      <w:r w:rsidR="00974E3B">
        <w:t>, OIB:</w:t>
      </w:r>
      <w:r>
        <w:tab/>
        <w:t>29524210204</w:t>
      </w:r>
      <w:r>
        <w:tab/>
      </w:r>
      <w:r w:rsidR="00974E3B">
        <w:t xml:space="preserve">, </w:t>
      </w:r>
      <w:r>
        <w:t>Vrtni put 1, 10000 Zagreb</w:t>
      </w:r>
      <w:r w:rsidR="00974E3B">
        <w:t xml:space="preserve">, za iznos od </w:t>
      </w:r>
      <w:r>
        <w:t>4.300,47</w:t>
      </w:r>
      <w:r w:rsidR="00974E3B">
        <w:t xml:space="preserve"> kuna,</w:t>
      </w:r>
      <w:r>
        <w:tab/>
        <w:t xml:space="preserve"> </w:t>
      </w:r>
    </w:p>
    <w:p w:rsidRDefault="00397B2E" w:rsidP="00974E3B" w:rsidR="00397B2E">
      <w:pPr>
        <w:ind w:hanging="705" w:left="705"/>
        <w:jc w:val="both"/>
      </w:pPr>
      <w:r>
        <w:t>95</w:t>
      </w:r>
      <w:r w:rsidR="00974E3B">
        <w:t>.</w:t>
      </w:r>
      <w:r>
        <w:tab/>
        <w:t>VODOVOD I KANALIZACIJA, društvo s ograničenom odgovornošću za vodoopskrbu, odvodnju i pročišćavanje otpadnih voda</w:t>
      </w:r>
      <w:r w:rsidR="00974E3B">
        <w:t xml:space="preserve">, OIB: </w:t>
      </w:r>
      <w:r>
        <w:t>56826138353</w:t>
      </w:r>
      <w:r w:rsidR="00974E3B">
        <w:t xml:space="preserve">, </w:t>
      </w:r>
      <w:r>
        <w:t>Biokovska 3, 21000 Split</w:t>
      </w:r>
      <w:r w:rsidR="00974E3B">
        <w:t xml:space="preserve">, za iznos od </w:t>
      </w:r>
      <w:r>
        <w:t>16.453,91</w:t>
      </w:r>
      <w:r w:rsidR="00974E3B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lastRenderedPageBreak/>
        <w:t>96</w:t>
      </w:r>
      <w:r w:rsidR="00974E3B">
        <w:t>.</w:t>
      </w:r>
      <w:r>
        <w:tab/>
        <w:t>ZAGREB NEKRETNINE d.</w:t>
      </w:r>
      <w:r w:rsidR="00974E3B">
        <w:t xml:space="preserve">o.o. za poslovanje nekretninama, OIB: </w:t>
      </w:r>
      <w:r>
        <w:t>15364543303</w:t>
      </w:r>
      <w:r>
        <w:tab/>
        <w:t>Nova Ves 17, 10000 Zagreb</w:t>
      </w:r>
      <w:r w:rsidR="00974E3B">
        <w:t xml:space="preserve">, za iznos od </w:t>
      </w:r>
      <w:r>
        <w:t>3.840,46</w:t>
      </w:r>
      <w:r w:rsidR="00974E3B">
        <w:t xml:space="preserve"> kuna,</w:t>
      </w:r>
      <w:r>
        <w:tab/>
        <w:t xml:space="preserve"> </w:t>
      </w:r>
    </w:p>
    <w:p w:rsidRDefault="00397B2E" w:rsidP="00397B2E" w:rsidR="00397B2E">
      <w:pPr>
        <w:jc w:val="both"/>
      </w:pPr>
      <w:r>
        <w:t>97</w:t>
      </w:r>
      <w:r w:rsidR="00974E3B">
        <w:t>.</w:t>
      </w:r>
      <w:r>
        <w:tab/>
        <w:t>ZMH HORVAT d.o.o. za poljoprivrednu proizvodnju i trgovinu</w:t>
      </w:r>
      <w:r w:rsidR="00974E3B">
        <w:t xml:space="preserve">, OIB:  </w:t>
      </w:r>
      <w:r>
        <w:t>49086457698</w:t>
      </w:r>
      <w:r>
        <w:tab/>
        <w:t>Bistrička cesta 4A, 49282 Konjščina</w:t>
      </w:r>
      <w:r w:rsidR="00974E3B">
        <w:t xml:space="preserve">, za iznos od </w:t>
      </w:r>
      <w:r>
        <w:t>1.000,00</w:t>
      </w:r>
      <w:r w:rsidR="00974E3B">
        <w:t xml:space="preserve"> kuna,</w:t>
      </w:r>
      <w:r>
        <w:tab/>
        <w:t xml:space="preserve"> </w:t>
      </w:r>
    </w:p>
    <w:p w:rsidRDefault="00397B2E" w:rsidP="00397B2E" w:rsidR="00974E3B">
      <w:pPr>
        <w:jc w:val="both"/>
      </w:pPr>
      <w:r>
        <w:t>98</w:t>
      </w:r>
      <w:r w:rsidR="00974E3B">
        <w:t>.</w:t>
      </w:r>
      <w:r>
        <w:tab/>
        <w:t>ŽUVELA društvo s ograničenom odgovornošću za preradu, proizvodnju i trgovinu</w:t>
      </w:r>
      <w:r w:rsidR="00974E3B">
        <w:t xml:space="preserve">, OIB:  </w:t>
      </w:r>
      <w:r>
        <w:t>67047530380</w:t>
      </w:r>
      <w:r>
        <w:tab/>
        <w:t>Ulica uvala Vira 5, 21450 Hvar</w:t>
      </w:r>
      <w:r w:rsidR="00974E3B">
        <w:t xml:space="preserve">, za iznos od </w:t>
      </w:r>
      <w:r>
        <w:t>15.989,88</w:t>
      </w:r>
      <w:r w:rsidR="00974E3B">
        <w:t xml:space="preserve"> kuna.</w:t>
      </w:r>
    </w:p>
    <w:p w:rsidRDefault="00397B2E" w:rsidP="00397B2E" w:rsidR="00397B2E">
      <w:pPr>
        <w:jc w:val="both"/>
      </w:pPr>
      <w:r>
        <w:tab/>
        <w:t xml:space="preserve"> </w:t>
      </w:r>
    </w:p>
    <w:p w:rsidRDefault="00397B2E" w:rsidP="00397B2E" w:rsidR="001D3C07" w:rsidRPr="00397B2E">
      <w:pPr>
        <w:jc w:val="both"/>
        <w:rPr>
          <w:lang w:val="fr-FR"/>
        </w:rPr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E0823" w:rsidP="00ED74D2" w:rsidR="009543D0">
      <w:pPr>
        <w:ind w:firstLine="708"/>
        <w:jc w:val="both"/>
      </w:pPr>
      <w:r w:rsidRPr="009E0823">
        <w:t>Rješenjem ovog suda posl. br. 18 St-</w:t>
      </w:r>
      <w:r w:rsidR="007B7B45">
        <w:t>330</w:t>
      </w:r>
      <w:r w:rsidR="00763D74">
        <w:t>/201</w:t>
      </w:r>
      <w:r w:rsidR="007B7B45">
        <w:t>8 od 30. svibnja 2019</w:t>
      </w:r>
      <w:r w:rsidRPr="009E0823">
        <w:t xml:space="preserve">. godine </w:t>
      </w:r>
      <w:r w:rsidR="00763D74">
        <w:t xml:space="preserve">otvoren je predstečajni postupak nad dužnikom </w:t>
      </w:r>
      <w:r w:rsidR="007B7B45" w:rsidRPr="007B7B45">
        <w:t>FELICITA, d.o.o. za ugostiteljstvo, trgovinu, ribarstvo i stočarstvo, Zaklopatica (Općina Lastovo), Zaklopatica 44, MBS: 060077852, OIB: 03980990076</w:t>
      </w:r>
      <w:r w:rsidR="00ED74D2">
        <w:t>, a za povjerenika je</w:t>
      </w:r>
      <w:r w:rsidR="00763D74">
        <w:t xml:space="preserve"> imen</w:t>
      </w:r>
      <w:r w:rsidR="00ED74D2">
        <w:t>ovan</w:t>
      </w:r>
      <w:r w:rsidR="00763D74">
        <w:t xml:space="preserve"> </w:t>
      </w:r>
      <w:r w:rsidR="007B7B45" w:rsidRPr="007B7B45">
        <w:t>Ante Mrkonjić, Imotski, Kneza Domagoja 3, Zmijavci, OIB: 84299598589</w:t>
      </w:r>
      <w:r w:rsidRPr="009E0823">
        <w:t>.</w:t>
      </w:r>
    </w:p>
    <w:p w:rsidRDefault="009E0823" w:rsidP="009E0823" w:rsidR="009E0823" w:rsidRPr="005153ED">
      <w:pPr>
        <w:ind w:firstLine="708"/>
        <w:jc w:val="both"/>
      </w:pPr>
    </w:p>
    <w:p w:rsidRDefault="009543D0" w:rsidP="00C10B5F" w:rsidR="00ED74D2">
      <w:pPr>
        <w:jc w:val="both"/>
      </w:pPr>
      <w:r w:rsidRPr="005153ED">
        <w:tab/>
        <w:t xml:space="preserve"> Na ročištu</w:t>
      </w:r>
      <w:r w:rsidR="00ED74D2">
        <w:t xml:space="preserve"> radi ispitivanja tražbina</w:t>
      </w:r>
      <w:r w:rsidRPr="005153ED">
        <w:t xml:space="preserve"> održanom dana </w:t>
      </w:r>
      <w:r w:rsidR="007B7B45">
        <w:t>17</w:t>
      </w:r>
      <w:r w:rsidR="00881055">
        <w:t xml:space="preserve">. </w:t>
      </w:r>
      <w:r w:rsidR="007B7B45">
        <w:t>rujn</w:t>
      </w:r>
      <w:r w:rsidR="009E0823">
        <w:t>a</w:t>
      </w:r>
      <w:r w:rsidR="007B7B45">
        <w:t xml:space="preserve"> 2018</w:t>
      </w:r>
      <w:r w:rsidR="0065345B">
        <w:t xml:space="preserve">.g. </w:t>
      </w:r>
      <w:r w:rsidR="00ED74D2">
        <w:t xml:space="preserve">dužnik zastupan po </w:t>
      </w:r>
      <w:r w:rsidR="007B7B45">
        <w:t>punomoćniku Marini Maslek, odvjetnici u Dubrovniku</w:t>
      </w:r>
      <w:r w:rsidR="00ED74D2">
        <w:t>, povjerenik</w:t>
      </w:r>
      <w:r w:rsidR="00ED74D2" w:rsidRPr="00ED74D2">
        <w:t xml:space="preserve"> </w:t>
      </w:r>
      <w:r w:rsidR="007B7B45" w:rsidRPr="007B7B45">
        <w:t xml:space="preserve">Ante Mrkonjić </w:t>
      </w:r>
      <w:r w:rsidR="00ED74D2">
        <w:t>i prisutni vjerovni</w:t>
      </w:r>
      <w:r w:rsidR="007B7B45">
        <w:t>ci</w:t>
      </w:r>
      <w:r w:rsidR="00ED74D2">
        <w:t xml:space="preserve"> </w:t>
      </w:r>
      <w:r w:rsidR="00ED74D2" w:rsidRPr="00ED74D2">
        <w:t xml:space="preserve"> </w:t>
      </w:r>
      <w:r w:rsidR="00ED74D2">
        <w:t>su se</w:t>
      </w:r>
      <w:r w:rsidRPr="005153ED">
        <w:t xml:space="preserve"> određeno izjasni</w:t>
      </w:r>
      <w:r w:rsidR="00ED74D2">
        <w:t>li</w:t>
      </w:r>
      <w:r w:rsidRPr="005153ED">
        <w:t xml:space="preserve"> o prijavljen</w:t>
      </w:r>
      <w:r w:rsidR="00ED74D2">
        <w:t>im tražbinama</w:t>
      </w:r>
      <w:r w:rsidR="00C10B5F" w:rsidRPr="00C10B5F">
        <w:t>.</w:t>
      </w:r>
      <w:r w:rsidR="00ED74D2">
        <w:t xml:space="preserve"> Nije bilo osporavanja tražbina od strane prisutnih. S</w:t>
      </w:r>
      <w:r w:rsidR="00ED74D2" w:rsidRPr="00ED74D2">
        <w:t>ukladno odredbi čl. 50. st. 1. i 2. Stečajnog zakona (NN 71/15,</w:t>
      </w:r>
      <w:r w:rsidR="007B7B45">
        <w:t xml:space="preserve"> 104/17</w:t>
      </w:r>
      <w:r w:rsidR="00ED74D2" w:rsidRPr="00ED74D2">
        <w:t xml:space="preserve"> dalje: SZ), na temelju tablice ispitanih tražbina, doneseno </w:t>
      </w:r>
      <w:r w:rsidR="00ED74D2">
        <w:t xml:space="preserve">je </w:t>
      </w:r>
      <w:r w:rsidR="00ED74D2" w:rsidRPr="00ED74D2">
        <w:t>rješenje o u</w:t>
      </w:r>
      <w:r w:rsidR="00ED74D2">
        <w:t>tvrđenim i osporenim tražbinama</w:t>
      </w:r>
      <w:r w:rsidR="00ED74D2" w:rsidRPr="00ED74D2">
        <w:t>.</w:t>
      </w:r>
    </w:p>
    <w:p w:rsidRDefault="00ED74D2" w:rsidP="00C10B5F" w:rsidR="00ED74D2">
      <w:pPr>
        <w:jc w:val="both"/>
      </w:pPr>
    </w:p>
    <w:p w:rsidRDefault="00D151FA" w:rsidP="00ED74D2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</w:t>
      </w:r>
      <w:r w:rsidR="00ED74D2">
        <w:t xml:space="preserve"> </w:t>
      </w:r>
      <w:r w:rsidR="006C7F48">
        <w:t>Oglasna ploča sudova</w:t>
      </w:r>
      <w:r>
        <w:t xml:space="preserve"> prema čl. </w:t>
      </w:r>
      <w:r w:rsidR="00ED74D2">
        <w:t>50.st. 4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7B7B45">
        <w:rPr>
          <w:b/>
        </w:rPr>
        <w:t>19</w:t>
      </w:r>
      <w:r w:rsidR="003D0C55">
        <w:rPr>
          <w:b/>
        </w:rPr>
        <w:t xml:space="preserve">. </w:t>
      </w:r>
      <w:r w:rsidR="007B7B45">
        <w:rPr>
          <w:b/>
        </w:rPr>
        <w:t>rujn</w:t>
      </w:r>
      <w:r w:rsidRPr="005153ED">
        <w:rPr>
          <w:b/>
        </w:rPr>
        <w:t>a 201</w:t>
      </w:r>
      <w:r w:rsidR="00A065F6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ED74D2" w:rsidR="00ED74D2" w:rsidRPr="00ED74D2">
      <w:pPr>
        <w:jc w:val="both"/>
        <w:rPr>
          <w:b/>
        </w:rPr>
      </w:pPr>
      <w:r w:rsidRPr="005153ED">
        <w:rPr>
          <w:b/>
        </w:rPr>
        <w:t>POUKA O PRAVNOM LIJEKU</w:t>
      </w:r>
      <w:r w:rsidR="005523D9">
        <w:rPr>
          <w:b/>
        </w:rPr>
        <w:t>:</w:t>
      </w:r>
    </w:p>
    <w:p w:rsidRDefault="00ED74D2" w:rsidP="005523D9" w:rsidR="00ED74D2" w:rsidRPr="005153ED">
      <w:pPr>
        <w:pStyle w:val="Tijeloteksta"/>
        <w:jc w:val="both"/>
      </w:pPr>
      <w:r w:rsidRPr="00ED74D2">
        <w:t>Protiv ovog rješenja pravo na žalbu ima dužnik i svaki vjero</w:t>
      </w:r>
      <w:r>
        <w:t>vnik u dijelu koji se odnosi na</w:t>
      </w:r>
      <w:r w:rsidR="005523D9">
        <w:t xml:space="preserve"> </w:t>
      </w:r>
      <w:r w:rsidRPr="00ED74D2">
        <w:t>njegovu prijavljenu tražbinu i tražbinu koju je osporio (čl. 51. st. 1. SZ-a). Žalba se izjavljuje u roku od 8 dana od dana dostave ovog rješenja, a dostava se smatra obavljenom istekom osmog dana od dana objave rješenja na mrežnoj stranici e-oglasna ploča sudova (čl. 50. st. 4. u svezi s čl. 12. st. 1. SZ-a). O žalbi odlučuje Visoki trgovački sud Republike Hrvatske.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C5EF9" w:rsidR="00B21086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2AB" w:rsidR="001522AB">
      <w:r>
        <w:separator/>
      </w:r>
    </w:p>
  </w:endnote>
  <w:endnote w:id="0" w:type="continuationSeparator">
    <w:p w:rsidRDefault="001522AB" w:rsidR="00152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2AB" w:rsidR="001522AB">
      <w:r>
        <w:separator/>
      </w:r>
    </w:p>
  </w:footnote>
  <w:footnote w:id="0" w:type="continuationSeparator">
    <w:p w:rsidRDefault="001522AB" w:rsidR="001522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2AB" w:rsidP="00FD1810" w:rsidR="001522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22AB" w:rsidR="001522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2AB" w:rsidP="00FD1810" w:rsidR="001522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65F6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1522AB" w:rsidP="00256E03" w:rsidR="001522AB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ED74D2">
      <w:rPr>
        <w:rFonts w:hAnsi="Book Antiqua" w:ascii="Book Antiqua"/>
        <w:b/>
        <w:sz w:val="20"/>
        <w:szCs w:val="20"/>
      </w:rPr>
      <w:t xml:space="preserve">   Posl. br. 18 St-</w:t>
    </w:r>
    <w:r w:rsidR="007B7B45">
      <w:rPr>
        <w:rFonts w:hAnsi="Book Antiqua" w:ascii="Book Antiqua"/>
        <w:b/>
        <w:sz w:val="20"/>
        <w:szCs w:val="20"/>
      </w:rPr>
      <w:t>330</w:t>
    </w:r>
    <w:r w:rsidRPr="00ED74D2">
      <w:rPr>
        <w:rFonts w:hAnsi="Book Antiqua" w:ascii="Book Antiqua"/>
        <w:b/>
        <w:sz w:val="20"/>
        <w:szCs w:val="20"/>
      </w:rPr>
      <w:t>/201</w:t>
    </w:r>
    <w:r w:rsidR="007B7B45">
      <w:rPr>
        <w:rFonts w:hAnsi="Book Antiqua" w:ascii="Book Antiqua"/>
        <w:b/>
        <w:sz w:val="20"/>
        <w:szCs w:val="20"/>
      </w:rPr>
      <w:t>8</w:t>
    </w:r>
  </w:p>
  <w:p w:rsidRDefault="001522AB" w:rsidR="001522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2CF61A88"/>
    <w:multiLevelType w:val="hybridMultilevel"/>
    <w:tmpl w:val="DA0CBAC6"/>
    <w:lvl w:tplc="137A9E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6289614B"/>
    <w:multiLevelType w:val="hybridMultilevel"/>
    <w:tmpl w:val="DBF00A9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8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7"/>
  </w:num>
  <w:num w:numId="11">
    <w:abstractNumId w:val="18"/>
  </w:num>
  <w:num w:numId="12">
    <w:abstractNumId w:val="20"/>
  </w:num>
  <w:num w:numId="13">
    <w:abstractNumId w:val="19"/>
  </w:num>
  <w:num w:numId="14">
    <w:abstractNumId w:val="14"/>
  </w:num>
  <w:num w:numId="15">
    <w:abstractNumId w:val="10"/>
  </w:num>
  <w:num w:numId="16">
    <w:abstractNumId w:val="13"/>
  </w:num>
  <w:num w:numId="17">
    <w:abstractNumId w:val="15"/>
  </w:num>
  <w:num w:numId="18">
    <w:abstractNumId w:val="7"/>
  </w:num>
  <w:num w:numId="19">
    <w:abstractNumId w:val="6"/>
  </w:num>
  <w:num w:numId="20">
    <w:abstractNumId w:val="12"/>
  </w:num>
  <w:num w:numId="2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2202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522AB"/>
    <w:rsid w:val="00162766"/>
    <w:rsid w:val="0016563C"/>
    <w:rsid w:val="0017219E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92B6A"/>
    <w:rsid w:val="00397B2E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F20DD"/>
    <w:rsid w:val="005153ED"/>
    <w:rsid w:val="00520501"/>
    <w:rsid w:val="00532867"/>
    <w:rsid w:val="00542073"/>
    <w:rsid w:val="005523D9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63E26"/>
    <w:rsid w:val="006676AC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357C"/>
    <w:rsid w:val="006F5AFD"/>
    <w:rsid w:val="00703055"/>
    <w:rsid w:val="00733350"/>
    <w:rsid w:val="00747C5B"/>
    <w:rsid w:val="00755A4D"/>
    <w:rsid w:val="00763D74"/>
    <w:rsid w:val="0079665F"/>
    <w:rsid w:val="007B1D36"/>
    <w:rsid w:val="007B7B45"/>
    <w:rsid w:val="007D4648"/>
    <w:rsid w:val="007E41DD"/>
    <w:rsid w:val="00803971"/>
    <w:rsid w:val="0082142D"/>
    <w:rsid w:val="00833B2F"/>
    <w:rsid w:val="0084398F"/>
    <w:rsid w:val="00853375"/>
    <w:rsid w:val="00854364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74E3B"/>
    <w:rsid w:val="00991908"/>
    <w:rsid w:val="009B6AA8"/>
    <w:rsid w:val="009C2742"/>
    <w:rsid w:val="009C3725"/>
    <w:rsid w:val="009C4F6F"/>
    <w:rsid w:val="009E0823"/>
    <w:rsid w:val="009E6267"/>
    <w:rsid w:val="009F2C60"/>
    <w:rsid w:val="00A040A9"/>
    <w:rsid w:val="00A065F6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BF413D"/>
    <w:rsid w:val="00C10B5F"/>
    <w:rsid w:val="00C83042"/>
    <w:rsid w:val="00C84449"/>
    <w:rsid w:val="00C96782"/>
    <w:rsid w:val="00CA0F6F"/>
    <w:rsid w:val="00CA7BCD"/>
    <w:rsid w:val="00CB220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96046"/>
    <w:rsid w:val="00EA3FD1"/>
    <w:rsid w:val="00ED0A23"/>
    <w:rsid w:val="00ED655D"/>
    <w:rsid w:val="00ED74D2"/>
    <w:rsid w:val="00EE36F1"/>
    <w:rsid w:val="00EF2767"/>
    <w:rsid w:val="00EF5A95"/>
    <w:rsid w:val="00F02359"/>
    <w:rsid w:val="00F12ECA"/>
    <w:rsid w:val="00F131EA"/>
    <w:rsid w:val="00F17920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5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5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5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5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5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5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5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5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FELICITA, d.o.o. za ugostiteljstvo, trgovinu, ribarstvo i stočarstvo</izvorni_sadrzaj>
    <derivirana_varijabla naziv="DomainObject.Predmet.StrankaFormated_1">  FELICITA, d.o.o. za ugostiteljstvo, trgovinu, ribarstvo i stočarstvo</derivirana_varijabla>
  </DomainObject.Predmet.StrankaFormated>
  <DomainObject.Predmet.StrankaFormatedOIB>
    <izvorni_sadrzaj>  FELICITA, d.o.o. za ugostiteljstvo, trgovinu, ribarstvo i stočarstvo, OIB 03980990076</izvorni_sadrzaj>
    <derivirana_varijabla naziv="DomainObject.Predmet.StrankaFormatedOIB_1">  FELICITA, d.o.o. za ugostiteljstvo, trgovinu, ribarstvo i stočarstvo, OIB 03980990076</derivirana_varijabla>
  </DomainObject.Predmet.StrankaFormatedOIB>
  <DomainObject.Predmet.StrankaFormatedWithAdress>
    <izvorni_sadrzaj> FELICITA, d.o.o. za ugostiteljstvo, trgovinu, ribarstvo i stočarstvo, Zaklopatica 44, 20290 Zaklopatica</izvorni_sadrzaj>
    <derivirana_varijabla naziv="DomainObject.Predmet.StrankaFormatedWithAdress_1"> FELICITA, d.o.o. za ugostiteljstvo, trgovinu, ribarstvo i stočarstvo, Zaklopatica 44, 20290 Zaklopatica</derivirana_varijabla>
  </DomainObject.Predmet.StrankaFormatedWithAdress>
  <DomainObject.Predmet.StrankaFormatedWithAdressOIB>
    <izvorni_sadrzaj> FELICITA, d.o.o. za ugostiteljstvo, trgovinu, ribarstvo i stočarstvo, OIB 03980990076, Zaklopatica 44, 20290 Zaklopatica</izvorni_sadrzaj>
    <derivirana_varijabla naziv="DomainObject.Predmet.StrankaFormatedWithAdressOIB_1"> FELICITA, d.o.o. za ugostiteljstvo, trgovinu, ribarstvo i stočarstvo, OIB 03980990076, Zaklopatica 44, 20290 Zaklopatica</derivirana_varijabla>
  </DomainObject.Predmet.StrankaFormatedWithAdressOIB>
  <DomainObject.Predmet.StrankaWithAdress>
    <izvorni_sadrzaj>FELICITA, d.o.o. za ugostiteljstvo, trgovinu, ribarstvo i stočarstvo Zaklopatica 44,20290 Zaklopatica</izvorni_sadrzaj>
    <derivirana_varijabla naziv="DomainObject.Predmet.StrankaWithAdress_1">FELICITA, d.o.o. za ugostiteljstvo, trgovinu, ribarstvo i stočarstvo Zaklopatica 44,20290 Zaklopatica</derivirana_varijabla>
  </DomainObject.Predmet.StrankaWithAdress>
  <DomainObject.Predmet.StrankaWithAdressOIB>
    <izvorni_sadrzaj>FELICITA, d.o.o. za ugostiteljstvo, trgovinu, ribarstvo i stočarstvo, OIB 03980990076, Zaklopatica 44,20290 Zaklopatica</izvorni_sadrzaj>
    <derivirana_varijabla naziv="DomainObject.Predmet.StrankaWithAdressOIB_1">FELICITA, d.o.o. za ugostiteljstvo, trgovinu, ribarstvo i stočarstvo, OIB 03980990076, Zaklopatica 44,20290 Zaklopatica</derivirana_varijabla>
  </DomainObject.Predmet.StrankaWithAdressOIB>
  <DomainObject.Predmet.StrankaNazivFormated>
    <izvorni_sadrzaj>FELICITA, d.o.o. za ugostiteljstvo, trgovinu, ribarstvo i stočarstvo</izvorni_sadrzaj>
    <derivirana_varijabla naziv="DomainObject.Predmet.StrankaNazivFormated_1">FELICITA, d.o.o. za ugostiteljstvo, trgovinu, ribarstvo i stočarstvo</derivirana_varijabla>
  </DomainObject.Predmet.StrankaNazivFormated>
  <DomainObject.Predmet.StrankaNazivFormatedOIB>
    <izvorni_sadrzaj>FELICITA, d.o.o. za ugostiteljstvo, trgovinu, ribarstvo i stočarstvo, OIB 03980990076</izvorni_sadrzaj>
    <derivirana_varijabla naziv="DomainObject.Predmet.StrankaNazivFormatedOIB_1">FELICITA, d.o.o. za ugostiteljstvo, trgovinu, ribarstvo i stočarstvo, OIB 03980990076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FELICITA, d.o.o. za ugostiteljstvo, trgovinu, ribarstvo i stočarstvo</item>
    </izvorni_sadrzaj>
    <derivirana_varijabla naziv="DomainObject.Predmet.StrankaListFormated_1">
      <item>FELICITA, d.o.o. za ugostiteljstvo, trgovinu, ribarstvo i stočarstvo</item>
    </derivirana_varijabla>
  </DomainObject.Predmet.StrankaListFormated>
  <DomainObject.Predmet.StrankaListFormatedOIB>
    <izvorni_sadrzaj>
      <item>FELICITA, d.o.o. za ugostiteljstvo, trgovinu, ribarstvo i stočarstvo, OIB 03980990076</item>
    </izvorni_sadrzaj>
    <derivirana_varijabla naziv="DomainObject.Predmet.StrankaListFormatedOIB_1">
      <item>FELICITA, d.o.o. za ugostiteljstvo, trgovinu, ribarstvo i stočarstvo, OIB 03980990076</item>
    </derivirana_varijabla>
  </DomainObject.Predmet.StrankaListFormatedOIB>
  <DomainObject.Predmet.StrankaListFormatedWithAdress>
    <izvorni_sadrzaj>
      <item>FELICITA, d.o.o. za ugostiteljstvo, trgovinu, ribarstvo i stočarstvo, Zaklopatica 44, 20290 Zaklopatica</item>
    </izvorni_sadrzaj>
    <derivirana_varijabla naziv="DomainObject.Predmet.StrankaListFormatedWithAdress_1">
      <item>FELICITA, d.o.o. za ugostiteljstvo, trgovinu, ribarstvo i stočarstvo, Zaklopatica 44, 20290 Zaklopatica</item>
    </derivirana_varijabla>
  </DomainObject.Predmet.StrankaListFormatedWithAdress>
  <DomainObject.Predmet.StrankaListFormatedWithAdressOIB>
    <izvorni_sadrzaj>
      <item>FELICITA, d.o.o. za ugostiteljstvo, trgovinu, ribarstvo i stočarstvo, OIB 03980990076, Zaklopatica 44, 20290 Zaklopatica</item>
    </izvorni_sadrzaj>
    <derivirana_varijabla naziv="DomainObject.Predmet.StrankaListFormatedWithAdressOIB_1">
      <item>FELICITA, d.o.o. za ugostiteljstvo, trgovinu, ribarstvo i stočarstvo, OIB 03980990076, Zaklopatica 44, 20290 Zaklopatica</item>
    </derivirana_varijabla>
  </DomainObject.Predmet.StrankaListFormatedWithAdressOIB>
  <DomainObject.Predmet.StrankaListNazivFormated>
    <izvorni_sadrzaj>
      <item>FELICITA, d.o.o. za ugostiteljstvo, trgovinu, ribarstvo i stočarstvo</item>
    </izvorni_sadrzaj>
    <derivirana_varijabla naziv="DomainObject.Predmet.StrankaListNazivFormated_1">
      <item>FELICITA, d.o.o. za ugostiteljstvo, trgovinu, ribarstvo i stočarstvo</item>
    </derivirana_varijabla>
  </DomainObject.Predmet.StrankaListNazivFormated>
  <DomainObject.Predmet.StrankaListNazivFormatedOIB>
    <izvorni_sadrzaj>
      <item>FELICITA, d.o.o. za ugostiteljstvo, trgovinu, ribarstvo i stočarstvo, OIB 03980990076</item>
    </izvorni_sadrzaj>
    <derivirana_varijabla naziv="DomainObject.Predmet.StrankaListNazivFormatedOIB_1">
      <item>FELICITA, d.o.o. za ugostiteljstvo, trgovinu, ribarstvo i stočarstvo, OIB 03980990076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FELICITA, d.o.o. za ugostiteljstvo, trgovinu, ribarstvo i stočarstvo</izvorni_sadrzaj>
    <derivirana_varijabla naziv="DomainObject.Predmet.StrankaIDrugi_1">FELICITA, d.o.o. za ugostiteljstvo, trgovinu, ribarstvo i stočarstvo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FELICITA, d.o.o. za ugostiteljstvo, trgovinu, ribarstvo i stočarstvo, OIB 03980990076, Zaklopatica 44, 20290 Zaklopatica</izvorni_sadrzaj>
    <derivirana_varijabla naziv="DomainObject.Predmet.StrankaIDrugiAdressOIB_1">FELICITA, d.o.o. za ugostiteljstvo, trgovinu, ribarstvo i stočarstvo, OIB 03980990076, Zaklopatica 44, 20290 Zaklopatica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FELICITA, d.o.o. za ugostiteljstvo, trgovinu, ribarstvo i stočarstvo</item>
    </izvorni_sadrzaj>
    <derivirana_varijabla naziv="DomainObject.Predmet.SudioniciListNaziv_1">
      <item>FELICITA, d.o.o. za ugostiteljstvo, trgovinu, ribarstvo i stočarstvo</item>
    </derivirana_varijabla>
  </DomainObject.Predmet.SudioniciListNaziv>
  <DomainObject.Predmet.SudioniciListAdressOIB>
    <izvorni_sadrzaj>
      <item>FELICITA, d.o.o. za ugostiteljstvo, trgovinu, ribarstvo i stočarstvo, OIB 03980990076, Zaklopatica 44,20290 Zaklopatica</item>
    </izvorni_sadrzaj>
    <derivirana_varijabla naziv="DomainObject.Predmet.SudioniciListAdressOIB_1">
      <item>FELICITA, d.o.o. za ugostiteljstvo, trgovinu, ribarstvo i stočarstvo, OIB 03980990076, Zaklopatica 44,20290 Zaklopatica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03980990076</item>
    </izvorni_sadrzaj>
    <derivirana_varijabla naziv="DomainObject.Predmet.SudioniciListNazivOIB_1">
      <item>, OIB 03980990076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BF18A6-C22A-4BC6-80F7-A52969617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2578</properties:Words>
  <properties:Characters>14873</properties:Characters>
  <properties:Lines>301</properties:Lines>
  <properties:Paragraphs>120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2018-09-19T12:38:00Z</dcterms:created>
  <dc:creator>stanka grcic</dc:creator>
  <cp:lastModifiedBy>Katarina Franković</cp:lastModifiedBy>
  <cp:lastPrinted>2016-12-16T08:40:00Z</cp:lastPrinted>
  <dcterms:modified xmlns:xsi="http://www.w3.org/2001/XMLSchema-instance" xsi:type="dcterms:W3CDTF">2018-09-19T12:40:00Z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utvrđene i osporene tražbine 330 -2018.docx)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