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a947" w14:paraId="160a947" w:rsidRDefault="00C1242F" w:rsidP="00C1242F" w:rsidR="00C1242F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C1242F" w:rsidP="00C1242F" w:rsidR="00C1242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C1242F" w:rsidP="00C1242F" w:rsidR="00C1242F">
      <w:pPr>
        <w:spacing w:after="0"/>
        <w:jc w:val="both"/>
        <w:rPr>
          <w:rFonts w:cs="Times New Roman"/>
        </w:rPr>
      </w:pPr>
    </w:p>
    <w:p w:rsidRDefault="00C1242F" w:rsidP="00C1242F" w:rsidR="00C1242F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81154B">
        <w:rPr>
          <w:rFonts w:cs="Times New Roman"/>
        </w:rPr>
        <w:t>TEHNO DENTAL d.o.o., OIB: 00820702360 sa sjedištem u Vladimira Nazora 7 A, Čakovec</w:t>
      </w:r>
      <w:r>
        <w:rPr>
          <w:rFonts w:cs="Times New Roman"/>
        </w:rPr>
        <w:t>, 13. travnja 2018.</w:t>
      </w:r>
    </w:p>
    <w:p w:rsidRDefault="00C1242F" w:rsidP="00C1242F" w:rsidR="00C1242F">
      <w:pPr>
        <w:spacing w:after="0"/>
        <w:jc w:val="both"/>
        <w:rPr>
          <w:rFonts w:cs="Times New Roman"/>
        </w:rPr>
      </w:pPr>
    </w:p>
    <w:p w:rsidRDefault="00C1242F" w:rsidP="00C1242F" w:rsidR="00C1242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1242F" w:rsidP="00C1242F" w:rsidR="00C1242F">
      <w:pPr>
        <w:spacing w:after="0"/>
        <w:jc w:val="center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D50920">
        <w:rPr>
          <w:rFonts w:cs="Times New Roman"/>
        </w:rPr>
        <w:t>TEHNO DENTAL d.o.o., OIB: 00820702360 sa sjedištem u Vladimira Nazora 7 A, Čakovec</w:t>
      </w:r>
      <w:r>
        <w:rPr>
          <w:rFonts w:cs="Times New Roman"/>
        </w:rPr>
        <w:t xml:space="preserve">, s danom </w:t>
      </w:r>
      <w:r w:rsidR="00D50920">
        <w:rPr>
          <w:rFonts w:cs="Times New Roman"/>
        </w:rPr>
        <w:t>13. travnja 2018. u 10</w:t>
      </w:r>
      <w:r>
        <w:rPr>
          <w:rFonts w:cs="Times New Roman"/>
        </w:rPr>
        <w:t>,00 sati.</w:t>
      </w:r>
    </w:p>
    <w:p w:rsidRDefault="00C1242F" w:rsidP="00C1242F" w:rsidR="00C1242F">
      <w:pPr>
        <w:spacing w:after="0"/>
        <w:jc w:val="both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A578E2">
        <w:rPr>
          <w:rFonts w:cs="Times New Roman"/>
        </w:rPr>
        <w:t>TEHNO DENTAL d.o.o., OIB: 00820702360 sa sjedištem u Vladimira Nazora 7 A, Čakovec</w:t>
      </w:r>
      <w:r>
        <w:rPr>
          <w:rFonts w:cs="Times New Roman"/>
        </w:rPr>
        <w:t>.</w:t>
      </w:r>
    </w:p>
    <w:p w:rsidRDefault="00C1242F" w:rsidP="00C1242F" w:rsidR="00C1242F">
      <w:pPr>
        <w:spacing w:after="0"/>
        <w:jc w:val="both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78105D">
        <w:rPr>
          <w:rFonts w:cs="Times New Roman"/>
        </w:rPr>
        <w:t xml:space="preserve">Ines </w:t>
      </w:r>
      <w:proofErr w:type="spellStart"/>
      <w:r w:rsidR="0078105D">
        <w:rPr>
          <w:rFonts w:cs="Times New Roman"/>
        </w:rPr>
        <w:t>Mošmondor</w:t>
      </w:r>
      <w:proofErr w:type="spellEnd"/>
      <w:r w:rsidR="0078105D">
        <w:rPr>
          <w:rFonts w:cs="Times New Roman"/>
        </w:rPr>
        <w:t>, OIB: 82918904482, Trakošćanska 18, Varaždin</w:t>
      </w:r>
      <w:r>
        <w:rPr>
          <w:rFonts w:cs="Times New Roman"/>
        </w:rPr>
        <w:t>.</w:t>
      </w:r>
    </w:p>
    <w:p w:rsidRDefault="00C1242F" w:rsidP="00C1242F" w:rsidR="00C1242F">
      <w:pPr>
        <w:spacing w:after="0"/>
        <w:jc w:val="both"/>
        <w:rPr>
          <w:rFonts w:cs="Times New Roman"/>
          <w:color w:val="FF0000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C1242F" w:rsidP="00C1242F" w:rsidR="00C1242F">
      <w:pPr>
        <w:spacing w:after="0"/>
        <w:jc w:val="both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A578E2">
        <w:rPr>
          <w:rFonts w:cs="Times New Roman"/>
        </w:rPr>
        <w:t>TEHNO DENTAL d.o.o., OIB: 00820702360 sa sjedištem u Vladimira Nazora 7 A, Čakovec</w:t>
      </w:r>
      <w:r>
        <w:rPr>
          <w:rFonts w:cs="Times New Roman"/>
        </w:rPr>
        <w:t>, bit će brisan iz sudskog registra.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1242F" w:rsidP="00C1242F" w:rsidR="00C1242F">
      <w:pPr>
        <w:spacing w:after="0"/>
        <w:jc w:val="both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  <w:color w:val="FF0000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E625C2">
        <w:rPr>
          <w:rFonts w:cs="Times New Roman"/>
        </w:rPr>
        <w:t>07. veljače 2018</w:t>
      </w:r>
      <w:r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13. travnja 2018.</w:t>
      </w:r>
    </w:p>
    <w:p w:rsidRDefault="00C1242F" w:rsidP="00C1242F" w:rsidR="00C1242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C1242F" w:rsidP="00C1242F" w:rsidR="00C1242F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C1242F" w:rsidP="00C1242F" w:rsidR="00C1242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193980">
        <w:rPr>
          <w:rFonts w:cs="Times New Roman"/>
        </w:rPr>
        <w:t>, v.r.</w:t>
      </w:r>
    </w:p>
    <w:p w:rsidRDefault="00193980" w:rsidP="00C1242F" w:rsidR="0019398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 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C1242F" w:rsidP="00C1242F" w:rsidR="00C1242F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C1242F" w:rsidP="00C1242F" w:rsidR="00C1242F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1242F" w:rsidP="00C1242F" w:rsidR="00C1242F">
      <w:pPr>
        <w:spacing w:after="0"/>
        <w:jc w:val="both"/>
      </w:pPr>
      <w:r>
        <w:tab/>
        <w:t>O žalbi protiv rješenja sudskog savjetnika odlučuje sudac pojedinac toga suda.</w:t>
      </w:r>
    </w:p>
    <w:p w:rsidRDefault="00C1242F" w:rsidP="00C1242F" w:rsidR="00C1242F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1242F" w:rsidP="00C1242F" w:rsidR="00C1242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1242F" w:rsidP="00C1242F" w:rsidR="00C1242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C1242F" w:rsidP="00C1242F" w:rsidR="00C1242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625C2" w:rsidP="00C1242F" w:rsidR="00E625C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TEHNO DENTAL d.o.o., OIB: 00820702360 sa sjedištem u Vladimira Nazora 7 A, Čakovec </w:t>
      </w:r>
    </w:p>
    <w:p w:rsidRDefault="00C1242F" w:rsidP="00C1242F" w:rsidR="00C1242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E625C2">
        <w:rPr>
          <w:rFonts w:cs="Times New Roman"/>
        </w:rPr>
        <w:t xml:space="preserve">Davor Kolar, Savska </w:t>
      </w:r>
      <w:proofErr w:type="spellStart"/>
      <w:r w:rsidR="00E625C2">
        <w:rPr>
          <w:rFonts w:cs="Times New Roman"/>
        </w:rPr>
        <w:t>Ves</w:t>
      </w:r>
      <w:proofErr w:type="spellEnd"/>
      <w:r w:rsidR="00E625C2">
        <w:rPr>
          <w:rFonts w:cs="Times New Roman"/>
        </w:rPr>
        <w:t>, Radnička 34</w:t>
      </w:r>
    </w:p>
    <w:p w:rsidRDefault="00C1242F" w:rsidP="00C1242F" w:rsidR="00C1242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C1242F" w:rsidP="00C1242F" w:rsidR="00C1242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C1242F" w:rsidP="00C1242F" w:rsidR="00C1242F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A71688">
        <w:rPr>
          <w:rFonts w:cs="Times New Roman"/>
        </w:rPr>
        <w:t xml:space="preserve">Ines </w:t>
      </w:r>
      <w:proofErr w:type="spellStart"/>
      <w:r w:rsidR="00A71688">
        <w:rPr>
          <w:rFonts w:cs="Times New Roman"/>
        </w:rPr>
        <w:t>Mošmondor</w:t>
      </w:r>
      <w:proofErr w:type="spellEnd"/>
      <w:r w:rsidR="00A71688">
        <w:rPr>
          <w:rFonts w:cs="Times New Roman"/>
        </w:rPr>
        <w:t>, Trakošćanska 18, Varaždin</w:t>
      </w:r>
    </w:p>
    <w:p w:rsidRDefault="00C1242F" w:rsidP="00C1242F" w:rsidR="00C1242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C1242F" w:rsidP="00C1242F" w:rsidR="00C1242F">
      <w:pPr>
        <w:spacing w:after="0"/>
        <w:rPr>
          <w:rFonts w:cs="Times New Roman"/>
        </w:rPr>
      </w:pPr>
    </w:p>
    <w:p w:rsidRDefault="00AE649C" w:rsidP="00C1242F" w:rsidR="00AE649C" w:rsidRPr="00C1242F"/>
    <w:sectPr w:rsidSect="0032366B" w:rsidR="00AE649C" w:rsidRPr="00C1242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42F" w:rsidR="008333A9">
    <w:pPr>
      <w:pStyle w:val="Zaglavlje"/>
    </w:pPr>
    <w:r>
      <w:rPr>
        <w:rStyle w:val="PozadinaSvijetloCrvena"/>
        <w:shd w:fill="auto" w:color="auto" w:val="clear"/>
      </w:rPr>
      <w:t>Poslovni broj: 8 St-47/18-6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5C3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980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36B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5F7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05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54B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E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8E2"/>
    <w:rsid w:val="00A579DA"/>
    <w:rsid w:val="00A63D35"/>
    <w:rsid w:val="00A65CDC"/>
    <w:rsid w:val="00A66F6A"/>
    <w:rsid w:val="00A676F6"/>
    <w:rsid w:val="00A67D7A"/>
    <w:rsid w:val="00A715BD"/>
    <w:rsid w:val="00A71688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42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920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5C2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1242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C1242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1242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C1242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4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St-47/2018-6</izvorni_sadrzaj>
    <derivirana_varijabla naziv="DomainObject.Oznaka_1">St-47/2018-6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DENTAL društvo s ograničenom odgovornošću za servis i prodaju medicinske i dentalne opreme zastupanog po punomoćniku Davor Kolar</izvorni_sadrzaj>
    <derivirana_varijabla naziv="DomainObject.Predmet.ProtustrankaFormated_1">  TEHNO DENTAL društvo s ograničenom odgovornošću za servis i prodaju medicinske i dentalne opreme zastupanog po punomoćniku Davor Kolar</derivirana_varijabla>
  </DomainObject.Predmet.ProtustrankaFormated>
  <DomainObject.Predmet.ProtustrankaFormatedOIB>
    <izvorni_sadrzaj>  TEHNO DENTAL društvo s ograničenom odgovornošću za servis i prodaju medicinske i dentalne opreme, OIB 00820702360 zastupanog po punomoćniku Davor Kolar</izvorni_sadrzaj>
    <derivirana_varijabla naziv="DomainObject.Predmet.ProtustrankaFormatedOIB_1">  TEHNO DENTAL društvo s ograničenom odgovornošću za servis i prodaju medicinske i dentalne opreme, OIB 00820702360 zastupanog po punomoćniku Davor Kolar</derivirana_varijabla>
  </DomainObject.Predmet.ProtustrankaFormatedOIB>
  <DomainObject.Predmet.ProtustrankaFormatedWithAdress>
    <izvorni_sadrzaj> TEHNO DENTAL društvo s ograničenom odgovornošću za servis i prodaju medicinske i dentalne opreme, Vladimira Nazora 7A, 40000 Čakovec zastupanog po punomoćniku Davor Kolar</izvorni_sadrzaj>
    <derivirana_varijabla naziv="DomainObject.Predmet.ProtustrankaFormatedWithAdress_1"> TEHNO DENTAL društvo s ograničenom odgovornošću za servis i prodaju medicinske i dentalne opreme, Vladimira Nazora 7A, 40000 Čakovec zastupanog po punomoćniku Davor Kolar</derivirana_varijabla>
  </DomainObject.Predmet.ProtustrankaFormatedWithAdress>
  <DomainObject.Predmet.ProtustrankaFormatedWithAdressOIB>
    <izvorni_sadrzaj> TEHNO DENTAL društvo s ograničenom odgovornošću za servis i prodaju medicinske i dentalne opreme, OIB 00820702360, Vladimira Nazora 7A, 40000 Čakovec zastupanog po punomoćniku Davor Kolar</izvorni_sadrzaj>
    <derivirana_varijabla naziv="DomainObject.Predmet.ProtustrankaFormatedWithAdressOIB_1"> TEHNO DENTAL društvo s ograničenom odgovornošću za servis i prodaju medicinske i dentalne opreme, OIB 00820702360, Vladimira Nazora 7A, 40000 Čakovec zastupanog po punomoćniku Davor Kolar</derivirana_varijabla>
  </DomainObject.Predmet.ProtustrankaFormatedWithAdressOIB>
  <DomainObject.Predmet.ProtustrankaWithAdress>
    <izvorni_sadrzaj>TEHNO DENTAL društvo s ograničenom odgovornošću za servis i prodaju medicinske i dentalne opreme Vladimira Nazora 7A, 40000 Čakovec</izvorni_sadrzaj>
    <derivirana_varijabla naziv="DomainObject.Predmet.ProtustrankaWithAdress_1">TEHNO DENTAL društvo s ograničenom odgovornošću za servis i prodaju medicinske i dentalne opreme Vladimira Nazora 7A, 40000 Čakovec</derivirana_varijabla>
  </DomainObject.Predmet.ProtustrankaWithAdress>
  <DomainObject.Predmet.ProtustrankaWithAdressOIB>
    <izvorni_sadrzaj>TEHNO DENTAL društvo s ograničenom odgovornošću za servis i prodaju medicinske i dentalne opreme, OIB 00820702360, Vladimira Nazora 7A, 40000 Čakovec</izvorni_sadrzaj>
    <derivirana_varijabla naziv="DomainObject.Predmet.ProtustrankaWithAdressOIB_1">TEHNO DENTAL društvo s ograničenom odgovornošću za servis i prodaju medicinske i dentalne opreme, OIB 00820702360, Vladimira Nazora 7A, 40000 Čakovec</derivirana_varijabla>
  </DomainObject.Predmet.ProtustrankaWithAdressOIB>
  <DomainObject.Predmet.ProtustrankaNazivFormated>
    <izvorni_sadrzaj>TEHNO DENTAL društvo s ograničenom odgovornošću za servis i prodaju medicinske i dentalne opreme</izvorni_sadrzaj>
    <derivirana_varijabla naziv="DomainObject.Predmet.ProtustrankaNazivFormated_1">TEHNO DENTAL društvo s ograničenom odgovornošću za servis i prodaju medicinske i dentalne opreme</derivirana_varijabla>
  </DomainObject.Predmet.ProtustrankaNazivFormated>
  <DomainObject.Predmet.ProtustrankaNazivFormatedOIB>
    <izvorni_sadrzaj>TEHNO DENTAL društvo s ograničenom odgovornošću za servis i prodaju medicinske i dentalne opreme, OIB 00820702360</izvorni_sadrzaj>
    <derivirana_varijabla naziv="DomainObject.Predmet.ProtustrankaNazivFormatedOIB_1">TEHNO DENTAL društvo s ograničenom odgovornošću za servis i prodaju medicinske i dentalne opreme, OIB 00820702360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25042.36</izvorni_sadrzaj>
    <derivirana_varijabla naziv="DomainObject.Predmet.TrenutnaVrijednost_1">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 DENTAL društvo s ograničenom odgovornošću za servis i prodaju medicinske i dentalne opreme zastupanog po punomoćniku Davor Kolar</item>
    </izvorni_sadrzaj>
    <derivirana_varijabla naziv="DomainObject.Predmet.ProtuStrankaListFormated_1">
      <item>TEHNO DENTAL društvo s ograničenom odgovornošću za servis i prodaju medicinske i dentalne opreme zastupanog po punomoćniku Davor Kolar</item>
    </derivirana_varijabla>
  </DomainObject.Predmet.ProtuStrankaListFormated>
  <DomainObject.Predmet.ProtuStrankaListFormatedOIB>
    <izvorni_sadrzaj>
      <item>TEHNO DENTAL društvo s ograničenom odgovornošću za servis i prodaju medicinske i dentalne opreme, OIB 00820702360 zastupanog po punomoćniku Davor Kolar</item>
    </izvorni_sadrzaj>
    <derivirana_varijabla naziv="DomainObject.Predmet.ProtuStrankaListFormatedOIB_1">
      <item>TEHNO DENTAL društvo s ograničenom odgovornošću za servis i prodaju medicinske i dentalne opreme, OIB 00820702360 zastupanog po punomoćniku Davor Kolar</item>
    </derivirana_varijabla>
  </DomainObject.Predmet.ProtuStrankaListFormatedOIB>
  <DomainObject.Predmet.ProtuStrankaListFormatedWithAdress>
    <izvorni_sadrzaj>
      <item>TEHNO DENTAL društvo s ograničenom odgovornošću za servis i prodaju medicinske i dentalne opreme, Vladimira Nazora 7A, 40000 Čakovec zastupanog po punomoćniku Davor Kolar</item>
    </izvorni_sadrzaj>
    <derivirana_varijabla naziv="DomainObject.Predmet.ProtuStrankaListFormatedWithAdress_1">
      <item>TEHNO DENTAL društvo s ograničenom odgovornošću za servis i prodaju medicinske i dentalne opreme, Vladimira Nazora 7A, 40000 Čakovec zastupanog po punomoćniku Davor Kolar</item>
    </derivirana_varijabla>
  </DomainObject.Predmet.ProtuStrankaListFormatedWithAdress>
  <DomainObject.Predmet.ProtuStrankaListFormatedWithAdressOIB>
    <izvorni_sadrzaj>
      <item>TEHNO DENTAL društvo s ograničenom odgovornošću za servis i prodaju medicinske i dentalne opreme, OIB 00820702360, Vladimira Nazora 7A, 40000 Čakovec zastupanog po punomoćniku Davor Kolar</item>
    </izvorni_sadrzaj>
    <derivirana_varijabla naziv="DomainObject.Predmet.ProtuStrankaListFormatedWithAdressOIB_1">
      <item>TEHNO DENTAL društvo s ograničenom odgovornošću za servis i prodaju medicinske i dentalne opreme, OIB 00820702360, Vladimira Nazora 7A, 40000 Čakovec zastupanog po punomoćniku Davor Kolar</item>
    </derivirana_varijabla>
  </DomainObject.Predmet.ProtuStrankaListFormatedWithAdressOIB>
  <DomainObject.Predmet.ProtuStrankaListNazivFormated>
    <izvorni_sadrzaj>
      <item>TEHNO DENTAL društvo s ograničenom odgovornošću za servis i prodaju medicinske i dentalne opreme</item>
    </izvorni_sadrzaj>
    <derivirana_varijabla naziv="DomainObject.Predmet.ProtuStrankaListNazivFormated_1">
      <item>TEHNO DENTAL društvo s ograničenom odgovornošću za servis i prodaju medicinske i dentalne opreme</item>
    </derivirana_varijabla>
  </DomainObject.Predmet.ProtuStrankaListNazivFormated>
  <DomainObject.Predmet.ProtuStrankaListNazivFormatedOIB>
    <izvorni_sadrzaj>
      <item>TEHNO DENTAL društvo s ograničenom odgovornošću za servis i prodaju medicinske i dentalne opreme, OIB 00820702360</item>
    </izvorni_sadrzaj>
    <derivirana_varijabla naziv="DomainObject.Predmet.ProtuStrankaListNazivFormatedOIB_1">
      <item>TEHNO DENTAL društvo s ograničenom odgovornošću za servis i prodaju medicinske i dentalne opreme, OIB 00820702360</item>
    </derivirana_varijabla>
  </DomainObject.Predmet.ProtuStrankaListNazivFormatedOIB>
  <DomainObject.Predmet.OstaliListFormated>
    <izvorni_sadrzaj>
      <item>Sudski registar</item>
      <item>Davor Kolar punomoćnik sudionika u postupku TEHNO DENTAL društvo s ograničenom odgovornošću za servis i prodaju medicinske i dentalne opreme</item>
    </izvorni_sadrzaj>
    <derivirana_varijabla naziv="DomainObject.Predmet.OstaliListFormated_1">
      <item>Sudski registar</item>
      <item>Davor Kolar punomoćnik sudionika u postupku TEHNO DENTAL društvo s ograničenom odgovornošću za servis i prodaju medicinske i dentalne opreme</item>
    </derivirana_varijabla>
  </DomainObject.Predmet.OstaliListFormated>
  <DomainObject.Predmet.OstaliListFormatedOIB>
    <izvorni_sadrzaj>
      <item>Sudski registar</item>
      <item>Davor Kolar, OIB 13820940060 punomoćnik sudionika u postupku TEHNO DENTAL društvo s ograničenom odgovornošću za servis i prodaju medicinske i dentalne opreme</item>
    </izvorni_sadrzaj>
    <derivirana_varijabla naziv="DomainObject.Predmet.OstaliListFormatedOIB_1">
      <item>Sudski registar</item>
      <item>Davor Kolar, OIB 13820940060 punomoćnik sudionika u postupku TEHNO DENTAL društvo s ograničenom odgovornošću za servis i prodaju medicinske i dentalne opreme</item>
    </derivirana_varijabla>
  </DomainObject.Predmet.OstaliListFormatedOIB>
  <DomainObject.Predmet.OstaliListFormatedWithAdress>
    <izvorni_sadrzaj>
      <item>Sudski registar</item>
      <item>Davor Kolar, Radnička 34, 40000 Savska Ves punomoćnik sudionika u postupku TEHNO DENTAL društvo s ograničenom odgovornošću za servis i prodaju medicinske i dentalne opreme</item>
    </izvorni_sadrzaj>
    <derivirana_varijabla naziv="DomainObject.Predmet.OstaliListFormatedWithAdress_1">
      <item>Sudski registar</item>
      <item>Davor Kolar, Radnička 34, 40000 Savska Ves punomoćnik sudionika u postupku TEHNO DENTAL društvo s ograničenom odgovornošću za servis i prodaju medicinske i dentalne opreme</item>
    </derivirana_varijabla>
  </DomainObject.Predmet.OstaliListFormatedWithAdress>
  <DomainObject.Predmet.OstaliListFormatedWithAdressOIB>
    <izvorni_sadrzaj>
      <item>Sudski registar</item>
      <item>Davor Kolar, OIB 13820940060, Radnička 34, 40000 Savska Ves punomoćnik sudionika u postupku TEHNO DENTAL društvo s ograničenom odgovornošću za servis i prodaju medicinske i dentalne opreme</item>
    </izvorni_sadrzaj>
    <derivirana_varijabla naziv="DomainObject.Predmet.OstaliListFormatedWithAdressOIB_1">
      <item>Sudski registar</item>
      <item>Davor Kolar, OIB 13820940060, Radnička 34, 40000 Savska Ves punomoćnik sudionika u postupku TEHNO DENTAL društvo s ograničenom odgovornošću za servis i prodaju medicinske i dentalne opreme</item>
    </derivirana_varijabla>
  </DomainObject.Predmet.OstaliListFormatedWithAdressOIB>
  <DomainObject.Predmet.OstaliListNazivFormated>
    <izvorni_sadrzaj>
      <item>Sudski registar</item>
      <item>Davor Kolar</item>
    </izvorni_sadrzaj>
    <derivirana_varijabla naziv="DomainObject.Predmet.OstaliListNazivFormated_1">
      <item>Sudski registar</item>
      <item>Davor Kolar</item>
    </derivirana_varijabla>
  </DomainObject.Predmet.OstaliListNazivFormated>
  <DomainObject.Predmet.OstaliListNazivFormatedOIB>
    <izvorni_sadrzaj>
      <item>Sudski registar</item>
      <item>Davor Kolar, OIB 13820940060</item>
    </izvorni_sadrzaj>
    <derivirana_varijabla naziv="DomainObject.Predmet.OstaliListNazivFormatedOIB_1">
      <item>Sudski registar</item>
      <item>Davor Kolar, OIB 13820940060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St-47/2018-6</izvorni_sadrzaj>
    <derivirana_varijabla naziv="DomainObject.PoslovniBrojDokumenta_1">St-47/2018-6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 DENTAL društvo s ograničenom odgovornošću za servis i prodaju medicinske i dentalne opreme</izvorni_sadrzaj>
    <derivirana_varijabla naziv="DomainObject.Predmet.ProtustrankaIDrugi_1">TEHNO DENTAL društvo s ograničenom odgovornošću za servis i prodaju medicinske i dentalne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TEHNO DENTAL društvo s ograničenom odgovornošću za servis i prodaju medicinske i dentalne opreme, OIB 00820702360, Vladimira Nazora 7A, 40000 Čakovec</izvorni_sadrzaj>
    <derivirana_varijabla naziv="DomainObject.Predmet.ProtustrankaIDrugiAdressOIB_1">TEHNO DENTAL društvo s ograničenom odgovornošću za servis i prodaju medicinske i dentalne opreme, OIB 00820702360, Vladimira Nazora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St-47/2018-6</izvorni_sadrzaj>
    <derivirana_varijabla naziv="DomainObject.Predmet.OdlukaRjesenje.Oznaka_1">St-47/2018-6</derivirana_varijabla>
  </DomainObject.Predmet.OdlukaRjesenje.Oznaka>
  <DomainObject.Predmet.SudioniciListNaziv>
    <izvorni_sadrzaj>
      <item>Financijska agencija</item>
      <item>TEHNO DENTAL društvo s ograničenom odgovornošću za servis i prodaju medicinske i dentalne opreme</item>
      <item>Sudski registar</item>
      <item>Davor Kolar</item>
    </izvorni_sadrzaj>
    <derivirana_varijabla naziv="DomainObject.Predmet.SudioniciListNaziv_1">
      <item>Financijska agencija</item>
      <item>TEHNO DENTAL društvo s ograničenom odgovornošću za servis i prodaju medicinske i dentalne opreme</item>
      <item>Sudski registar</item>
      <item>Davor Kolar</item>
    </derivirana_varijabla>
  </DomainObject.Predmet.SudioniciListNaziv>
  <DomainObject.Predmet.SudioniciListAdressOIB>
    <izvorni_sadrzaj>
      <item>Financijska agencija, OIB 85821130368, Ulica grada Vukovara 70,10000 Zagreb</item>
      <item>TEHNO DENTAL društvo s ograničenom odgovornošću za servis i prodaju medicinske i dentalne opreme, OIB 00820702360, Vladimira Nazora 7A,40000 Čakovec</item>
      <item>Sudski registar</item>
      <item>Davor Kolar, OIB 13820940060, Radnička 34,40000 Savska Ves</item>
    </izvorni_sadrzaj>
    <derivirana_varijabla naziv="DomainObject.Predmet.SudioniciListAdressOIB_1">
      <item>Financijska agencija, OIB 85821130368, Ulica grada Vukovara 70,10000 Zagreb</item>
      <item>TEHNO DENTAL društvo s ograničenom odgovornošću za servis i prodaju medicinske i dentalne opreme, OIB 00820702360, Vladimira Nazora 7A,40000 Čakovec</item>
      <item>Sudski registar</item>
      <item>Davor Kolar, OIB 13820940060, Radnička 34,40000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73433-12FB-4B53-A2DF-B740D1541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2867</properties:Characters>
  <properties:Lines>91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2018-04-13T07:40:00Z</cp:lastPrinted>
  <dcterms:modified xmlns:xsi="http://www.w3.org/2001/XMLSchema-instance" xsi:type="dcterms:W3CDTF">2018-04-13T07:40:00Z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St-47/2018-6 / Odluka - Rješenje o otvaranju i zaključenju skraćenog stečajnog postupka (odluka_St-47_2018-6.docx)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