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ce7f" w14:paraId="fd0ce7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B97067" w:rsidP="00852EB8" w:rsidR="0071504A">
      <w:pPr>
        <w:pStyle w:val="Odlomakpopisa"/>
        <w:ind w:left="5400"/>
        <w:jc w:val="right"/>
      </w:pPr>
      <w:r>
        <w:t>ANTE KNEZ</w:t>
      </w:r>
    </w:p>
    <w:p w:rsidRDefault="00B97067" w:rsidP="00852EB8" w:rsidR="00B97067">
      <w:pPr>
        <w:pStyle w:val="Odlomakpopisa"/>
        <w:ind w:left="5400"/>
        <w:jc w:val="right"/>
      </w:pPr>
      <w:r>
        <w:t>Ulica Ante Starčevića 17</w:t>
      </w:r>
    </w:p>
    <w:p w:rsidRDefault="00B97067" w:rsidP="00852EB8" w:rsidR="0071504A">
      <w:pPr>
        <w:pStyle w:val="Odlomakpopisa"/>
        <w:ind w:left="5400"/>
        <w:jc w:val="right"/>
      </w:pPr>
      <w:r>
        <w:t>BIBINJE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EC477C">
        <w:t>1086</w:t>
      </w:r>
      <w:r w:rsidR="002A6FBD">
        <w:t>/16-4</w:t>
      </w:r>
      <w:r>
        <w:t xml:space="preserve"> od </w:t>
      </w:r>
      <w:r w:rsidR="00EC477C">
        <w:t xml:space="preserve">19. listopada </w:t>
      </w:r>
      <w:r>
        <w:t xml:space="preserve">2016. pokrenut je prethodni postupak radi utvrđivanja uvjeta za otvaranje stečajnog postupka nad stečajnim dužnikom </w:t>
      </w:r>
      <w:r w:rsidR="00B97067" w:rsidRPr="00D97CC8">
        <w:t>FIDUS d.o.o., Bibinje, Vila Velebita 5, OIB: 24850186100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B97067">
        <w:t xml:space="preserve">1. prosinca </w:t>
      </w:r>
      <w:r w:rsidR="007C0F7F">
        <w:t>2016. u</w:t>
      </w:r>
      <w:r w:rsidR="007C0F7F" w:rsidRPr="00F60CD9">
        <w:t xml:space="preserve"> </w:t>
      </w:r>
      <w:r w:rsidR="00B97067">
        <w:t>09</w:t>
      </w:r>
      <w:r w:rsidR="0071504A">
        <w:t>,30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B97067">
        <w:t>1. prosinca</w:t>
      </w:r>
      <w:r w:rsidR="007C0F7F">
        <w:t xml:space="preserve"> </w:t>
      </w:r>
      <w:r>
        <w:t xml:space="preserve">2016. u </w:t>
      </w:r>
      <w:r w:rsidR="00B97067">
        <w:t>09,32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97067">
        <w:t>19. listopada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52218F" w:rsidP="0052218F" w:rsidR="0052218F">
      <w:r>
        <w:t>Za točnost otpravka – ovlaštena službenica                                                 Sutkinja</w:t>
      </w:r>
    </w:p>
    <w:p w:rsidRDefault="0052218F" w:rsidP="0052218F" w:rsidR="0052218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3838590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5C1B81">
      <w:rPr>
        <w:b/>
        <w:bCs/>
        <w:sz w:val="28"/>
      </w:rPr>
      <w:t xml:space="preserve">                          </w:t>
    </w:r>
    <w:r>
      <w:rPr>
        <w:b/>
        <w:bCs/>
        <w:sz w:val="28"/>
      </w:rPr>
      <w:t xml:space="preserve"> 1 St-</w:t>
    </w:r>
    <w:r w:rsidR="00B97067">
      <w:rPr>
        <w:b/>
        <w:bCs/>
        <w:sz w:val="28"/>
      </w:rPr>
      <w:t>1086</w:t>
    </w:r>
    <w:r w:rsidR="002A6FBD">
      <w:rPr>
        <w:b/>
        <w:bCs/>
        <w:sz w:val="28"/>
      </w:rPr>
      <w:t>/16-5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042B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A6FBD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218F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1B81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46313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504A"/>
    <w:rsid w:val="00723242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66403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97067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544E"/>
    <w:rsid w:val="00E069BC"/>
    <w:rsid w:val="00E073B9"/>
    <w:rsid w:val="00E57968"/>
    <w:rsid w:val="00E83C6A"/>
    <w:rsid w:val="00EA6402"/>
    <w:rsid w:val="00EB44F7"/>
    <w:rsid w:val="00EC477C"/>
    <w:rsid w:val="00ED32D7"/>
    <w:rsid w:val="00EF21CE"/>
    <w:rsid w:val="00EF3E54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4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42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42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42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4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42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42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42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upozorenje zz-u</izvorni_sadrzaj>
    <derivirana_varijabla naziv="DomainObject.Primjedba_1">upozorenje zz-u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FIDUS društvo s ograničenom odgovornošću za građenje, trgovinu i djelatnosti putničke agencije</izvorni_sadrzaj>
    <derivirana_varijabla naziv="DomainObject.Predmet.ProtustrankaFormated_1">  FIDUS društvo s ograničenom odgovornošću za građenje, trgovinu i djelatnosti putničke agencije</derivirana_varijabla>
  </DomainObject.Predmet.ProtustrankaFormated>
  <DomainObject.Predmet.ProtustrankaFormatedOIB>
    <izvorni_sadrzaj>  FIDUS društvo s ograničenom odgovornošću za građenje, trgovinu i djelatnosti putničke agencije, OIB 24850186100</izvorni_sadrzaj>
    <derivirana_varijabla naziv="DomainObject.Predmet.ProtustrankaFormatedOIB_1">  FIDUS društvo s ograničenom odgovornošću za građenje, trgovinu i djelatnosti putničke agencije, OIB 24850186100</derivirana_varijabla>
  </DomainObject.Predmet.ProtustrankaFormatedOIB>
  <DomainObject.Predmet.ProtustrankaFormatedWithAdress>
    <izvorni_sadrzaj> FIDUS društvo s ograničenom odgovornošću za građenje, trgovinu i djelatnosti putničke agencije, Vila Velebita 5, 23205 Bibinje</izvorni_sadrzaj>
    <derivirana_varijabla naziv="DomainObject.Predmet.ProtustrankaFormatedWithAdress_1"> FIDUS društvo s ograničenom odgovornošću za građenje, trgovinu i djelatnosti putničke agencije, Vila Velebita 5, 23205 Bibinje</derivirana_varijabla>
  </DomainObject.Predmet.ProtustrankaFormatedWithAdress>
  <DomainObject.Predmet.ProtustrankaFormatedWithAdressOIB>
    <izvorni_sadrzaj> FIDUS društvo s ograničenom odgovornošću za građenje, trgovinu i djelatnosti putničke agencije, OIB 24850186100, Vila Velebita 5, 23205 Bibinje</izvorni_sadrzaj>
    <derivirana_varijabla naziv="DomainObject.Predmet.ProtustrankaFormatedWithAdressOIB_1"> FIDUS društvo s ograničenom odgovornošću za građenje, trgovinu i djelatnosti putničke agencije, OIB 24850186100, Vila Velebita 5, 23205 Bibinje</derivirana_varijabla>
  </DomainObject.Predmet.ProtustrankaFormatedWithAdressOIB>
  <DomainObject.Predmet.ProtustrankaWithAdress>
    <izvorni_sadrzaj>FIDUS društvo s ograničenom odgovornošću za građenje, trgovinu i djelatnosti putničke agencije Vila Velebita 5, 23205 Bibinje</izvorni_sadrzaj>
    <derivirana_varijabla naziv="DomainObject.Predmet.ProtustrankaWithAdress_1">FIDUS društvo s ograničenom odgovornošću za građenje, trgovinu i djelatnosti putničke agencije Vila Velebita 5, 23205 Bibinje</derivirana_varijabla>
  </DomainObject.Predmet.ProtustrankaWithAdress>
  <DomainObject.Predmet.ProtustrankaWithAdressOIB>
    <izvorni_sadrzaj>FIDUS društvo s ograničenom odgovornošću za građenje, trgovinu i djelatnosti putničke agencije, OIB 24850186100, Vila Velebita 5, 23205 Bibinje</izvorni_sadrzaj>
    <derivirana_varijabla naziv="DomainObject.Predmet.ProtustrankaWithAdressOIB_1">FIDUS društvo s ograničenom odgovornošću za građenje, trgovinu i djelatnosti putničke agencije, OIB 24850186100, Vila Velebita 5, 23205 Bibinje</derivirana_varijabla>
  </DomainObject.Predmet.ProtustrankaWithAdressOIB>
  <DomainObject.Predmet.ProtustrankaNazivFormated>
    <izvorni_sadrzaj>FIDUS društvo s ograničenom odgovornošću za građenje, trgovinu i djelatnosti putničke agencije</izvorni_sadrzaj>
    <derivirana_varijabla naziv="DomainObject.Predmet.ProtustrankaNazivFormated_1">FIDUS društvo s ograničenom odgovornošću za građenje, trgovinu i djelatnosti putničke agencije</derivirana_varijabla>
  </DomainObject.Predmet.ProtustrankaNazivFormated>
  <DomainObject.Predmet.ProtustrankaNazivFormatedOIB>
    <izvorni_sadrzaj>FIDUS društvo s ograničenom odgovornošću za građenje, trgovinu i djelatnosti putničke agencije, OIB 24850186100</izvorni_sadrzaj>
    <derivirana_varijabla naziv="DomainObject.Predmet.ProtustrankaNazivFormatedOIB_1">FIDUS društvo s ograničenom odgovornošću za građenje, trgovinu i djelatnosti putničke agencije, OIB 24850186100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FIDUS društvo s ograničenom odgovornošću za građenje, trgovinu i djelatnosti putničke agencije</item>
    </izvorni_sadrzaj>
    <derivirana_varijabla naziv="DomainObject.Predmet.ProtuStrankaListFormated_1">
      <item>FIDUS društvo s ograničenom odgovornošću za građenje, trgovinu i djelatnosti putničke agencije</item>
    </derivirana_varijabla>
  </DomainObject.Predmet.ProtuStrankaListFormated>
  <DomainObject.Predmet.ProtuStrankaListFormatedOIB>
    <izvorni_sadrzaj>
      <item>FIDUS društvo s ograničenom odgovornošću za građenje, trgovinu i djelatnosti putničke agencije, OIB 24850186100</item>
    </izvorni_sadrzaj>
    <derivirana_varijabla naziv="DomainObject.Predmet.ProtuStrankaListFormatedOIB_1">
      <item>FIDUS društvo s ograničenom odgovornošću za građenje, trgovinu i djelatnosti putničke agencije, OIB 24850186100</item>
    </derivirana_varijabla>
  </DomainObject.Predmet.ProtuStrankaListFormatedOIB>
  <DomainObject.Predmet.ProtuStrankaListFormatedWithAdress>
    <izvorni_sadrzaj>
      <item>FIDUS društvo s ograničenom odgovornošću za građenje, trgovinu i djelatnosti putničke agencije, Vila Velebita 5, 23205 Bibinje</item>
    </izvorni_sadrzaj>
    <derivirana_varijabla naziv="DomainObject.Predmet.ProtuStrankaListFormatedWithAdress_1">
      <item>FIDUS društvo s ograničenom odgovornošću za građenje, trgovinu i djelatnosti putničke agencije, Vila Velebita 5, 23205 Bibinje</item>
    </derivirana_varijabla>
  </DomainObject.Predmet.ProtuStrankaListFormatedWithAdress>
  <DomainObject.Predmet.ProtuStrankaListFormatedWithAdressOIB>
    <izvorni_sadrzaj>
      <item>FIDUS društvo s ograničenom odgovornošću za građenje, trgovinu i djelatnosti putničke agencije, OIB 24850186100, Vila Velebita 5, 23205 Bibinje</item>
    </izvorni_sadrzaj>
    <derivirana_varijabla naziv="DomainObject.Predmet.ProtuStrankaListFormatedWithAdressOIB_1">
      <item>FIDUS društvo s ograničenom odgovornošću za građenje, trgovinu i djelatnosti putničke agencije, OIB 24850186100, Vila Velebita 5, 23205 Bibinje</item>
    </derivirana_varijabla>
  </DomainObject.Predmet.ProtuStrankaListFormatedWithAdressOIB>
  <DomainObject.Predmet.ProtuStrankaListNazivFormated>
    <izvorni_sadrzaj>
      <item>FIDUS društvo s ograničenom odgovornošću za građenje, trgovinu i djelatnosti putničke agencije</item>
    </izvorni_sadrzaj>
    <derivirana_varijabla naziv="DomainObject.Predmet.ProtuStrankaListNazivFormated_1">
      <item>FIDUS društvo s ograničenom odgovornošću za građenje, trgovinu i djelatnosti putničke agencije</item>
    </derivirana_varijabla>
  </DomainObject.Predmet.ProtuStrankaListNazivFormated>
  <DomainObject.Predmet.ProtuStrankaListNazivFormatedOIB>
    <izvorni_sadrzaj>
      <item>FIDUS društvo s ograničenom odgovornošću za građenje, trgovinu i djelatnosti putničke agencije, OIB 24850186100</item>
    </izvorni_sadrzaj>
    <derivirana_varijabla naziv="DomainObject.Predmet.ProtuStrankaListNazivFormatedOIB_1">
      <item>FIDUS društvo s ograničenom odgovornošću za građenje, trgovinu i djelatnosti putničke agencije, OIB 24850186100</item>
    </derivirana_varijabla>
  </DomainObject.Predmet.ProtuStrankaListNazivFormatedOIB>
  <DomainObject.Predmet.OstaliListFormated>
    <izvorni_sadrzaj>
      <item>Ante Knez</item>
    </izvorni_sadrzaj>
    <derivirana_varijabla naziv="DomainObject.Predmet.OstaliListFormated_1">
      <item>Ante Knez</item>
    </derivirana_varijabla>
  </DomainObject.Predmet.OstaliListFormated>
  <DomainObject.Predmet.OstaliListFormatedOIB>
    <izvorni_sadrzaj>
      <item>Ante Knez, OIB 99679470998</item>
    </izvorni_sadrzaj>
    <derivirana_varijabla naziv="DomainObject.Predmet.OstaliListFormatedOIB_1">
      <item>Ante Knez, OIB 99679470998</item>
    </derivirana_varijabla>
  </DomainObject.Predmet.OstaliListFormatedOIB>
  <DomainObject.Predmet.OstaliListFormatedWithAdress>
    <izvorni_sadrzaj>
      <item>Ante Knez, ULICA ANTE STARČEVIĆA 17 (ranije: BIBINJE, ULICA ANTE STARČEVIĆA, 15), 23205 Bibinje</item>
    </izvorni_sadrzaj>
    <derivirana_varijabla naziv="DomainObject.Predmet.OstaliListFormatedWithAdress_1">
      <item>Ante Knez, ULICA ANTE STARČEVIĆA 17 (ranije: BIBINJE, ULICA ANTE STARČEVIĆA, 15), 23205 Bibinje</item>
    </derivirana_varijabla>
  </DomainObject.Predmet.OstaliListFormatedWithAdress>
  <DomainObject.Predmet.OstaliListFormatedWithAdressOIB>
    <izvorni_sadrzaj>
      <item>Ante Knez, OIB 99679470998, ULICA ANTE STARČEVIĆA 17 (ranije: BIBINJE, ULICA ANTE STARČEVIĆA, 15), 23205 Bibinje</item>
    </izvorni_sadrzaj>
    <derivirana_varijabla naziv="DomainObject.Predmet.OstaliListFormatedWithAdressOIB_1">
      <item>Ante Knez, OIB 99679470998, ULICA ANTE STARČEVIĆA 17 (ranije: BIBINJE, ULICA ANTE STARČEVIĆA, 15), 23205 Bibinje</item>
    </derivirana_varijabla>
  </DomainObject.Predmet.OstaliListFormatedWithAdressOIB>
  <DomainObject.Predmet.OstaliListNazivFormated>
    <izvorni_sadrzaj>
      <item>Ante Knez</item>
    </izvorni_sadrzaj>
    <derivirana_varijabla naziv="DomainObject.Predmet.OstaliListNazivFormated_1">
      <item>Ante Knez</item>
    </derivirana_varijabla>
  </DomainObject.Predmet.OstaliListNazivFormated>
  <DomainObject.Predmet.OstaliListNazivFormatedOIB>
    <izvorni_sadrzaj>
      <item>Ante Knez, OIB 99679470998</item>
    </izvorni_sadrzaj>
    <derivirana_varijabla naziv="DomainObject.Predmet.OstaliListNazivFormatedOIB_1">
      <item>Ante Knez, OIB 99679470998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FIDUS društvo s ograničenom odgovornošću za građenje, trgovinu i djelatnosti putničke agencije</izvorni_sadrzaj>
    <derivirana_varijabla naziv="DomainObject.Predmet.ProtustrankaIDrugi_1">FIDUS društvo s ograničenom odgovornošću za građenje, trgovinu i djelatnosti putničke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FIDUS društvo s ograničenom odgovornošću za građenje, trgovinu i djelatnosti putničke agencije, OIB 24850186100, Vila Velebita 5, 23205 Bibinje</izvorni_sadrzaj>
    <derivirana_varijabla naziv="DomainObject.Predmet.ProtustrankaIDrugiAdressOIB_1">FIDUS društvo s ograničenom odgovornošću za građenje, trgovinu i djelatnosti putničke agencije, OIB 24850186100,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FIDUS društvo s ograničenom odgovornošću za građenje, trgovinu i djelatnosti putničke agencije</item>
      <item>Ante Knez</item>
    </izvorni_sadrzaj>
    <derivirana_varijabla naziv="DomainObject.Predmet.SudioniciListNaziv_1">
      <item>FINA</item>
      <item>FIDUS društvo s ograničenom odgovornošću za građenje, trgovinu i djelatnosti putničke agencije</item>
      <item>Ante Knez</item>
    </derivirana_varijabla>
  </DomainObject.Predmet.SudioniciListNaziv>
  <DomainObject.Predmet.SudioniciListAdressOIB>
    <izvorni_sadrzaj>
      <item>FINA, OIB 85821130368</item>
      <item>FIDUS društvo s ograničenom odgovornošću za građenje, trgovinu i djelatnosti putničke agencije, OIB 24850186100, Vila Velebita 5,23205 Bibinje</item>
      <item>Ante Knez, OIB 99679470998, ULICA ANTE STARČEVIĆA 17 (ranije: BIBINJE, ULICA ANTE STARČEVIĆA, 15),23205 Bibinje</item>
    </izvorni_sadrzaj>
    <derivirana_varijabla naziv="DomainObject.Predmet.SudioniciListAdressOIB_1">
      <item>FINA, OIB 85821130368</item>
      <item>FIDUS društvo s ograničenom odgovornošću za građenje, trgovinu i djelatnosti putničke agencije, OIB 24850186100, Vila Velebita 5,23205 Bibinje</item>
      <item>Ante Knez, OIB 99679470998, ULICA ANTE STARČEVIĆA 17 (ranije: BIBINJE, ULICA ANTE STARČEVIĆA, 15),23205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24850186100</item>
      <item>, OIB 99679470998</item>
    </izvorni_sadrzaj>
    <derivirana_varijabla naziv="DomainObject.Predmet.SudioniciListNazivOIB_1">
      <item>, OIB 85821130368</item>
      <item>, OIB 24850186100</item>
      <item>, OIB 99679470998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664FC-0F75-46F3-93D1-9F6549EB1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867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2016-10-19T06:32:00Z</dcterms:created>
  <dc:creator>Ardena Bajlo</dc:creator>
  <cp:lastModifiedBy>wsadmin</cp:lastModifiedBy>
  <cp:lastPrinted>2016-10-19T06:34:00Z</cp:lastPrinted>
  <dcterms:modified xmlns:xsi="http://www.w3.org/2001/XMLSchema-instance" xsi:type="dcterms:W3CDTF">2016-10-19T10:39:00Z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