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3f4e" w14:paraId="2743f4e" w:rsidRDefault="00A16660" w:rsidP="00A16660" w:rsidR="00A16660" w:rsidRPr="00D21A2C">
      <w:pPr>
        <w15:collapsed w:val="false"/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255A0C" w:rsidR="008672A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3E7E28">
        <w:t xml:space="preserve">FINANCIJSKA AGENCIJA OIB: 85821130368, Regionalni centar Osijek, L. </w:t>
      </w:r>
      <w:proofErr w:type="spellStart"/>
      <w:r w:rsidR="003E7E28">
        <w:t>Jägera</w:t>
      </w:r>
      <w:proofErr w:type="spellEnd"/>
      <w:r w:rsidR="003E7E28">
        <w:t xml:space="preserve"> 3, Osijek, </w:t>
      </w:r>
      <w:r>
        <w:t xml:space="preserve">za otvaranje stečajnog postupka nad dužnikom </w:t>
      </w:r>
      <w:r w:rsidR="00255A0C">
        <w:t>BIG VEDRAN j.d.o.o., Vinkovci, Đakovačka 4, MBS: 030200690, OIB: 85939962474</w:t>
      </w:r>
      <w:r w:rsidR="00A16C5A">
        <w:rPr>
          <w:color w:val="000000"/>
        </w:rPr>
        <w:t xml:space="preserve">, dana </w:t>
      </w:r>
      <w:r w:rsidR="00B47D17">
        <w:rPr>
          <w:color w:val="000000"/>
        </w:rPr>
        <w:t>2</w:t>
      </w:r>
      <w:r w:rsidR="00161B49">
        <w:rPr>
          <w:color w:val="000000"/>
        </w:rPr>
        <w:t>6</w:t>
      </w:r>
      <w:r w:rsidR="00B47D17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E87AE8" w:rsidP="00E87AE8" w:rsidR="00E87AE8">
      <w:pPr>
        <w:ind w:firstLine="708"/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171611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71611">
        <w:t>BIG VEDRAN j.d.o.o., Vinkovci, Đakovačka 4, MBS: 030200690, OIB: 85939962474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417037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DF2B5C">
        <w:rPr>
          <w:b/>
          <w:u w:val="single"/>
        </w:rPr>
        <w:t>. siječanj 2019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5504D6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2C0DE7">
      <w:pPr>
        <w:jc w:val="both"/>
      </w:pPr>
      <w:r>
        <w:t>-zakonski zastupnik dužnika</w:t>
      </w:r>
      <w:r w:rsidR="005368E5">
        <w:t xml:space="preserve"> – direktor </w:t>
      </w:r>
      <w:r w:rsidR="00D81C07" w:rsidRPr="00D81C07">
        <w:t>Krešimir Kordić, OIB: 73495897863</w:t>
      </w:r>
      <w:r w:rsidR="002C0DE7">
        <w:t xml:space="preserve">, </w:t>
      </w:r>
      <w:r w:rsidR="00D81C07" w:rsidRPr="00D81C07">
        <w:t>Vinkovci, Đakovačka 4</w:t>
      </w:r>
    </w:p>
    <w:p w:rsidRDefault="007018F9" w:rsidP="00A170A4" w:rsidR="007018F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2C0DE7">
        <w:t>2</w:t>
      </w:r>
      <w:r w:rsidR="00161B49">
        <w:t>6</w:t>
      </w:r>
      <w:bookmarkStart w:name="_GoBack" w:id="0"/>
      <w:bookmarkEnd w:id="0"/>
      <w:r w:rsidR="002C0DE7">
        <w:t>. 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4F3458" w:rsidR="004F3458">
      <w:pPr>
        <w:pStyle w:val="Odlomakpopisa"/>
        <w:numPr>
          <w:ilvl w:val="0"/>
          <w:numId w:val="10"/>
        </w:numPr>
        <w:jc w:val="both"/>
      </w:pPr>
      <w:r w:rsidRPr="004F3458">
        <w:rPr>
          <w:color w:val="000000"/>
        </w:rPr>
        <w:t>zakonski zastupnik</w:t>
      </w:r>
      <w:r w:rsidR="00527AA7" w:rsidRPr="004F3458">
        <w:rPr>
          <w:color w:val="000000"/>
        </w:rPr>
        <w:t xml:space="preserve"> dužnika</w:t>
      </w:r>
      <w:r w:rsidR="00C342B1" w:rsidRPr="00C342B1">
        <w:t xml:space="preserve"> </w:t>
      </w:r>
      <w:r w:rsidR="004F3458">
        <w:t>Krešimir Kordić</w:t>
      </w:r>
      <w:r w:rsidR="00CC5FAF">
        <w:t xml:space="preserve">, </w:t>
      </w:r>
      <w:r w:rsidR="004F3458">
        <w:t>Vinkovci, Đakovačka 4</w:t>
      </w:r>
    </w:p>
    <w:p w:rsidRDefault="00527AA7" w:rsidP="00E87AE8" w:rsidR="0033460E" w:rsidRPr="00CC5FAF">
      <w:pPr>
        <w:pStyle w:val="Odlomakpopisa"/>
        <w:numPr>
          <w:ilvl w:val="0"/>
          <w:numId w:val="10"/>
        </w:numPr>
        <w:jc w:val="both"/>
      </w:pPr>
      <w:r w:rsidRPr="004F3458">
        <w:rPr>
          <w:color w:val="000000"/>
        </w:rPr>
        <w:t xml:space="preserve">R </w:t>
      </w:r>
      <w:r w:rsidR="004F3458">
        <w:rPr>
          <w:color w:val="000000"/>
        </w:rPr>
        <w:t>15</w:t>
      </w:r>
      <w:r w:rsidR="0044216B" w:rsidRPr="004F3458">
        <w:rPr>
          <w:color w:val="000000"/>
        </w:rPr>
        <w:t>.</w:t>
      </w:r>
      <w:r w:rsidR="00E45A0F" w:rsidRPr="004F3458">
        <w:rPr>
          <w:color w:val="000000"/>
        </w:rPr>
        <w:t>01</w:t>
      </w:r>
      <w:r w:rsidR="0044216B" w:rsidRPr="004F3458">
        <w:rPr>
          <w:color w:val="000000"/>
        </w:rPr>
        <w:t>.201</w:t>
      </w:r>
      <w:r w:rsidR="00E45A0F" w:rsidRPr="004F3458">
        <w:rPr>
          <w:color w:val="000000"/>
        </w:rPr>
        <w:t>9</w:t>
      </w:r>
      <w:r w:rsidRPr="004F3458">
        <w:rPr>
          <w:color w:val="000000"/>
        </w:rPr>
        <w:t xml:space="preserve">. u </w:t>
      </w:r>
      <w:r w:rsidR="004F3458">
        <w:rPr>
          <w:color w:val="000000"/>
        </w:rPr>
        <w:t>9</w:t>
      </w:r>
      <w:r w:rsidRPr="004F3458">
        <w:rPr>
          <w:color w:val="000000"/>
        </w:rPr>
        <w:t>,</w:t>
      </w:r>
      <w:r w:rsidR="004F3458">
        <w:rPr>
          <w:color w:val="000000"/>
        </w:rPr>
        <w:t>00</w:t>
      </w:r>
      <w:r w:rsidR="0044216B" w:rsidRPr="004F3458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152" w:rsidR="005E0152">
      <w:r>
        <w:separator/>
      </w:r>
    </w:p>
  </w:endnote>
  <w:endnote w:id="0" w:type="continuationSeparator">
    <w:p w:rsidRDefault="005E0152" w:rsidR="005E0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152" w:rsidR="005E0152">
      <w:r>
        <w:separator/>
      </w:r>
    </w:p>
  </w:footnote>
  <w:footnote w:id="0" w:type="continuationSeparator">
    <w:p w:rsidRDefault="005E0152" w:rsidR="005E0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413C28" w:rsidR="00413C28">
    <w:pPr>
      <w:jc w:val="right"/>
    </w:pPr>
    <w:r>
      <w:tab/>
    </w:r>
    <w:r>
      <w:tab/>
    </w:r>
    <w:r w:rsidR="00413C28">
      <w:t>7 St-1200/18-7</w:t>
    </w:r>
  </w:p>
  <w:p w:rsidRDefault="00D24D5E" w:rsidP="00D24D5E" w:rsidR="00D24D5E">
    <w:pPr>
      <w:jc w:val="right"/>
    </w:pP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1B49"/>
    <w:rsid w:val="0016435C"/>
    <w:rsid w:val="0016497E"/>
    <w:rsid w:val="00167253"/>
    <w:rsid w:val="00171611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1E74A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55A0C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0DE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D73C6"/>
    <w:rsid w:val="003E4C50"/>
    <w:rsid w:val="003E7952"/>
    <w:rsid w:val="003E7E28"/>
    <w:rsid w:val="003F20C3"/>
    <w:rsid w:val="003F25CA"/>
    <w:rsid w:val="003F3A5A"/>
    <w:rsid w:val="003F4872"/>
    <w:rsid w:val="003F497C"/>
    <w:rsid w:val="00410871"/>
    <w:rsid w:val="00413C28"/>
    <w:rsid w:val="00417037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95CD2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67DA"/>
    <w:rsid w:val="004C730A"/>
    <w:rsid w:val="004D0825"/>
    <w:rsid w:val="004D0A05"/>
    <w:rsid w:val="004D436C"/>
    <w:rsid w:val="004D6A9D"/>
    <w:rsid w:val="004F3458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E0152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18F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22C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47D17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81C07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2B5C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5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7AE8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7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67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67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7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7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7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67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67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7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7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5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49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59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5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8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St-1200/2018-7</izvorni_sadrzaj>
    <derivirana_varijabla naziv="DomainObject.Oznaka_1">St-1200/2018-7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St-1200/2018</izvorni_sadrzaj>
    <derivirana_varijabla naziv="DomainObject.Predmet.OznakaBroj_1">St-1200/2018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VEDRAN j.d.o.o. za ugostiteljske djelatnosti zastupanog po punomoćniku Krešimir Kordić</izvorni_sadrzaj>
    <derivirana_varijabla naziv="DomainObject.Predmet.ProtustrankaFormated_1">  BIG VEDRAN j.d.o.o. za ugostiteljske djelatnosti zastupanog po punomoćniku Krešimir Kordić</derivirana_varijabla>
  </DomainObject.Predmet.ProtustrankaFormated>
  <DomainObject.Predmet.ProtustrankaFormatedOIB>
    <izvorni_sadrzaj>  BIG VEDRAN j.d.o.o. za ugostiteljske djelatnosti, OIB 85939962474 zastupanog po punomoćniku Krešimir Kordić</izvorni_sadrzaj>
    <derivirana_varijabla naziv="DomainObject.Predmet.ProtustrankaFormatedOIB_1">  BIG VEDRAN j.d.o.o. za ugostiteljske djelatnosti, OIB 85939962474 zastupanog po punomoćniku Krešimir Kordić</derivirana_varijabla>
  </DomainObject.Predmet.ProtustrankaFormatedOIB>
  <DomainObject.Predmet.ProtustrankaFormatedWithAdress>
    <izvorni_sadrzaj> BIG VEDRAN j.d.o.o. za ugostiteljske djelatnosti, Đakovačka 4, 32100 Vinkovci zastupanog po punomoćniku Krešimir Kordić</izvorni_sadrzaj>
    <derivirana_varijabla naziv="DomainObject.Predmet.ProtustrankaFormatedWithAdress_1"> BIG VEDRAN j.d.o.o. za ugostiteljske djelatnosti, Đakovačka 4, 32100 Vinkovci zastupanog po punomoćniku Krešimir Kordić</derivirana_varijabla>
  </DomainObject.Predmet.ProtustrankaFormatedWithAdress>
  <DomainObject.Predmet.ProtustrankaFormatedWithAdressOIB>
    <izvorni_sadrzaj> BIG VEDRAN j.d.o.o. za ugostiteljske djelatnosti, OIB 85939962474, Đakovačka 4, 32100 Vinkovci zastupanog po punomoćniku Krešimir Kordić</izvorni_sadrzaj>
    <derivirana_varijabla naziv="DomainObject.Predmet.ProtustrankaFormatedWithAdressOIB_1"> BIG VEDRAN j.d.o.o. za ugostiteljske djelatnosti, OIB 85939962474, Đakovačka 4, 32100 Vinkovci zastupanog po punomoćniku Krešimir Kordić</derivirana_varijabla>
  </DomainObject.Predmet.ProtustrankaFormatedWithAdressOIB>
  <DomainObject.Predmet.ProtustrankaWithAdress>
    <izvorni_sadrzaj>BIG VEDRAN j.d.o.o. za ugostiteljske djelatnosti Đakovačka 4, 32100 Vinkovci</izvorni_sadrzaj>
    <derivirana_varijabla naziv="DomainObject.Predmet.ProtustrankaWithAdress_1">BIG VEDRAN j.d.o.o. za ugostiteljske djelatnosti Đakovačka 4, 32100 Vinkovci</derivirana_varijabla>
  </DomainObject.Predmet.ProtustrankaWithAdress>
  <DomainObject.Predmet.ProtustrankaWithAdressOIB>
    <izvorni_sadrzaj>BIG VEDRAN j.d.o.o. za ugostiteljske djelatnosti, OIB 85939962474, Đakovačka 4, 32100 Vinkovci</izvorni_sadrzaj>
    <derivirana_varijabla naziv="DomainObject.Predmet.ProtustrankaWithAdressOIB_1">BIG VEDRAN j.d.o.o. za ugostiteljske djelatnosti, OIB 85939962474, Đakovačka 4, 32100 Vinkovci</derivirana_varijabla>
  </DomainObject.Predmet.ProtustrankaWithAdressOIB>
  <DomainObject.Predmet.ProtustrankaNazivFormated>
    <izvorni_sadrzaj>BIG VEDRAN j.d.o.o. za ugostiteljske djelatnosti</izvorni_sadrzaj>
    <derivirana_varijabla naziv="DomainObject.Predmet.ProtustrankaNazivFormated_1">BIG VEDRAN j.d.o.o. za ugostiteljske djelatnosti</derivirana_varijabla>
  </DomainObject.Predmet.ProtustrankaNazivFormated>
  <DomainObject.Predmet.ProtustrankaNazivFormatedOIB>
    <izvorni_sadrzaj>BIG VEDRAN j.d.o.o. za ugostiteljske djelatnosti, OIB 85939962474</izvorni_sadrzaj>
    <derivirana_varijabla naziv="DomainObject.Predmet.ProtustrankaNazivFormatedOIB_1">BIG VEDRAN j.d.o.o. za ugostiteljske djelatnosti, OIB 85939962474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BIG VEDRAN j.d.o.o. za ugostiteljske djelatnosti zastupanog po punomoćniku Krešimir Kordić</item>
    </izvorni_sadrzaj>
    <derivirana_varijabla naziv="DomainObject.Predmet.ProtuStrankaListFormated_1">
      <item>BIG VEDRAN j.d.o.o. za ugostiteljske djelatnosti zastupanog po punomoćniku Krešimir Kordić</item>
    </derivirana_varijabla>
  </DomainObject.Predmet.ProtuStrankaListFormated>
  <DomainObject.Predmet.ProtuStrankaListFormatedOIB>
    <izvorni_sadrzaj>
      <item>BIG VEDRAN j.d.o.o. za ugostiteljske djelatnosti, OIB 85939962474 zastupanog po punomoćniku Krešimir Kordić</item>
    </izvorni_sadrzaj>
    <derivirana_varijabla naziv="DomainObject.Predmet.ProtuStrankaListFormatedOIB_1">
      <item>BIG VEDRAN j.d.o.o. za ugostiteljske djelatnosti, OIB 85939962474 zastupanog po punomoćniku Krešimir Kordić</item>
    </derivirana_varijabla>
  </DomainObject.Predmet.ProtuStrankaListFormatedOIB>
  <DomainObject.Predmet.ProtuStrankaListFormatedWithAdress>
    <izvorni_sadrzaj>
      <item>BIG VEDRAN j.d.o.o. za ugostiteljske djelatnosti, Đakovačka 4, 32100 Vinkovci zastupanog po punomoćniku Krešimir Kordić</item>
    </izvorni_sadrzaj>
    <derivirana_varijabla naziv="DomainObject.Predmet.ProtuStrankaListFormatedWithAdress_1">
      <item>BIG VEDRAN j.d.o.o. za ugostiteljske djelatnosti, Đakovačka 4, 32100 Vinkovci zastupanog po punomoćniku Krešimir Kordić</item>
    </derivirana_varijabla>
  </DomainObject.Predmet.ProtuStrankaListFormatedWithAdress>
  <DomainObject.Predmet.ProtuStrankaListFormatedWithAdressOIB>
    <izvorni_sadrzaj>
      <item>BIG VEDRAN j.d.o.o. za ugostiteljske djelatnosti, OIB 85939962474, Đakovačka 4, 32100 Vinkovci zastupanog po punomoćniku Krešimir Kordić</item>
    </izvorni_sadrzaj>
    <derivirana_varijabla naziv="DomainObject.Predmet.ProtuStrankaListFormatedWithAdressOIB_1">
      <item>BIG VEDRAN j.d.o.o. za ugostiteljske djelatnosti, OIB 85939962474, Đakovačka 4, 32100 Vinkovci zastupanog po punomoćniku Krešimir Kordić</item>
    </derivirana_varijabla>
  </DomainObject.Predmet.ProtuStrankaListFormatedWithAdressOIB>
  <DomainObject.Predmet.ProtuStrankaListNazivFormated>
    <izvorni_sadrzaj>
      <item>BIG VEDRAN j.d.o.o. za ugostiteljske djelatnosti</item>
    </izvorni_sadrzaj>
    <derivirana_varijabla naziv="DomainObject.Predmet.ProtuStrankaListNazivFormated_1">
      <item>BIG VEDRAN j.d.o.o. za ugostiteljske djelatnosti</item>
    </derivirana_varijabla>
  </DomainObject.Predmet.ProtuStrankaListNazivFormated>
  <DomainObject.Predmet.ProtuStrankaListNazivFormatedOIB>
    <izvorni_sadrzaj>
      <item>BIG VEDRAN j.d.o.o. za ugostiteljske djelatnosti, OIB 85939962474</item>
    </izvorni_sadrzaj>
    <derivirana_varijabla naziv="DomainObject.Predmet.ProtuStrankaListNazivFormatedOIB_1">
      <item>BIG VEDRAN j.d.o.o. za ugostiteljske djelatnosti, OIB 85939962474</item>
    </derivirana_varijabla>
  </DomainObject.Predmet.ProtuStrankaListNazivFormatedOIB>
  <DomainObject.Predmet.OstaliListFormated>
    <izvorni_sadrzaj>
      <item>Krešimir Kordić punomoćnik sudionika u postupku BIG VEDRAN j.d.o.o. za ugostiteljske djelatnosti</item>
      <item>Županijsko državno odvjetništvo u Vukovaru</item>
    </izvorni_sadrzaj>
    <derivirana_varijabla naziv="DomainObject.Predmet.OstaliListFormated_1">
      <item>Krešimir Kordić punomoćnik sudionika u postupku BIG VEDRAN j.d.o.o. za ugostiteljske djelatnosti</item>
      <item>Županijsko državno odvjetništvo u Vukovaru</item>
    </derivirana_varijabla>
  </DomainObject.Predmet.OstaliListFormated>
  <DomainObject.Predmet.OstaliListFormatedOIB>
    <izvorni_sadrzaj>
      <item>Krešimir Kordić, OIB 73495897863 punomoćnik sudionika u postupku BIG VEDRAN j.d.o.o. za ugostiteljske djelatnosti</item>
      <item>Županijsko državno odvjetništvo u Vukovaru, OIB 81618487055</item>
    </izvorni_sadrzaj>
    <derivirana_varijabla naziv="DomainObject.Predmet.OstaliListFormatedOIB_1">
      <item>Krešimir Kordić, OIB 73495897863 punomoćnik sudionika u postupku BIG VEDRAN j.d.o.o. za ugostiteljske djelatnosti</item>
      <item>Županijsko državno odvjetništvo u Vukovaru, OIB 81618487055</item>
    </derivirana_varijabla>
  </DomainObject.Predmet.OstaliListFormatedOIB>
  <DomainObject.Predmet.OstaliListFormatedWithAdress>
    <izvorni_sadrzaj>
      <item>Krešimir Kordić, Đakovačka 4, 32100 Vinkovci punomoćnik sudionika u postupku BIG VEDRAN j.d.o.o. za ugostiteljske djelatnosti</item>
      <item>Županijsko državno odvjetništvo u Vukovaru, Ulica Andrije Hebranga 2, 32000 Vukovar</item>
    </izvorni_sadrzaj>
    <derivirana_varijabla naziv="DomainObject.Predmet.OstaliListFormatedWithAdress_1">
      <item>Krešimir Kordić, Đakovačka 4, 32100 Vinkovci punomoćnik sudionika u postupku BIG VEDRAN j.d.o.o. za ugostiteljske djelatnosti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Krešimir Kordić, OIB 73495897863, Đakovačka 4, 32100 Vinkovci punomoćnik sudionika u postupku BIG VEDRAN j.d.o.o. za ugostiteljske djelatnosti</item>
      <item>Županijsko državno odvjetništvo u Vukovaru, OIB 81618487055, Ulica Andrije Hebranga 2, 32000 Vukovar</item>
    </izvorni_sadrzaj>
    <derivirana_varijabla naziv="DomainObject.Predmet.OstaliListFormatedWithAdressOIB_1">
      <item>Krešimir Kordić, OIB 73495897863, Đakovačka 4, 32100 Vinkovci punomoćnik sudionika u postupku BIG VEDRAN j.d.o.o. za ugostiteljske djelatnosti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Krešimir Kordić</item>
      <item>Županijsko državno odvjetništvo u Vukovaru</item>
    </izvorni_sadrzaj>
    <derivirana_varijabla naziv="DomainObject.Predmet.OstaliListNazivFormated_1">
      <item>Krešimir Kordić</item>
      <item>Županijsko državno odvjetništvo u Vukovaru</item>
    </derivirana_varijabla>
  </DomainObject.Predmet.OstaliListNazivFormated>
  <DomainObject.Predmet.OstaliListNazivFormatedOIB>
    <izvorni_sadrzaj>
      <item>Krešimir Kordić, OIB 73495897863</item>
      <item>Županijsko državno odvjetništvo u Vukovaru, OIB 81618487055</item>
    </izvorni_sadrzaj>
    <derivirana_varijabla naziv="DomainObject.Predmet.OstaliListNazivFormatedOIB_1">
      <item>Krešimir Kordić, OIB 73495897863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St-1200/2018-7</izvorni_sadrzaj>
    <derivirana_varijabla naziv="DomainObject.PoslovniBrojDokumenta_1">St-1200/2018-7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BIG VEDRAN j.d.o.o. za ugostiteljske djelatnosti</izvorni_sadrzaj>
    <derivirana_varijabla naziv="DomainObject.Predmet.ProtustrankaIDrugi_1">BIG VEDRAN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BIG VEDRAN j.d.o.o. za ugostiteljske djelatnosti, OIB 85939962474, Đakovačka 4, 32100 Vinkovci</izvorni_sadrzaj>
    <derivirana_varijabla naziv="DomainObject.Predmet.ProtustrankaIDrugiAdressOIB_1">BIG VEDRAN j.d.o.o. za ugostiteljske djelatnosti, OIB 85939962474, Đakovačka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BIG VEDRAN j.d.o.o. za ugostiteljske djelatnosti</item>
      <item>Krešimir Kordić</item>
      <item>Županijsko državno odvjetništvo u Vukovaru</item>
    </izvorni_sadrzaj>
    <derivirana_varijabla naziv="DomainObject.Predmet.SudioniciListNaziv_1">
      <item>FINA RC OSIJEK</item>
      <item>BIG VEDRAN j.d.o.o. za ugostiteljske djelatnosti</item>
      <item>Krešimir Kordić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BIG VEDRAN j.d.o.o. za ugostiteljske djelatnosti, OIB 85939962474, Đakovačka 4,32100 Vinkovci</item>
      <item>Krešimir Kordić, OIB 73495897863, Đakovačka 4,32100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BIG VEDRAN j.d.o.o. za ugostiteljske djelatnosti, OIB 85939962474, Đakovačka 4,32100 Vinkovci</item>
      <item>Krešimir Kordić, OIB 73495897863, Đakovačka 4,32100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85939962474</item>
      <item>, OIB 73495897863</item>
      <item>, OIB 81618487055</item>
    </izvorni_sadrzaj>
    <derivirana_varijabla naziv="DomainObject.Predmet.SudioniciListNazivOIB_1">
      <item>, OIB 85821130368</item>
      <item>, OIB 85939962474</item>
      <item>, OIB 73495897863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St-1200/2018-8</izvorni_sadrzaj>
    <derivirana_varijabla naziv="DomainObject.PredzadnjaOdlukaIzPredmeta.Oznaka_1">St-1200/2018-8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184</properties:Words>
  <properties:Characters>1011</properties:Characters>
  <properties:Lines>44</properties:Lines>
  <properties:Paragraphs>23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2018-11-26T07:22:00Z</dcterms:modified>
  <cp:revision>227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St-1200/2018-7 / Odluka - Rješenje (POZIV_za_roč._(-7)._(-7))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