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83ad" w14:paraId="e8d83ad" w:rsidRDefault="004E16FF" w:rsidP="004E16FF" w:rsidR="004E16F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6FF" w:rsidP="004E16FF" w:rsidR="004E16F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E16FF" w:rsidP="004E16FF" w:rsidR="004E16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E16FF" w:rsidP="004E16FF" w:rsidR="004E16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E16FF" w:rsidP="004E16FF" w:rsidR="004E16F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E16FF" w:rsidP="004E16FF" w:rsidR="004E16F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E16FF" w:rsidP="004E16FF" w:rsidR="004E16FF" w:rsidRPr="005D578C">
      <w:pPr>
        <w:jc w:val="center"/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E16FF" w:rsidP="004E16FF" w:rsidR="004E16FF" w:rsidRPr="005D578C">
      <w:pPr>
        <w:rPr>
          <w:rFonts w:cs="Times New Roman" w:eastAsia="Times New Roman"/>
          <w:szCs w:val="24"/>
        </w:rPr>
      </w:pPr>
    </w:p>
    <w:p w:rsidRDefault="004E16FF" w:rsidP="004E16FF" w:rsidR="004E16F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KARDAVA d. o. o. Tar, Pazinska 1, OIB </w:t>
      </w:r>
      <w:r w:rsidRPr="004E16FF">
        <w:rPr>
          <w:rFonts w:cs="Times New Roman" w:eastAsia="Times New Roman"/>
        </w:rPr>
        <w:t>52831302162</w:t>
      </w:r>
      <w:r>
        <w:rPr>
          <w:rFonts w:cs="Times New Roman" w:eastAsia="Times New Roman"/>
        </w:rPr>
        <w:t xml:space="preserve">, MBS </w:t>
      </w:r>
      <w:r w:rsidRPr="004E16FF">
        <w:rPr>
          <w:rFonts w:cs="Times New Roman" w:eastAsia="Times New Roman"/>
        </w:rPr>
        <w:t>130030101</w:t>
      </w:r>
      <w:r>
        <w:rPr>
          <w:rFonts w:cs="Times New Roman" w:eastAsia="Times New Roman"/>
          <w:szCs w:val="24"/>
        </w:rPr>
        <w:t xml:space="preserve">, </w:t>
      </w:r>
      <w:r w:rsidR="00B14AED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2017.</w:t>
      </w:r>
    </w:p>
    <w:p w:rsidRDefault="004E16FF" w:rsidP="004E16FF" w:rsidR="004E16FF" w:rsidRPr="005D578C">
      <w:pPr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E16FF" w:rsidP="004E16FF" w:rsidR="004E16FF" w:rsidRPr="005D578C">
      <w:pPr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KARDAVA d. o. o. Tar, Pazinska 1, OIB </w:t>
      </w:r>
      <w:r w:rsidRPr="004E16FF">
        <w:rPr>
          <w:rFonts w:cs="Times New Roman" w:eastAsia="Times New Roman"/>
        </w:rPr>
        <w:t>52831302162</w:t>
      </w:r>
      <w:r>
        <w:rPr>
          <w:rFonts w:cs="Times New Roman" w:eastAsia="Times New Roman"/>
        </w:rPr>
        <w:t xml:space="preserve">, MBS </w:t>
      </w:r>
      <w:r w:rsidRPr="004E16FF">
        <w:rPr>
          <w:rFonts w:cs="Times New Roman" w:eastAsia="Times New Roman"/>
        </w:rPr>
        <w:t>130030101</w:t>
      </w:r>
      <w:r>
        <w:rPr>
          <w:rFonts w:cs="Times New Roman" w:eastAsia="Times New Roman"/>
          <w:szCs w:val="24"/>
        </w:rPr>
        <w:t>.</w:t>
      </w:r>
    </w:p>
    <w:p w:rsidRDefault="004E16FF" w:rsidP="004E16FF" w:rsidR="004E16FF" w:rsidRPr="005D578C">
      <w:pPr>
        <w:rPr>
          <w:rFonts w:cs="Times New Roman" w:eastAsia="Times New Roman"/>
          <w:szCs w:val="24"/>
        </w:rPr>
      </w:pPr>
    </w:p>
    <w:p w:rsidRDefault="004E16FF" w:rsidP="004E16FF" w:rsidR="004E16F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4E16FF" w:rsidP="004E16FF" w:rsidR="004E16FF">
      <w:pPr>
        <w:rPr>
          <w:rFonts w:cs="Times New Roman" w:eastAsia="Times New Roman"/>
          <w:szCs w:val="20"/>
        </w:rPr>
      </w:pPr>
    </w:p>
    <w:p w:rsidRDefault="004E16FF" w:rsidP="004E16FF" w:rsidR="004E16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KARDAVA d. o. o. Tar, Pazinska 1, OIB </w:t>
      </w:r>
      <w:r w:rsidRPr="004E16FF">
        <w:rPr>
          <w:rFonts w:cs="Times New Roman" w:eastAsia="Times New Roman"/>
        </w:rPr>
        <w:t>52831302162</w:t>
      </w:r>
      <w:r>
        <w:rPr>
          <w:rFonts w:cs="Times New Roman" w:eastAsia="Times New Roman"/>
        </w:rPr>
        <w:t xml:space="preserve">, MBS </w:t>
      </w:r>
      <w:r w:rsidRPr="004E16FF">
        <w:rPr>
          <w:rFonts w:cs="Times New Roman" w:eastAsia="Times New Roman"/>
        </w:rPr>
        <w:t>130030101</w:t>
      </w:r>
      <w:r>
        <w:rPr>
          <w:rFonts w:cs="Times New Roman" w:eastAsia="Times New Roman"/>
          <w:szCs w:val="24"/>
        </w:rPr>
        <w:t>.</w:t>
      </w:r>
    </w:p>
    <w:p w:rsidRDefault="004E16FF" w:rsidP="004E16FF" w:rsidR="004E16FF">
      <w:pPr>
        <w:ind w:firstLine="709"/>
        <w:rPr>
          <w:rFonts w:cs="Times New Roman" w:eastAsia="Times New Roman"/>
          <w:szCs w:val="24"/>
        </w:rPr>
      </w:pPr>
    </w:p>
    <w:p w:rsidRDefault="004E16FF" w:rsidP="004E16FF" w:rsidR="004E16F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KARDAVA d. o. o. Tar, Pazinska 1, OIB </w:t>
      </w:r>
      <w:r w:rsidRPr="004E16FF">
        <w:rPr>
          <w:rFonts w:cs="Times New Roman" w:eastAsia="Times New Roman"/>
        </w:rPr>
        <w:t>52831302162</w:t>
      </w:r>
      <w:r>
        <w:rPr>
          <w:rFonts w:cs="Times New Roman" w:eastAsia="Times New Roman"/>
        </w:rPr>
        <w:t xml:space="preserve">, MBS </w:t>
      </w:r>
      <w:r w:rsidRPr="004E16FF">
        <w:rPr>
          <w:rFonts w:cs="Times New Roman" w:eastAsia="Times New Roman"/>
        </w:rPr>
        <w:t>130030101</w:t>
      </w:r>
      <w:r>
        <w:rPr>
          <w:rFonts w:cs="Times New Roman" w:eastAsia="Times New Roman"/>
        </w:rPr>
        <w:t>.</w:t>
      </w:r>
    </w:p>
    <w:p w:rsidRDefault="004E16FF" w:rsidP="004E16FF" w:rsidR="004E16FF" w:rsidRPr="005D578C">
      <w:pPr>
        <w:ind w:firstLine="709"/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E16FF" w:rsidP="004E16FF" w:rsidR="004E16FF">
      <w:pPr>
        <w:ind w:firstLine="708"/>
        <w:rPr>
          <w:rFonts w:cs="Times New Roman" w:eastAsia="Times New Roman"/>
          <w:szCs w:val="24"/>
        </w:rPr>
      </w:pPr>
    </w:p>
    <w:p w:rsidRDefault="004E16FF" w:rsidP="004E16FF" w:rsidR="004E16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KARDAVA d. o. o. Tar</w:t>
      </w:r>
      <w:r>
        <w:rPr>
          <w:rFonts w:cs="Times New Roman" w:eastAsia="Times New Roman"/>
          <w:szCs w:val="24"/>
        </w:rPr>
        <w:t>.</w:t>
      </w:r>
    </w:p>
    <w:p w:rsidRDefault="004E16FF" w:rsidP="004E16FF" w:rsidR="004E16F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rujna 2017. imao neizvršene osnove za plaćanje u neprekinutom razdoblju od 120 dana u ukupnom iznosu 5.989,60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St-516/2017-3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E16FF" w:rsidP="004E16FF" w:rsidR="004E16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E16FF" w:rsidP="004E16FF" w:rsidR="004E16F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E16FF" w:rsidP="004E16FF" w:rsidR="004E16FF" w:rsidRPr="005D578C">
      <w:pPr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14AED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E16FF" w:rsidP="004E16FF" w:rsidR="004E16FF">
      <w:pPr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E16FF" w:rsidP="004E16FF" w:rsidR="004E16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292734">
        <w:rPr>
          <w:rFonts w:cs="Times New Roman" w:eastAsia="Times New Roman"/>
          <w:szCs w:val="24"/>
        </w:rPr>
        <w:t xml:space="preserve">, v. r. </w:t>
      </w:r>
    </w:p>
    <w:p w:rsidRDefault="004E16FF" w:rsidP="004E16FF" w:rsidR="004E16FF">
      <w:pPr>
        <w:jc w:val="left"/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jc w:val="left"/>
        <w:rPr>
          <w:rFonts w:cs="Times New Roman" w:eastAsia="Times New Roman"/>
          <w:szCs w:val="24"/>
        </w:rPr>
      </w:pPr>
    </w:p>
    <w:p w:rsidRDefault="004E16FF" w:rsidP="004E16FF" w:rsidR="004E16F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E16FF" w:rsidP="004E16FF" w:rsidR="004E16F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E16FF" w:rsidP="004E16FF" w:rsidR="004E16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E16FF" w:rsidP="004E16FF" w:rsidR="004E16FF">
      <w:pPr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rPr>
          <w:rFonts w:cs="Times New Roman" w:eastAsia="Times New Roman"/>
          <w:szCs w:val="24"/>
        </w:rPr>
      </w:pPr>
    </w:p>
    <w:p w:rsidRDefault="004E16FF" w:rsidP="004E16FF" w:rsidR="004E16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E16FF" w:rsidP="004E16FF" w:rsidR="004E16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E16FF" w:rsidP="004E16FF" w:rsidR="004E16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KARDAVA d. o. o. Tar, Pazinska 1,</w:t>
      </w:r>
    </w:p>
    <w:p w:rsidRDefault="004E16FF" w:rsidP="004E16FF" w:rsidR="004E16F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E16FF" w:rsidP="004E16FF" w:rsidR="004E16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E16FF" w:rsidP="004E16FF" w:rsidR="004E16F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4E16FF" w:rsidP="004E16FF" w:rsidR="004E16F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E16FF" w:rsidP="004E16FF" w:rsidR="004E16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E16FF" w:rsidP="004E16FF" w:rsidR="004E16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E16FF" w:rsidP="004E16FF" w:rsidR="004E16FF"/>
    <w:p w:rsidRDefault="004E16FF" w:rsidP="004E16FF" w:rsidR="004E16FF"/>
    <w:p w:rsidRDefault="004E16FF" w:rsidP="004E16FF" w:rsidR="004E16FF"/>
    <w:p w:rsidRDefault="004E16FF" w:rsidP="004E16FF" w:rsidR="004E16FF"/>
    <w:p w:rsidRDefault="00FB10A1" w:rsidR="00FB10A1"/>
    <w:sectPr w:rsidSect="00C011A6" w:rsidR="00FB10A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FF" w:rsidP="004E16FF" w:rsidR="004E16FF">
      <w:r>
        <w:separator/>
      </w:r>
    </w:p>
  </w:endnote>
  <w:endnote w:id="0" w:type="continuationSeparator">
    <w:p w:rsidRDefault="004E16FF" w:rsidP="004E16FF" w:rsidR="004E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FF" w:rsidP="004E16FF" w:rsidR="004E16FF">
      <w:r>
        <w:separator/>
      </w:r>
    </w:p>
  </w:footnote>
  <w:footnote w:id="0" w:type="continuationSeparator">
    <w:p w:rsidRDefault="004E16FF" w:rsidP="004E16FF" w:rsidR="004E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FF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273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St-516/2017-4</w:t>
    </w:r>
  </w:p>
  <w:p w:rsidRDefault="00292734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FF" w:rsidP="00C011A6" w:rsidR="00C011A6" w:rsidRPr="00970AE0">
    <w:pPr>
      <w:pStyle w:val="Zaglavlje"/>
      <w:jc w:val="right"/>
    </w:pPr>
    <w:r>
      <w:rPr>
        <w:szCs w:val="24"/>
      </w:rPr>
      <w:t>11 St-516/2017-4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678F"/>
    <w:rsid w:val="00292734"/>
    <w:rsid w:val="004E16FF"/>
    <w:rsid w:val="0070678F"/>
    <w:rsid w:val="00B14AED"/>
    <w:rsid w:val="00FB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6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16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E16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6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16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1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6F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7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273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27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27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6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16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E16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16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16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1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6F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7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27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27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27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KARDAVA d.o.o. TAR</izvorni_sadrzaj>
    <derivirana_varijabla naziv="DomainObject.Predmet.ProtustrankaFormated_1">  KARDAVA d.o.o. TAR</derivirana_varijabla>
  </DomainObject.Predmet.ProtustrankaFormated>
  <DomainObject.Predmet.ProtustrankaFormatedOIB>
    <izvorni_sadrzaj>  KARDAVA d.o.o. TAR, OIB 52831302162</izvorni_sadrzaj>
    <derivirana_varijabla naziv="DomainObject.Predmet.ProtustrankaFormatedOIB_1">  KARDAVA d.o.o. TAR, OIB 52831302162</derivirana_varijabla>
  </DomainObject.Predmet.ProtustrankaFormatedOIB>
  <DomainObject.Predmet.ProtustrankaFormatedWithAdress>
    <izvorni_sadrzaj> KARDAVA d.o.o. TAR, Pazinska 1, 52465 Tar</izvorni_sadrzaj>
    <derivirana_varijabla naziv="DomainObject.Predmet.ProtustrankaFormatedWithAdress_1"> KARDAVA d.o.o. TAR, Pazinska 1, 52465 Tar</derivirana_varijabla>
  </DomainObject.Predmet.ProtustrankaFormatedWithAdress>
  <DomainObject.Predmet.ProtustrankaFormatedWithAdressOIB>
    <izvorni_sadrzaj> KARDAVA d.o.o. TAR, OIB 52831302162, Pazinska 1, 52465 Tar</izvorni_sadrzaj>
    <derivirana_varijabla naziv="DomainObject.Predmet.ProtustrankaFormatedWithAdressOIB_1"> KARDAVA d.o.o. TAR, OIB 52831302162, Pazinska 1, 52465 Tar</derivirana_varijabla>
  </DomainObject.Predmet.ProtustrankaFormatedWithAdressOIB>
  <DomainObject.Predmet.ProtustrankaWithAdress>
    <izvorni_sadrzaj>KARDAVA d.o.o. TAR Pazinska 1, 52465 Tar</izvorni_sadrzaj>
    <derivirana_varijabla naziv="DomainObject.Predmet.ProtustrankaWithAdress_1">KARDAVA d.o.o. TAR Pazinska 1, 52465 Tar</derivirana_varijabla>
  </DomainObject.Predmet.ProtustrankaWithAdress>
  <DomainObject.Predmet.ProtustrankaWithAdressOIB>
    <izvorni_sadrzaj>KARDAVA d.o.o. TAR, OIB 52831302162, Pazinska 1, 52465 Tar</izvorni_sadrzaj>
    <derivirana_varijabla naziv="DomainObject.Predmet.ProtustrankaWithAdressOIB_1">KARDAVA d.o.o. TAR, OIB 52831302162, Pazinska 1, 52465 Tar</derivirana_varijabla>
  </DomainObject.Predmet.ProtustrankaWithAdressOIB>
  <DomainObject.Predmet.ProtustrankaNazivFormated>
    <izvorni_sadrzaj>KARDAVA d.o.o. TAR</izvorni_sadrzaj>
    <derivirana_varijabla naziv="DomainObject.Predmet.ProtustrankaNazivFormated_1">KARDAVA d.o.o. TAR</derivirana_varijabla>
  </DomainObject.Predmet.ProtustrankaNazivFormated>
  <DomainObject.Predmet.ProtustrankaNazivFormatedOIB>
    <izvorni_sadrzaj>KARDAVA d.o.o. TAR, OIB 52831302162</izvorni_sadrzaj>
    <derivirana_varijabla naziv="DomainObject.Predmet.ProtustrankaNazivFormatedOIB_1">KARDAVA d.o.o. TAR, OIB 52831302162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5989.60</izvorni_sadrzaj>
    <derivirana_varijabla naziv="DomainObject.Predmet.TrenutnaVrijednost_1">5989.60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KARDAVA d.o.o. TAR</item>
    </izvorni_sadrzaj>
    <derivirana_varijabla naziv="DomainObject.Predmet.ProtuStrankaListFormated_1">
      <item>KARDAVA d.o.o. TAR</item>
    </derivirana_varijabla>
  </DomainObject.Predmet.ProtuStrankaListFormated>
  <DomainObject.Predmet.ProtuStrankaListFormatedOIB>
    <izvorni_sadrzaj>
      <item>KARDAVA d.o.o. TAR, OIB 52831302162</item>
    </izvorni_sadrzaj>
    <derivirana_varijabla naziv="DomainObject.Predmet.ProtuStrankaListFormatedOIB_1">
      <item>KARDAVA d.o.o. TAR, OIB 52831302162</item>
    </derivirana_varijabla>
  </DomainObject.Predmet.ProtuStrankaListFormatedOIB>
  <DomainObject.Predmet.ProtuStrankaListFormatedWithAdress>
    <izvorni_sadrzaj>
      <item>KARDAVA d.o.o. TAR, Pazinska 1, 52465 Tar</item>
    </izvorni_sadrzaj>
    <derivirana_varijabla naziv="DomainObject.Predmet.ProtuStrankaListFormatedWithAdress_1">
      <item>KARDAVA d.o.o. TAR, Pazinska 1, 52465 Tar</item>
    </derivirana_varijabla>
  </DomainObject.Predmet.ProtuStrankaListFormatedWithAdress>
  <DomainObject.Predmet.ProtuStrankaListFormatedWithAdressOIB>
    <izvorni_sadrzaj>
      <item>KARDAVA d.o.o. TAR, OIB 52831302162, Pazinska 1, 52465 Tar</item>
    </izvorni_sadrzaj>
    <derivirana_varijabla naziv="DomainObject.Predmet.ProtuStrankaListFormatedWithAdressOIB_1">
      <item>KARDAVA d.o.o. TAR, OIB 52831302162, Pazinska 1, 52465 Tar</item>
    </derivirana_varijabla>
  </DomainObject.Predmet.ProtuStrankaListFormatedWithAdressOIB>
  <DomainObject.Predmet.ProtuStrankaListNazivFormated>
    <izvorni_sadrzaj>
      <item>KARDAVA d.o.o. TAR</item>
    </izvorni_sadrzaj>
    <derivirana_varijabla naziv="DomainObject.Predmet.ProtuStrankaListNazivFormated_1">
      <item>KARDAVA d.o.o. TAR</item>
    </derivirana_varijabla>
  </DomainObject.Predmet.ProtuStrankaListNazivFormated>
  <DomainObject.Predmet.ProtuStrankaListNazivFormatedOIB>
    <izvorni_sadrzaj>
      <item>KARDAVA d.o.o. TAR, OIB 52831302162</item>
    </izvorni_sadrzaj>
    <derivirana_varijabla naziv="DomainObject.Predmet.ProtuStrankaListNazivFormatedOIB_1">
      <item>KARDAVA d.o.o. TAR, OIB 52831302162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KARDAVA d.o.o. TAR</izvorni_sadrzaj>
    <derivirana_varijabla naziv="DomainObject.Predmet.ProtustrankaIDrugi_1">KARDAVA 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KARDAVA d.o.o. TAR, OIB 52831302162, Pazinska 1, 52465 Tar</izvorni_sadrzaj>
    <derivirana_varijabla naziv="DomainObject.Predmet.ProtustrankaIDrugiAdressOIB_1">KARDAVA d.o.o. TAR, OIB 52831302162, Pazinska 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KARDAVA d.o.o. TAR</item>
    </izvorni_sadrzaj>
    <derivirana_varijabla naziv="DomainObject.Predmet.SudioniciListNaziv_1">
      <item>FINANCIJSKA AGENCIJA, RC RIJEKA, PODRUŽNICA PULA, PULA</item>
      <item>KARDAVA d.o.o. TAR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KARDAVA d.o.o. TAR, OIB 52831302162, Pazinska 1,52465 Tar</item>
    </izvorni_sadrzaj>
    <derivirana_varijabla naziv="DomainObject.Predmet.SudioniciListAdressOIB_1">
      <item>FINANCIJSKA AGENCIJA, RC RIJEKA, PODRUŽNICA PULA, PULA, OIB 85821130368, F. Kurelca 8,51000 Rijeka</item>
      <item>KARDAVA d.o.o. TAR, OIB 52831302162, Pazinska 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52831302162</item>
    </izvorni_sadrzaj>
    <derivirana_varijabla naziv="DomainObject.Predmet.SudioniciListNazivOIB_1">
      <item>, OIB 85821130368</item>
      <item>, OIB 52831302162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3574</properties:Characters>
  <properties:Lines>88</properties:Lines>
  <properties:Paragraphs>31</properties:Paragraphs>
  <properties:TotalTime>1</properties:TotalTime>
  <properties:ScaleCrop>false</properties:ScaleCrop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2017-11-22T08:42:00Z</dcterms:created>
  <dc:creator>Morena Brajuha</dc:creator>
  <dc:description/>
  <cp:keywords/>
  <cp:lastModifiedBy>Morena Brajuha</cp:lastModifiedBy>
  <cp:lastPrinted>2017-11-23T07:39:00Z</cp:lastPrinted>
  <dcterms:modified xmlns:xsi="http://www.w3.org/2001/XMLSchema-instance" xsi:type="dcterms:W3CDTF">2017-11-23T07:39:00Z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