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70d8" w14:paraId="e6570d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736591">
        <w:rPr>
          <w:lang w:val="hr-HR"/>
        </w:rPr>
        <w:t>36</w:t>
      </w:r>
      <w:r w:rsidR="00F80D40">
        <w:rPr>
          <w:lang w:val="hr-HR"/>
        </w:rPr>
        <w:t>2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BB4D55">
        <w:rPr>
          <w:lang w:val="hr-HR"/>
        </w:rPr>
        <w:t>DOMITROVIĆ jednostavno d</w:t>
      </w:r>
      <w:r w:rsidR="00CE39A4">
        <w:rPr>
          <w:lang w:val="hr-HR"/>
        </w:rPr>
        <w:t>ruštvo s ograničenom odgovornošću za proizvodnju</w:t>
      </w:r>
      <w:r w:rsidR="00E41F11">
        <w:rPr>
          <w:lang w:val="hr-HR"/>
        </w:rPr>
        <w:t>, trgovinu</w:t>
      </w:r>
      <w:r w:rsidR="00CE39A4">
        <w:rPr>
          <w:lang w:val="hr-HR"/>
        </w:rPr>
        <w:t xml:space="preserve"> i usluge, </w:t>
      </w:r>
      <w:r w:rsidR="00BB4D55">
        <w:rPr>
          <w:lang w:val="hr-HR"/>
        </w:rPr>
        <w:t xml:space="preserve">Šandrovac, Mali Šandrovac 38,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BB4D55">
        <w:rPr>
          <w:lang w:val="hr-HR"/>
        </w:rPr>
        <w:t>86310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BB4D55">
        <w:rPr>
          <w:lang w:val="hr-HR"/>
        </w:rPr>
        <w:t>27266438923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41F11">
        <w:rPr>
          <w:lang w:val="hr-HR"/>
        </w:rPr>
        <w:t>36</w:t>
      </w:r>
      <w:r w:rsidR="00BB4D55">
        <w:rPr>
          <w:lang w:val="hr-HR"/>
        </w:rPr>
        <w:t>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B4D55">
        <w:rPr>
          <w:lang w:val="hr-HR"/>
        </w:rPr>
        <w:t>80.191,04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BB4D55">
        <w:rPr>
          <w:lang w:val="hr-HR"/>
        </w:rPr>
        <w:t xml:space="preserve">Gordan Domitrović, Šandrovac, Mali Šandrovac 38, </w:t>
      </w:r>
      <w:r w:rsidR="007D4CBC">
        <w:rPr>
          <w:lang w:val="hr-HR"/>
        </w:rPr>
        <w:t xml:space="preserve">OIB: </w:t>
      </w:r>
      <w:r w:rsidR="00BB4D55">
        <w:rPr>
          <w:lang w:val="hr-HR"/>
        </w:rPr>
        <w:t>20516780888</w:t>
      </w:r>
      <w:r w:rsidR="007D4CBC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BB4D55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BB4D55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BB3" w:rsidR="00107BB3">
      <w:r>
        <w:separator/>
      </w:r>
    </w:p>
  </w:endnote>
  <w:endnote w:id="0" w:type="continuationSeparator">
    <w:p w:rsidRDefault="00107BB3" w:rsidR="00107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BB3" w:rsidR="00107BB3">
      <w:r>
        <w:separator/>
      </w:r>
    </w:p>
  </w:footnote>
  <w:footnote w:id="0" w:type="continuationSeparator">
    <w:p w:rsidRDefault="00107BB3" w:rsidR="00107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D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07BB3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3BFA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60F10"/>
    <w:rsid w:val="00AB4255"/>
    <w:rsid w:val="00AB53A6"/>
    <w:rsid w:val="00AC0BD1"/>
    <w:rsid w:val="00AD60F1"/>
    <w:rsid w:val="00AE0D1A"/>
    <w:rsid w:val="00B1124B"/>
    <w:rsid w:val="00B24E12"/>
    <w:rsid w:val="00B53C1D"/>
    <w:rsid w:val="00B7583B"/>
    <w:rsid w:val="00B97F89"/>
    <w:rsid w:val="00BB1C38"/>
    <w:rsid w:val="00BB4D55"/>
    <w:rsid w:val="00BE2EE0"/>
    <w:rsid w:val="00C10334"/>
    <w:rsid w:val="00C435AB"/>
    <w:rsid w:val="00C83684"/>
    <w:rsid w:val="00CA6057"/>
    <w:rsid w:val="00CC4277"/>
    <w:rsid w:val="00CD08D1"/>
    <w:rsid w:val="00CD6B0C"/>
    <w:rsid w:val="00CE39A4"/>
    <w:rsid w:val="00D11CC8"/>
    <w:rsid w:val="00D46E25"/>
    <w:rsid w:val="00D81A66"/>
    <w:rsid w:val="00DC7979"/>
    <w:rsid w:val="00E4147B"/>
    <w:rsid w:val="00E41F11"/>
    <w:rsid w:val="00E515D6"/>
    <w:rsid w:val="00E81242"/>
    <w:rsid w:val="00E97333"/>
    <w:rsid w:val="00EC2C0D"/>
    <w:rsid w:val="00EC7A0C"/>
    <w:rsid w:val="00F12ADC"/>
    <w:rsid w:val="00F178C7"/>
    <w:rsid w:val="00F7033E"/>
    <w:rsid w:val="00F80D40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3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3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DOMITROVIĆ jednostavno društvo s ograničenom odgovornošću za proizvodnju, trgovinu i usluge, Šandrovac</izvorni_sadrzaj>
    <derivirana_varijabla naziv="DomainObject.Predmet.ProtustrankaFormated_1">  DOMITROVIĆ jednostavno društvo s ograničenom odgovornošću za proizvodnju, trgovinu i usluge, Šandrovac</derivirana_varijabla>
  </DomainObject.Predmet.ProtustrankaFormated>
  <DomainObject.Predmet.ProtustrankaFormatedOIB>
    <izvorni_sadrzaj>  DOMITROVIĆ jednostavno društvo s ograničenom odgovornošću za proizvodnju, trgovinu i usluge, Šandrovac, OIB 27266438923</izvorni_sadrzaj>
    <derivirana_varijabla naziv="DomainObject.Predmet.ProtustrankaFormatedOIB_1">  DOMITROVIĆ jednostavno društvo s ograničenom odgovornošću za proizvodnju, trgovinu i usluge, Šandrovac, OIB 27266438923</derivirana_varijabla>
  </DomainObject.Predmet.ProtustrankaFormatedOIB>
  <DomainObject.Predmet.ProtustrankaFormatedWithAdress>
    <izvorni_sadrzaj> DOMITROVIĆ jednostavno društvo s ograničenom odgovornošću za proizvodnju, trgovinu i usluge, Šandrovac, Mali Šandrovac 38, 43000 Šandrovac</izvorni_sadrzaj>
    <derivirana_varijabla naziv="DomainObject.Predmet.ProtustrankaFormatedWithAdress_1"> DOMITROVIĆ jednostavno društvo s ograničenom odgovornošću za proizvodnju, trgovinu i usluge, Šandrovac, Mali Šandrovac 38, 43000 Šandrovac</derivirana_varijabla>
  </DomainObject.Predmet.ProtustrankaFormatedWithAdress>
  <DomainObject.Predmet.ProtustrankaFormatedWithAdressOIB>
    <izvorni_sadrzaj> DOMITROVIĆ jednostavno društvo s ograničenom odgovornošću za proizvodnju, trgovinu i usluge, Šandrovac, OIB 27266438923, Mali Šandrovac 38, 43000 Šandrovac</izvorni_sadrzaj>
    <derivirana_varijabla naziv="DomainObject.Predmet.ProtustrankaFormatedWithAdressOIB_1"> DOMITROVIĆ jednostavno društvo s ograničenom odgovornošću za proizvodnju, trgovinu i usluge, Šandrovac, OIB 27266438923, Mali Šandrovac 38, 43000 Šandrovac</derivirana_varijabla>
  </DomainObject.Predmet.ProtustrankaFormatedWithAdressOIB>
  <DomainObject.Predmet.ProtustrankaWithAdress>
    <izvorni_sadrzaj>DOMITROVIĆ jednostavno društvo s ograničenom odgovornošću za proizvodnju, trgovinu i usluge, Šandrovac Mali Šandrovac 38, 43000 Šandrovac</izvorni_sadrzaj>
    <derivirana_varijabla naziv="DomainObject.Predmet.ProtustrankaWithAdress_1">DOMITROVIĆ jednostavno društvo s ograničenom odgovornošću za proizvodnju, trgovinu i usluge, Šandrovac Mali Šandrovac 38, 43000 Šandrovac</derivirana_varijabla>
  </DomainObject.Predmet.ProtustrankaWithAdress>
  <DomainObject.Predmet.ProtustrankaWithAdressOIB>
    <izvorni_sadrzaj>DOMITROVIĆ jednostavno društvo s ograničenom odgovornošću za proizvodnju, trgovinu i usluge, Šandrovac, OIB 27266438923, Mali Šandrovac 38, 43000 Šandrovac</izvorni_sadrzaj>
    <derivirana_varijabla naziv="DomainObject.Predmet.ProtustrankaWithAdressOIB_1">DOMITROVIĆ jednostavno društvo s ograničenom odgovornošću za proizvodnju, trgovinu i usluge, Šandrovac, OIB 27266438923, Mali Šandrovac 38, 43000 Šandrovac</derivirana_varijabla>
  </DomainObject.Predmet.ProtustrankaWithAdressOIB>
  <DomainObject.Predmet.ProtustrankaNazivFormated>
    <izvorni_sadrzaj>DOMITROVIĆ jednostavno društvo s ograničenom odgovornošću za proizvodnju, trgovinu i usluge, Šandrovac</izvorni_sadrzaj>
    <derivirana_varijabla naziv="DomainObject.Predmet.ProtustrankaNazivFormated_1">DOMITROVIĆ jednostavno društvo s ograničenom odgovornošću za proizvodnju, trgovinu i usluge, Šandrovac</derivirana_varijabla>
  </DomainObject.Predmet.ProtustrankaNazivFormated>
  <DomainObject.Predmet.ProtustrankaNazivFormatedOIB>
    <izvorni_sadrzaj>DOMITROVIĆ jednostavno društvo s ograničenom odgovornošću za proizvodnju, trgovinu i usluge, Šandrovac, OIB 27266438923</izvorni_sadrzaj>
    <derivirana_varijabla naziv="DomainObject.Predmet.ProtustrankaNazivFormatedOIB_1">DOMITROVIĆ jednostavno društvo s ograničenom odgovornošću za proizvodnju, trgovinu i usluge, Šandrovac, OIB 27266438923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DOMITROVIĆ jednostavno društvo s ograničenom odgovornošću za proizvodnju, trgovinu i usluge, Šandrovac</item>
    </izvorni_sadrzaj>
    <derivirana_varijabla naziv="DomainObject.Predmet.ProtuStrankaListFormated_1">
      <item>DOMITROVIĆ jednostavno društvo s ograničenom odgovornošću za proizvodnju, trgovinu i usluge, Šandrovac</item>
    </derivirana_varijabla>
  </DomainObject.Predmet.ProtuStrankaListFormated>
  <DomainObject.Predmet.ProtuStrankaListFormatedOIB>
    <izvorni_sadrzaj>
      <item>DOMITROVIĆ jednostavno društvo s ograničenom odgovornošću za proizvodnju, trgovinu i usluge, Šandrovac, OIB 27266438923</item>
    </izvorni_sadrzaj>
    <derivirana_varijabla naziv="DomainObject.Predmet.ProtuStrankaListFormatedOIB_1">
      <item>DOMITROVIĆ jednostavno društvo s ograničenom odgovornošću za proizvodnju, trgovinu i usluge, Šandrovac, OIB 27266438923</item>
    </derivirana_varijabla>
  </DomainObject.Predmet.ProtuStrankaListFormatedOIB>
  <DomainObject.Predmet.ProtuStrankaListFormatedWithAdress>
    <izvorni_sadrzaj>
      <item>DOMITROVIĆ jednostavno društvo s ograničenom odgovornošću za proizvodnju, trgovinu i usluge, Šandrovac, Mali Šandrovac 38, 43000 Šandrovac</item>
    </izvorni_sadrzaj>
    <derivirana_varijabla naziv="DomainObject.Predmet.ProtuStrankaListFormatedWithAdress_1">
      <item>DOMITROVIĆ jednostavno društvo s ograničenom odgovornošću za proizvodnju, trgovinu i usluge, Šandrovac, Mali Šandrovac 38, 43000 Šandrovac</item>
    </derivirana_varijabla>
  </DomainObject.Predmet.ProtuStrankaListFormatedWithAdress>
  <DomainObject.Predmet.ProtuStrankaListFormatedWithAdressOIB>
    <izvorni_sadrzaj>
      <item>DOMITROVIĆ jednostavno društvo s ograničenom odgovornošću za proizvodnju, trgovinu i usluge, Šandrovac, OIB 27266438923, Mali Šandrovac 38, 43000 Šandrovac</item>
    </izvorni_sadrzaj>
    <derivirana_varijabla naziv="DomainObject.Predmet.ProtuStrankaListFormatedWithAdressOIB_1">
      <item>DOMITROVIĆ jednostavno društvo s ograničenom odgovornošću za proizvodnju, trgovinu i usluge, Šandrovac, OIB 27266438923, Mali Šandrovac 38, 43000 Šandrovac</item>
    </derivirana_varijabla>
  </DomainObject.Predmet.ProtuStrankaListFormatedWithAdressOIB>
  <DomainObject.Predmet.ProtuStrankaListNazivFormated>
    <izvorni_sadrzaj>
      <item>DOMITROVIĆ jednostavno društvo s ograničenom odgovornošću za proizvodnju, trgovinu i usluge, Šandrovac</item>
    </izvorni_sadrzaj>
    <derivirana_varijabla naziv="DomainObject.Predmet.ProtuStrankaListNazivFormated_1">
      <item>DOMITROVIĆ jednostavno društvo s ograničenom odgovornošću za proizvodnju, trgovinu i usluge, Šandrovac</item>
    </derivirana_varijabla>
  </DomainObject.Predmet.ProtuStrankaListNazivFormated>
  <DomainObject.Predmet.ProtuStrankaListNazivFormatedOIB>
    <izvorni_sadrzaj>
      <item>DOMITROVIĆ jednostavno društvo s ograničenom odgovornošću za proizvodnju, trgovinu i usluge, Šandrovac, OIB 27266438923</item>
    </izvorni_sadrzaj>
    <derivirana_varijabla naziv="DomainObject.Predmet.ProtuStrankaListNazivFormatedOIB_1">
      <item>DOMITROVIĆ jednostavno društvo s ograničenom odgovornošću za proizvodnju, trgovinu i usluge, Šandrovac, OIB 27266438923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DOMITROVIĆ jednostavno društvo s ograničenom odgovornošću za proizvodnju, trgovinu i usluge, Šandrovac</izvorni_sadrzaj>
    <derivirana_varijabla naziv="DomainObject.Predmet.ProtustrankaIDrugi_1">DOMITROVIĆ jednostavno društvo s ograničenom odgovornošću za proizvodnju, trgovinu i usluge, Šandrovac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DOMITROVIĆ jednostavno društvo s ograničenom odgovornošću za proizvodnju, trgovinu i usluge, Šandrovac, OIB 27266438923, Mali Šandrovac 38, 43000 Šandrovac</izvorni_sadrzaj>
    <derivirana_varijabla naziv="DomainObject.Predmet.ProtustrankaIDrugiAdressOIB_1">DOMITROVIĆ jednostavno društvo s ograničenom odgovornošću za proizvodnju, trgovinu i usluge, Šandrovac, OIB 27266438923, Mali Šandrovac 38, 43000 Šandrovac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DOMITROVIĆ jednostavno društvo s ograničenom odgovornošću za proizvodnju, trgovinu i usluge, Šandrovac</item>
    </izvorni_sadrzaj>
    <derivirana_varijabla naziv="DomainObject.Predmet.SudioniciListNaziv_1">
      <item>FINA, RC ZAGREB, Podružnica Bjelovar</item>
      <item>DOMITROVIĆ jednostavno društvo s ograničenom odgovornošću za proizvodnju, trgovinu i usluge, Šandrovac</item>
    </derivirana_varijabla>
  </DomainObject.Predmet.SudioniciListNaziv>
  <DomainObject.Predmet.SudioniciListAdressOIB>
    <izvorni_sadrzaj>
      <item>FINA, RC ZAGREB, Podružnica Bjelovar, OIB 85821130368, F. Supila 4,43000 Bjelovar</item>
      <item>DOMITROVIĆ jednostavno društvo s ograničenom odgovornošću za proizvodnju, trgovinu i usluge, Šandrovac, OIB 27266438923, Mali Šandrovac 38,43000 Šandrovac</item>
    </izvorni_sadrzaj>
    <derivirana_varijabla naziv="DomainObject.Predmet.SudioniciListAdressOIB_1">
      <item>FINA, RC ZAGREB, Podružnica Bjelovar, OIB 85821130368, F. Supila 4,43000 Bjelovar</item>
      <item>DOMITROVIĆ jednostavno društvo s ograničenom odgovornošću za proizvodnju, trgovinu i usluge, Šandrovac, OIB 27266438923, Mali Šandrovac 38,43000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27266438923</item>
    </izvorni_sadrzaj>
    <derivirana_varijabla naziv="DomainObject.Predmet.SudioniciListNazivOIB_1">
      <item>, OIB 85821130368</item>
      <item>, OIB 27266438923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1773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2015-11-27T07:16:00Z</dcterms:created>
  <dc:creator>ssabljic</dc:creator>
  <cp:lastModifiedBy>Suzana Sabljić</cp:lastModifiedBy>
  <cp:lastPrinted>2015-11-27T07:09:00Z</cp:lastPrinted>
  <dcterms:modified xmlns:xsi="http://www.w3.org/2001/XMLSchema-instance" xsi:type="dcterms:W3CDTF">2015-11-27T07:21:00Z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