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6145" w14:paraId="b39614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42F54">
        <w:rPr>
          <w:lang w:val="hr-HR"/>
        </w:rPr>
        <w:t>296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F42F54">
        <w:rPr>
          <w:lang w:val="hr-HR"/>
        </w:rPr>
        <w:t xml:space="preserve"> ŠOSTARIĆ jednostavno društvo s ograničenom odgovornošću za trgovinu i usluge</w:t>
      </w:r>
      <w:r w:rsidR="00B97F89">
        <w:rPr>
          <w:lang w:val="hr-HR"/>
        </w:rPr>
        <w:t xml:space="preserve">, </w:t>
      </w:r>
      <w:r w:rsidR="00F42F54">
        <w:rPr>
          <w:lang w:val="hr-HR"/>
        </w:rPr>
        <w:t>Jabučeta</w:t>
      </w:r>
      <w:r w:rsidR="00B97F89">
        <w:rPr>
          <w:lang w:val="hr-HR"/>
        </w:rPr>
        <w:t xml:space="preserve">, </w:t>
      </w:r>
      <w:r w:rsidR="00F42F54">
        <w:rPr>
          <w:lang w:val="hr-HR"/>
        </w:rPr>
        <w:t>Jabučeta 4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42F54">
        <w:rPr>
          <w:lang w:val="hr-HR"/>
        </w:rPr>
        <w:t>010090921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42F54">
        <w:rPr>
          <w:lang w:val="hr-HR"/>
        </w:rPr>
        <w:t>39343579489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42F54">
        <w:rPr>
          <w:lang w:val="hr-HR"/>
        </w:rPr>
        <w:t>296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01D32">
        <w:rPr>
          <w:lang w:val="hr-HR"/>
        </w:rPr>
        <w:t xml:space="preserve">2. </w:t>
      </w:r>
      <w:r w:rsidR="00F42F54">
        <w:rPr>
          <w:lang w:val="hr-HR"/>
        </w:rPr>
        <w:t>studenog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42F54">
        <w:rPr>
          <w:lang w:val="hr-HR"/>
        </w:rPr>
        <w:t>24.918,75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42F54">
        <w:rPr>
          <w:lang w:val="hr-HR"/>
        </w:rPr>
        <w:t>Zvjezdana Stanša Šostarić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F42F54">
        <w:rPr>
          <w:lang w:val="hr-HR"/>
        </w:rPr>
        <w:t>Jabučete</w:t>
      </w:r>
      <w:r w:rsidR="00C432D1">
        <w:rPr>
          <w:lang w:val="hr-HR"/>
        </w:rPr>
        <w:t xml:space="preserve">, </w:t>
      </w:r>
      <w:r w:rsidR="00F42F54">
        <w:rPr>
          <w:lang w:val="hr-HR"/>
        </w:rPr>
        <w:t>Jabučeta 4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42F54">
        <w:rPr>
          <w:lang w:val="hr-HR"/>
        </w:rPr>
        <w:t>80614588597</w:t>
      </w:r>
      <w:r>
        <w:rPr>
          <w:lang w:val="hr-HR"/>
        </w:rPr>
        <w:t>,</w:t>
      </w:r>
      <w:r w:rsidR="00C432D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F42F5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F42F54">
        <w:rPr>
          <w:lang w:val="hr-HR"/>
        </w:rPr>
        <w:t>7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236" w:rsidR="00424236">
      <w:r>
        <w:separator/>
      </w:r>
    </w:p>
  </w:endnote>
  <w:endnote w:id="0" w:type="continuationSeparator">
    <w:p w:rsidRDefault="00424236" w:rsidR="0042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236" w:rsidR="00424236">
      <w:r>
        <w:separator/>
      </w:r>
    </w:p>
  </w:footnote>
  <w:footnote w:id="0" w:type="continuationSeparator">
    <w:p w:rsidRDefault="00424236" w:rsidR="00424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01D32"/>
    <w:rsid w:val="00230CD2"/>
    <w:rsid w:val="0032053E"/>
    <w:rsid w:val="0032457F"/>
    <w:rsid w:val="003E56D2"/>
    <w:rsid w:val="00424236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1C8D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86423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42F54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42F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2F5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42F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2F5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ŠOSTARIĆ jednostavno društvo s ograničenom odgovornošću za trgovinu i usluge, Jabučeta</izvorni_sadrzaj>
    <derivirana_varijabla naziv="DomainObject.Predmet.ProtustrankaFormated_1">  ŠOSTARIĆ jednostavno društvo s ograničenom odgovornošću za trgovinu i usluge, Jabučeta</derivirana_varijabla>
  </DomainObject.Predmet.ProtustrankaFormated>
  <DomainObject.Predmet.ProtustrankaFormatedOIB>
    <izvorni_sadrzaj>  ŠOSTARIĆ jednostavno društvo s ograničenom odgovornošću za trgovinu i usluge, Jabučeta, OIB 39343579489</izvorni_sadrzaj>
    <derivirana_varijabla naziv="DomainObject.Predmet.ProtustrankaFormatedOIB_1">  ŠOSTARIĆ jednostavno društvo s ograničenom odgovornošću za trgovinu i usluge, Jabučeta, OIB 39343579489</derivirana_varijabla>
  </DomainObject.Predmet.ProtustrankaFormatedOIB>
  <DomainObject.Predmet.ProtustrankaFormatedWithAdress>
    <izvorni_sadrzaj> ŠOSTARIĆ jednostavno društvo s ograničenom odgovornošću za trgovinu i usluge, Jabučeta, Jabučeta 4, 43000 Jabučeta</izvorni_sadrzaj>
    <derivirana_varijabla naziv="DomainObject.Predmet.ProtustrankaFormatedWithAdress_1"> ŠOSTARIĆ jednostavno društvo s ograničenom odgovornošću za trgovinu i usluge, Jabučeta, Jabučeta 4, 43000 Jabučeta</derivirana_varijabla>
  </DomainObject.Predmet.ProtustrankaFormatedWithAdress>
  <DomainObject.Predmet.ProtustrankaFormatedWithAdressOIB>
    <izvorni_sadrzaj> ŠOSTARIĆ jednostavno društvo s ograničenom odgovornošću za trgovinu i usluge, Jabučeta, OIB 39343579489, Jabučeta 4, 43000 Jabučeta</izvorni_sadrzaj>
    <derivirana_varijabla naziv="DomainObject.Predmet.ProtustrankaFormatedWithAdressOIB_1"> ŠOSTARIĆ jednostavno društvo s ograničenom odgovornošću za trgovinu i usluge, Jabučeta, OIB 39343579489, Jabučeta 4, 43000 Jabučeta</derivirana_varijabla>
  </DomainObject.Predmet.ProtustrankaFormatedWithAdressOIB>
  <DomainObject.Predmet.ProtustrankaWithAdress>
    <izvorni_sadrzaj>ŠOSTARIĆ jednostavno društvo s ograničenom odgovornošću za trgovinu i usluge, Jabučeta Jabučeta 4, 43000 Jabučeta</izvorni_sadrzaj>
    <derivirana_varijabla naziv="DomainObject.Predmet.ProtustrankaWithAdress_1">ŠOSTARIĆ jednostavno društvo s ograničenom odgovornošću za trgovinu i usluge, Jabučeta Jabučeta 4, 43000 Jabučeta</derivirana_varijabla>
  </DomainObject.Predmet.ProtustrankaWithAdress>
  <DomainObject.Predmet.ProtustrankaWithAdressOIB>
    <izvorni_sadrzaj>ŠOSTARIĆ jednostavno društvo s ograničenom odgovornošću za trgovinu i usluge, Jabučeta, OIB 39343579489, Jabučeta 4, 43000 Jabučeta</izvorni_sadrzaj>
    <derivirana_varijabla naziv="DomainObject.Predmet.ProtustrankaWithAdressOIB_1">ŠOSTARIĆ jednostavno društvo s ograničenom odgovornošću za trgovinu i usluge, Jabučeta, OIB 39343579489, Jabučeta 4, 43000 Jabučeta</derivirana_varijabla>
  </DomainObject.Predmet.ProtustrankaWithAdressOIB>
  <DomainObject.Predmet.ProtustrankaNazivFormated>
    <izvorni_sadrzaj>ŠOSTARIĆ jednostavno društvo s ograničenom odgovornošću za trgovinu i usluge, Jabučeta</izvorni_sadrzaj>
    <derivirana_varijabla naziv="DomainObject.Predmet.ProtustrankaNazivFormated_1">ŠOSTARIĆ jednostavno društvo s ograničenom odgovornošću za trgovinu i usluge, Jabučeta</derivirana_varijabla>
  </DomainObject.Predmet.ProtustrankaNazivFormated>
  <DomainObject.Predmet.ProtustrankaNazivFormatedOIB>
    <izvorni_sadrzaj>ŠOSTARIĆ jednostavno društvo s ograničenom odgovornošću za trgovinu i usluge, Jabučeta, OIB 39343579489</izvorni_sadrzaj>
    <derivirana_varijabla naziv="DomainObject.Predmet.ProtustrankaNazivFormatedOIB_1">ŠOSTARIĆ jednostavno društvo s ograničenom odgovornošću za trgovinu i usluge, Jabučeta, OIB 39343579489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ŠOSTARIĆ jednostavno društvo s ograničenom odgovornošću za trgovinu i usluge, Jabučeta</item>
    </izvorni_sadrzaj>
    <derivirana_varijabla naziv="DomainObject.Predmet.ProtuStrankaListFormated_1">
      <item>ŠOSTARIĆ jednostavno društvo s ograničenom odgovornošću za trgovinu i usluge, Jabučeta</item>
    </derivirana_varijabla>
  </DomainObject.Predmet.ProtuStrankaListFormated>
  <DomainObject.Predmet.ProtuStrankaListFormatedOIB>
    <izvorni_sadrzaj>
      <item>ŠOSTARIĆ jednostavno društvo s ograničenom odgovornošću za trgovinu i usluge, Jabučeta, OIB 39343579489</item>
    </izvorni_sadrzaj>
    <derivirana_varijabla naziv="DomainObject.Predmet.ProtuStrankaListFormatedOIB_1">
      <item>ŠOSTARIĆ jednostavno društvo s ograničenom odgovornošću za trgovinu i usluge, Jabučeta, OIB 39343579489</item>
    </derivirana_varijabla>
  </DomainObject.Predmet.ProtuStrankaListFormatedOIB>
  <DomainObject.Predmet.ProtuStrankaListFormatedWithAdress>
    <izvorni_sadrzaj>
      <item>ŠOSTARIĆ jednostavno društvo s ograničenom odgovornošću za trgovinu i usluge, Jabučeta, Jabučeta 4, 43000 Jabučeta</item>
    </izvorni_sadrzaj>
    <derivirana_varijabla naziv="DomainObject.Predmet.ProtuStrankaListFormatedWithAdress_1">
      <item>ŠOSTARIĆ jednostavno društvo s ograničenom odgovornošću za trgovinu i usluge, Jabučeta, Jabučeta 4, 43000 Jabučeta</item>
    </derivirana_varijabla>
  </DomainObject.Predmet.ProtuStrankaListFormatedWithAdress>
  <DomainObject.Predmet.ProtuStrankaListFormatedWithAdressOIB>
    <izvorni_sadrzaj>
      <item>ŠOSTARIĆ jednostavno društvo s ograničenom odgovornošću za trgovinu i usluge, Jabučeta, OIB 39343579489, Jabučeta 4, 43000 Jabučeta</item>
    </izvorni_sadrzaj>
    <derivirana_varijabla naziv="DomainObject.Predmet.ProtuStrankaListFormatedWithAdressOIB_1">
      <item>ŠOSTARIĆ jednostavno društvo s ograničenom odgovornošću za trgovinu i usluge, Jabučeta, OIB 39343579489, Jabučeta 4, 43000 Jabučeta</item>
    </derivirana_varijabla>
  </DomainObject.Predmet.ProtuStrankaListFormatedWithAdressOIB>
  <DomainObject.Predmet.ProtuStrankaListNazivFormated>
    <izvorni_sadrzaj>
      <item>ŠOSTARIĆ jednostavno društvo s ograničenom odgovornošću za trgovinu i usluge, Jabučeta</item>
    </izvorni_sadrzaj>
    <derivirana_varijabla naziv="DomainObject.Predmet.ProtuStrankaListNazivFormated_1">
      <item>ŠOSTARIĆ jednostavno društvo s ograničenom odgovornošću za trgovinu i usluge, Jabučeta</item>
    </derivirana_varijabla>
  </DomainObject.Predmet.ProtuStrankaListNazivFormated>
  <DomainObject.Predmet.ProtuStrankaListNazivFormatedOIB>
    <izvorni_sadrzaj>
      <item>ŠOSTARIĆ jednostavno društvo s ograničenom odgovornošću za trgovinu i usluge, Jabučeta, OIB 39343579489</item>
    </izvorni_sadrzaj>
    <derivirana_varijabla naziv="DomainObject.Predmet.ProtuStrankaListNazivFormatedOIB_1">
      <item>ŠOSTARIĆ jednostavno društvo s ograničenom odgovornošću za trgovinu i usluge, Jabučeta, OIB 39343579489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ŠOSTARIĆ jednostavno društvo s ograničenom odgovornošću za trgovinu i usluge, Jabučeta</izvorni_sadrzaj>
    <derivirana_varijabla naziv="DomainObject.Predmet.ProtustrankaIDrugi_1">ŠOSTARIĆ jednostavno društvo s ograničenom odgovornošću za trgovinu i usluge, Jabučeta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ŠOSTARIĆ jednostavno društvo s ograničenom odgovornošću za trgovinu i usluge, Jabučeta, OIB 39343579489, Jabučeta 4, 43000 Jabučeta</izvorni_sadrzaj>
    <derivirana_varijabla naziv="DomainObject.Predmet.ProtustrankaIDrugiAdressOIB_1">ŠOSTARIĆ jednostavno društvo s ograničenom odgovornošću za trgovinu i usluge, Jabučeta, OIB 39343579489, Jabučeta 4, 43000 Jabučeta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ŠOSTARIĆ jednostavno društvo s ograničenom odgovornošću za trgovinu i usluge, Jabučeta</item>
    </izvorni_sadrzaj>
    <derivirana_varijabla naziv="DomainObject.Predmet.SudioniciListNaziv_1">
      <item>FINA, RC ZAGREB, Podružnica Bjelovar</item>
      <item>ŠOSTARIĆ jednostavno društvo s ograničenom odgovornošću za trgovinu i usluge, Jabučeta</item>
    </derivirana_varijabla>
  </DomainObject.Predmet.SudioniciListNaziv>
  <DomainObject.Predmet.SudioniciListAdressOIB>
    <izvorni_sadrzaj>
      <item>FINA, RC ZAGREB, Podružnica Bjelovar, OIB 85821130368, F. Supila 4,43000 Bjelovar</item>
      <item>ŠOSTARIĆ jednostavno društvo s ograničenom odgovornošću za trgovinu i usluge, Jabučeta, OIB 39343579489, Jabučeta 4,43000 Jabučeta</item>
    </izvorni_sadrzaj>
    <derivirana_varijabla naziv="DomainObject.Predmet.SudioniciListAdressOIB_1">
      <item>FINA, RC ZAGREB, Podružnica Bjelovar, OIB 85821130368, F. Supila 4,43000 Bjelovar</item>
      <item>ŠOSTARIĆ jednostavno društvo s ograničenom odgovornošću za trgovinu i usluge, Jabučeta, OIB 39343579489, Jabučeta 4,43000 Jabučeta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39343579489</item>
    </izvorni_sadrzaj>
    <derivirana_varijabla naziv="DomainObject.Predmet.SudioniciListNazivOIB_1">
      <item>, OIB 85821130368</item>
      <item>, OIB 39343579489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1756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2015-11-17T11:14:00Z</dcterms:created>
  <dc:creator>ssabljic</dc:creator>
  <cp:lastModifiedBy>Miroslav Lovreković</cp:lastModifiedBy>
  <cp:lastPrinted>2015-11-17T11:13:00Z</cp:lastPrinted>
  <dcterms:modified xmlns:xsi="http://www.w3.org/2001/XMLSchema-instance" xsi:type="dcterms:W3CDTF">2015-11-17T11:15:00Z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