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e4684" w14:paraId="83e4684" w:rsidRDefault="00AE649C" w:rsidP="004E6ACE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4E6ACE" w:rsidR="004E6ACE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E6ACE">
        <w:t xml:space="preserve">                                                                                                   </w:t>
      </w:r>
    </w:p>
    <w:p w:rsidRDefault="004E6ACE" w:rsidP="004E6ACE" w:rsidR="004E6ACE">
      <w:pPr>
        <w:spacing w:after="0"/>
        <w:ind w:firstLine="5245"/>
        <w:jc w:val="right"/>
      </w:pPr>
      <w:r>
        <w:t xml:space="preserve">                       2 St-280/2017-3</w:t>
      </w:r>
    </w:p>
    <w:p w:rsidRDefault="004E6ACE" w:rsidP="004E6ACE" w:rsidR="004E6ACE">
      <w:pPr>
        <w:spacing w:after="0"/>
        <w:jc w:val="both"/>
      </w:pPr>
    </w:p>
    <w:p w:rsidRDefault="004E6ACE" w:rsidP="004E6ACE" w:rsidR="004E6ACE">
      <w:pPr>
        <w:spacing w:after="0"/>
        <w:jc w:val="both"/>
      </w:pPr>
    </w:p>
    <w:p w:rsidRDefault="004E6ACE" w:rsidP="004E6ACE" w:rsidR="004E6ACE">
      <w:pPr>
        <w:spacing w:after="0"/>
        <w:jc w:val="both"/>
      </w:pPr>
    </w:p>
    <w:p w:rsidRDefault="004E6ACE" w:rsidP="004E6ACE" w:rsidR="004E6ACE">
      <w:pPr>
        <w:spacing w:after="0"/>
        <w:jc w:val="both"/>
      </w:pPr>
    </w:p>
    <w:p w:rsidRDefault="004E6ACE" w:rsidP="004E6ACE" w:rsidR="004E6ACE">
      <w:pPr>
        <w:spacing w:after="0"/>
        <w:jc w:val="center"/>
      </w:pPr>
      <w:r>
        <w:t>U  I M E   R E P U B L I K E   H R V A T S K E</w:t>
      </w:r>
    </w:p>
    <w:p w:rsidRDefault="004E6ACE" w:rsidP="004E6ACE" w:rsidR="004E6ACE">
      <w:pPr>
        <w:spacing w:after="0"/>
        <w:jc w:val="center"/>
      </w:pPr>
    </w:p>
    <w:p w:rsidRDefault="004E6ACE" w:rsidP="004E6ACE" w:rsidR="004E6ACE">
      <w:pPr>
        <w:spacing w:after="0"/>
        <w:jc w:val="center"/>
      </w:pPr>
      <w:r>
        <w:t xml:space="preserve"> R J E Š E N J E</w:t>
      </w:r>
    </w:p>
    <w:p w:rsidRDefault="004E6ACE" w:rsidP="004E6ACE" w:rsidR="004E6ACE">
      <w:pPr>
        <w:spacing w:after="0"/>
        <w:jc w:val="both"/>
      </w:pPr>
    </w:p>
    <w:p w:rsidRDefault="004E6ACE" w:rsidP="004E6ACE" w:rsidR="004E6ACE">
      <w:pPr>
        <w:spacing w:after="0"/>
        <w:jc w:val="both"/>
      </w:pPr>
    </w:p>
    <w:p w:rsidRDefault="004E6ACE" w:rsidP="004E6ACE" w:rsidR="004E6ACE">
      <w:pPr>
        <w:spacing w:after="0"/>
        <w:jc w:val="both"/>
      </w:pPr>
      <w:r>
        <w:t xml:space="preserve">TRGOVAČKI SUD U BJELOVARU, po sudskom savjetniku Miroslavu </w:t>
      </w:r>
      <w:proofErr w:type="spellStart"/>
      <w:r>
        <w:t>Lovrekoviću</w:t>
      </w:r>
      <w:proofErr w:type="spellEnd"/>
      <w:r>
        <w:t xml:space="preserve">, u skraćenom stečajnom postupku nad dužnikom MOSLAVINA STAN d.o.o. za graditeljstvo, trgovinu i usluge, Oštri Zid 42, </w:t>
      </w:r>
      <w:proofErr w:type="spellStart"/>
      <w:r>
        <w:t>Berek</w:t>
      </w:r>
      <w:proofErr w:type="spellEnd"/>
      <w:r>
        <w:t>,  MBS: 080446532, OIB: 05769608413, dana 01. kolovoza 2017. godine</w:t>
      </w:r>
    </w:p>
    <w:p w:rsidRDefault="004E6ACE" w:rsidP="004E6ACE" w:rsidR="004E6ACE">
      <w:pPr>
        <w:spacing w:after="0"/>
        <w:jc w:val="both"/>
      </w:pPr>
    </w:p>
    <w:p w:rsidRDefault="004E6ACE" w:rsidP="004E6ACE" w:rsidR="004E6ACE">
      <w:pPr>
        <w:spacing w:after="0"/>
        <w:jc w:val="center"/>
      </w:pPr>
      <w:r>
        <w:t>r i j e š i o   j e</w:t>
      </w:r>
    </w:p>
    <w:p w:rsidRDefault="004E6ACE" w:rsidP="004E6ACE" w:rsidR="004E6ACE">
      <w:pPr>
        <w:spacing w:after="0"/>
        <w:jc w:val="both"/>
      </w:pPr>
    </w:p>
    <w:p w:rsidRDefault="004E6ACE" w:rsidP="004E6ACE" w:rsidR="004E6ACE">
      <w:pPr>
        <w:spacing w:after="0"/>
        <w:jc w:val="both"/>
        <w:rPr>
          <w:szCs w:val="20"/>
        </w:rPr>
      </w:pPr>
      <w:r>
        <w:tab/>
        <w:t xml:space="preserve">I. Otvara se stečajni postupak nad dužnikom MOSLAVINA STAN d.o.o. za graditeljstvo, trgovinu i usluge, Oštri Zid 42, </w:t>
      </w:r>
      <w:proofErr w:type="spellStart"/>
      <w:r>
        <w:t>Berek</w:t>
      </w:r>
      <w:proofErr w:type="spellEnd"/>
      <w:r>
        <w:t>,  MBS: 080446532, OIB: 05769608413.</w:t>
      </w:r>
    </w:p>
    <w:p w:rsidRDefault="004E6ACE" w:rsidP="004E6ACE" w:rsidR="004E6ACE">
      <w:pPr>
        <w:spacing w:after="0"/>
        <w:jc w:val="both"/>
      </w:pPr>
    </w:p>
    <w:p w:rsidRDefault="004E6ACE" w:rsidP="004E6ACE" w:rsidR="004E6ACE">
      <w:pPr>
        <w:spacing w:after="0"/>
        <w:jc w:val="both"/>
      </w:pPr>
      <w:r>
        <w:tab/>
        <w:t xml:space="preserve">II. Za stečajnog upravitelja imenuje se SNJEŽANA HOPP, Daruvar, Antuna Matije </w:t>
      </w:r>
      <w:proofErr w:type="spellStart"/>
      <w:r>
        <w:t>Reljkovića</w:t>
      </w:r>
      <w:proofErr w:type="spellEnd"/>
      <w:r>
        <w:t xml:space="preserve"> 77, OIB: 00950074200.</w:t>
      </w:r>
    </w:p>
    <w:p w:rsidRDefault="004E6ACE" w:rsidP="004E6ACE" w:rsidR="004E6ACE">
      <w:pPr>
        <w:spacing w:after="0"/>
        <w:jc w:val="both"/>
      </w:pPr>
    </w:p>
    <w:p w:rsidRDefault="004E6ACE" w:rsidP="004E6ACE" w:rsidR="004E6ACE">
      <w:pPr>
        <w:spacing w:after="0"/>
        <w:jc w:val="both"/>
        <w:rPr>
          <w:szCs w:val="20"/>
        </w:rPr>
      </w:pPr>
      <w:r>
        <w:tab/>
        <w:t xml:space="preserve">III. Zaključuje se stečajni postupak nad dužnikom MOSLAVINA STAN d.o.o. za graditeljstvo, trgovinu i usluge, Oštri Zid 42, </w:t>
      </w:r>
      <w:proofErr w:type="spellStart"/>
      <w:r>
        <w:t>Berek</w:t>
      </w:r>
      <w:proofErr w:type="spellEnd"/>
      <w:r>
        <w:t>,  MBS: 080446532, OIB: 05769608413.</w:t>
      </w:r>
    </w:p>
    <w:p w:rsidRDefault="004E6ACE" w:rsidP="004E6ACE" w:rsidR="004E6ACE">
      <w:pPr>
        <w:spacing w:after="0"/>
        <w:jc w:val="both"/>
      </w:pPr>
    </w:p>
    <w:p w:rsidRDefault="004E6ACE" w:rsidP="004E6ACE" w:rsidR="004E6ACE">
      <w:pPr>
        <w:spacing w:after="0"/>
        <w:jc w:val="both"/>
        <w:rPr>
          <w:lang w:val="en-GB"/>
        </w:rPr>
      </w:pPr>
      <w:r>
        <w:tab/>
        <w:t>IV. Stečajni postupak je otvoren i zaključen s danom 01. kolovoza 2017. godine u 12,00 sati, kada je ovo rješenje objavljeno na e-oglasnoj ploči ovoga suda.</w:t>
      </w:r>
    </w:p>
    <w:p w:rsidRDefault="004E6ACE" w:rsidP="004E6ACE" w:rsidR="004E6ACE">
      <w:pPr>
        <w:pStyle w:val="Bezproreda"/>
        <w:spacing w:after="0"/>
        <w:jc w:val="both"/>
      </w:pPr>
    </w:p>
    <w:p w:rsidRDefault="004E6ACE" w:rsidP="004E6ACE" w:rsidR="004E6ACE">
      <w:pPr>
        <w:pStyle w:val="Bezproreda"/>
        <w:spacing w:after="0"/>
        <w:jc w:val="both"/>
      </w:pPr>
      <w:r>
        <w:tab/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E6ACE" w:rsidP="004E6ACE" w:rsidR="004E6ACE">
      <w:pPr>
        <w:spacing w:after="0"/>
        <w:jc w:val="both"/>
        <w:rPr>
          <w:rFonts w:cs="Times New Roman"/>
        </w:rPr>
      </w:pPr>
    </w:p>
    <w:p w:rsidRDefault="004E6ACE" w:rsidP="004E6ACE" w:rsidR="004E6ACE">
      <w:pPr>
        <w:spacing w:after="0"/>
        <w:jc w:val="both"/>
      </w:pPr>
      <w:r>
        <w:tab/>
        <w:t>VI. Nakon pravomoćnosti ovoga rješenja stečajni dužnik će se brisati iz sudskog registra.</w:t>
      </w:r>
    </w:p>
    <w:p w:rsidRDefault="004E6ACE" w:rsidP="004E6ACE" w:rsidR="004E6ACE">
      <w:pPr>
        <w:spacing w:after="0"/>
        <w:jc w:val="both"/>
      </w:pPr>
    </w:p>
    <w:p w:rsidRDefault="004E6ACE" w:rsidP="004E6ACE" w:rsidR="004E6ACE">
      <w:pPr>
        <w:spacing w:after="0"/>
        <w:jc w:val="center"/>
      </w:pPr>
      <w:r>
        <w:t>Obrazloženje</w:t>
      </w:r>
    </w:p>
    <w:p w:rsidRDefault="004E6ACE" w:rsidP="004E6ACE" w:rsidR="004E6ACE">
      <w:pPr>
        <w:spacing w:after="0"/>
        <w:jc w:val="center"/>
      </w:pPr>
    </w:p>
    <w:p w:rsidRDefault="004E6ACE" w:rsidP="004E6ACE" w:rsidR="004E6ACE">
      <w:pPr>
        <w:spacing w:after="0"/>
        <w:jc w:val="both"/>
      </w:pPr>
      <w:r>
        <w:tab/>
        <w:t>Po zahtjevu FINE za provedbu skraćenog stečajnog postupka nad dužnikom, sud je temeljem odredbe čl. 430., 431. i 434. Stečajnog zakona ("Narodne novine" broj 71/15 – dalje: SZ) oglasom poslovni broj St-280/2017-2, koji je objavljen na mrežnoj stranici e-oglasna ploča Trgovačkog suda u Bjelovaru 05. lipnja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4E6ACE" w:rsidP="004E6ACE" w:rsidR="004E6ACE">
      <w:pPr>
        <w:spacing w:after="0"/>
        <w:jc w:val="both"/>
      </w:pPr>
    </w:p>
    <w:p w:rsidRDefault="004E6ACE" w:rsidP="004E6ACE" w:rsidR="004E6ACE">
      <w:pPr>
        <w:spacing w:after="0"/>
        <w:ind w:firstLine="5245"/>
        <w:jc w:val="right"/>
      </w:pPr>
      <w:r>
        <w:lastRenderedPageBreak/>
        <w:t xml:space="preserve">                       2 St-280/2017-3</w:t>
      </w:r>
    </w:p>
    <w:p w:rsidRDefault="004E6ACE" w:rsidP="004E6ACE" w:rsidR="004E6ACE">
      <w:pPr>
        <w:spacing w:after="0"/>
        <w:jc w:val="both"/>
      </w:pPr>
    </w:p>
    <w:p w:rsidRDefault="004E6ACE" w:rsidP="004E6ACE" w:rsidR="004E6ACE">
      <w:pPr>
        <w:spacing w:after="0"/>
        <w:jc w:val="both"/>
      </w:pPr>
    </w:p>
    <w:p w:rsidRDefault="004E6ACE" w:rsidP="004E6ACE" w:rsidR="004E6ACE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E6ACE" w:rsidP="004E6ACE" w:rsidR="004E6ACE">
      <w:pPr>
        <w:spacing w:after="0"/>
        <w:jc w:val="both"/>
      </w:pPr>
    </w:p>
    <w:p w:rsidRDefault="004E6ACE" w:rsidP="004E6ACE" w:rsidR="004E6ACE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4E6ACE" w:rsidP="004E6ACE" w:rsidR="004E6ACE">
      <w:pPr>
        <w:spacing w:after="0"/>
        <w:jc w:val="both"/>
      </w:pPr>
    </w:p>
    <w:p w:rsidRDefault="004E6ACE" w:rsidP="004E6ACE" w:rsidR="004E6ACE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4E6ACE" w:rsidP="004E6ACE" w:rsidR="004E6ACE">
      <w:pPr>
        <w:spacing w:after="0"/>
        <w:jc w:val="both"/>
      </w:pPr>
    </w:p>
    <w:p w:rsidRDefault="004E6ACE" w:rsidP="004E6ACE" w:rsidR="004E6ACE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E6ACE" w:rsidP="004E6ACE" w:rsidR="004E6ACE">
      <w:pPr>
        <w:pStyle w:val="Bezproreda"/>
        <w:spacing w:after="0"/>
        <w:jc w:val="both"/>
      </w:pPr>
    </w:p>
    <w:p w:rsidRDefault="004E6ACE" w:rsidP="004E6ACE" w:rsidR="004E6ACE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4E6ACE" w:rsidP="004E6ACE" w:rsidR="004E6ACE">
      <w:pPr>
        <w:spacing w:after="0"/>
        <w:ind w:firstLine="851"/>
        <w:jc w:val="both"/>
      </w:pPr>
    </w:p>
    <w:p w:rsidRDefault="004E6ACE" w:rsidP="004E6ACE" w:rsidR="004E6ACE">
      <w:pPr>
        <w:spacing w:after="0"/>
        <w:jc w:val="center"/>
      </w:pPr>
      <w:r>
        <w:t>U Bjelovaru, 01. kolovoza 2017. godine</w:t>
      </w:r>
    </w:p>
    <w:p w:rsidRDefault="004E6ACE" w:rsidP="004E6ACE" w:rsidR="004E6ACE">
      <w:pPr>
        <w:spacing w:after="0"/>
        <w:jc w:val="both"/>
      </w:pPr>
    </w:p>
    <w:p w:rsidRDefault="004E6ACE" w:rsidP="004E6ACE" w:rsidR="004E6ACE">
      <w:pPr>
        <w:spacing w:after="0"/>
        <w:jc w:val="both"/>
      </w:pPr>
    </w:p>
    <w:p w:rsidRDefault="004E6ACE" w:rsidP="004E6ACE" w:rsidR="004E6ACE">
      <w:pPr>
        <w:spacing w:after="0"/>
        <w:ind w:firstLine="720" w:left="4320"/>
      </w:pPr>
      <w:r>
        <w:t>SUDSKI SAVJETNIK</w:t>
      </w:r>
    </w:p>
    <w:p w:rsidRDefault="004E6ACE" w:rsidP="004E6ACE" w:rsidR="004E6ACE">
      <w:pPr>
        <w:spacing w:after="0"/>
        <w:ind w:firstLine="4111"/>
      </w:pPr>
      <w:r>
        <w:tab/>
        <w:t xml:space="preserve">     MIROSLAV LOVREKOVIĆ, v.r.</w:t>
      </w:r>
    </w:p>
    <w:p w:rsidRDefault="004E6ACE" w:rsidP="004E6ACE" w:rsidR="004E6AC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4E6ACE" w:rsidP="004E6ACE" w:rsidR="004E6AC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4E6ACE" w:rsidP="004E6ACE" w:rsidR="004E6ACE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4E6ACE" w:rsidP="004E6ACE" w:rsidR="004E6ACE">
      <w:pPr>
        <w:spacing w:after="0"/>
        <w:jc w:val="both"/>
      </w:pPr>
    </w:p>
    <w:p w:rsidRDefault="004E6ACE" w:rsidP="004E6ACE" w:rsidR="004E6ACE">
      <w:pPr>
        <w:spacing w:after="0"/>
        <w:jc w:val="both"/>
      </w:pPr>
    </w:p>
    <w:p w:rsidRDefault="004E6ACE" w:rsidP="004E6ACE" w:rsidR="00AE649C" w:rsidRPr="00B76F3C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ACE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16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26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2017.</izvorni_sadrzaj>
    <derivirana_varijabla naziv="DomainObject.DatumDonosenjaOdluke_1">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St-280/2017-3</izvorni_sadrzaj>
    <derivirana_varijabla naziv="DomainObject.Oznaka_1">St-280/2017-3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St-280/2017</izvorni_sadrzaj>
    <derivirana_varijabla naziv="DomainObject.Predmet.OznakaBroj_1">St-280/2017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MOSLAVINA STAN d.o.o. za graditeljstvo, trgovinu i usluge zastupanog po punomoćniku Matija Štokić</izvorni_sadrzaj>
    <derivirana_varijabla naziv="DomainObject.Predmet.ProtustrankaFormated_1">  MOSLAVINA STAN d.o.o. za graditeljstvo, trgovinu i usluge zastupanog po punomoćniku Matija Štokić</derivirana_varijabla>
  </DomainObject.Predmet.ProtustrankaFormated>
  <DomainObject.Predmet.ProtustrankaFormatedOIB>
    <izvorni_sadrzaj>  MOSLAVINA STAN d.o.o. za graditeljstvo, trgovinu i usluge, OIB 05769608413 zastupanog po punomoćniku Matija Štokić</izvorni_sadrzaj>
    <derivirana_varijabla naziv="DomainObject.Predmet.ProtustrankaFormatedOIB_1">  MOSLAVINA STAN d.o.o. za graditeljstvo, trgovinu i usluge, OIB 05769608413 zastupanog po punomoćniku Matija Štokić</derivirana_varijabla>
  </DomainObject.Predmet.ProtustrankaFormatedOIB>
  <DomainObject.Predmet.ProtustrankaFormatedWithAdress>
    <izvorni_sadrzaj> MOSLAVINA STAN d.o.o. za graditeljstvo, trgovinu i usluge, Oštri Zid 42, 43232 Berek zastupanog po punomoćniku Matija Štokić</izvorni_sadrzaj>
    <derivirana_varijabla naziv="DomainObject.Predmet.ProtustrankaFormatedWithAdress_1"> MOSLAVINA STAN d.o.o. za graditeljstvo, trgovinu i usluge, Oštri Zid 42, 43232 Berek zastupanog po punomoćniku Matija Štokić</derivirana_varijabla>
  </DomainObject.Predmet.ProtustrankaFormatedWithAdress>
  <DomainObject.Predmet.ProtustrankaFormatedWithAdressOIB>
    <izvorni_sadrzaj> MOSLAVINA STAN d.o.o. za graditeljstvo, trgovinu i usluge, OIB 05769608413, Oštri Zid 42, 43232 Berek zastupanog po punomoćniku Matija Štokić</izvorni_sadrzaj>
    <derivirana_varijabla naziv="DomainObject.Predmet.ProtustrankaFormatedWithAdressOIB_1"> MOSLAVINA STAN d.o.o. za graditeljstvo, trgovinu i usluge, OIB 05769608413, Oštri Zid 42, 43232 Berek zastupanog po punomoćniku Matija Štokić</derivirana_varijabla>
  </DomainObject.Predmet.ProtustrankaFormatedWithAdressOIB>
  <DomainObject.Predmet.ProtustrankaWithAdress>
    <izvorni_sadrzaj>MOSLAVINA STAN d.o.o. za graditeljstvo, trgovinu i usluge Oštri Zid 42, 43232 Berek</izvorni_sadrzaj>
    <derivirana_varijabla naziv="DomainObject.Predmet.ProtustrankaWithAdress_1">MOSLAVINA STAN d.o.o. za graditeljstvo, trgovinu i usluge Oštri Zid 42, 43232 Berek</derivirana_varijabla>
  </DomainObject.Predmet.ProtustrankaWithAdress>
  <DomainObject.Predmet.ProtustrankaWithAdressOIB>
    <izvorni_sadrzaj>MOSLAVINA STAN d.o.o. za graditeljstvo, trgovinu i usluge, OIB 05769608413, Oštri Zid 42, 43232 Berek</izvorni_sadrzaj>
    <derivirana_varijabla naziv="DomainObject.Predmet.ProtustrankaWithAdressOIB_1">MOSLAVINA STAN d.o.o. za graditeljstvo, trgovinu i usluge, OIB 05769608413, Oštri Zid 42, 43232 Berek</derivirana_varijabla>
  </DomainObject.Predmet.ProtustrankaWithAdressOIB>
  <DomainObject.Predmet.ProtustrankaNazivFormated>
    <izvorni_sadrzaj>MOSLAVINA STAN d.o.o. za graditeljstvo, trgovinu i usluge</izvorni_sadrzaj>
    <derivirana_varijabla naziv="DomainObject.Predmet.ProtustrankaNazivFormated_1">MOSLAVINA STAN d.o.o. za graditeljstvo, trgovinu i usluge</derivirana_varijabla>
  </DomainObject.Predmet.ProtustrankaNazivFormated>
  <DomainObject.Predmet.ProtustrankaNazivFormatedOIB>
    <izvorni_sadrzaj>MOSLAVINA STAN d.o.o. za graditeljstvo, trgovinu i usluge, OIB 05769608413</izvorni_sadrzaj>
    <derivirana_varijabla naziv="DomainObject.Predmet.ProtustrankaNazivFormatedOIB_1">MOSLAVINA STAN d.o.o. za graditeljstvo, trgovinu i usluge, OIB 05769608413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MOSLAVINA STAN d.o.o. za graditeljstvo, trgovinu i usluge zastupanog po punomoćniku Matija Štokić</item>
    </izvorni_sadrzaj>
    <derivirana_varijabla naziv="DomainObject.Predmet.ProtuStrankaListFormated_1">
      <item>MOSLAVINA STAN d.o.o. za graditeljstvo, trgovinu i usluge zastupanog po punomoćniku Matija Štokić</item>
    </derivirana_varijabla>
  </DomainObject.Predmet.ProtuStrankaListFormated>
  <DomainObject.Predmet.ProtuStrankaListFormatedOIB>
    <izvorni_sadrzaj>
      <item>MOSLAVINA STAN d.o.o. za graditeljstvo, trgovinu i usluge, OIB 05769608413 zastupanog po punomoćniku Matija Štokić</item>
    </izvorni_sadrzaj>
    <derivirana_varijabla naziv="DomainObject.Predmet.ProtuStrankaListFormatedOIB_1">
      <item>MOSLAVINA STAN d.o.o. za graditeljstvo, trgovinu i usluge, OIB 05769608413 zastupanog po punomoćniku Matija Štokić</item>
    </derivirana_varijabla>
  </DomainObject.Predmet.ProtuStrankaListFormatedOIB>
  <DomainObject.Predmet.ProtuStrankaListFormatedWithAdress>
    <izvorni_sadrzaj>
      <item>MOSLAVINA STAN d.o.o. za graditeljstvo, trgovinu i usluge, Oštri Zid 42, 43232 Berek zastupanog po punomoćniku Matija Štokić</item>
    </izvorni_sadrzaj>
    <derivirana_varijabla naziv="DomainObject.Predmet.ProtuStrankaListFormatedWithAdress_1">
      <item>MOSLAVINA STAN d.o.o. za graditeljstvo, trgovinu i usluge, Oštri Zid 42, 43232 Berek zastupanog po punomoćniku Matija Štokić</item>
    </derivirana_varijabla>
  </DomainObject.Predmet.ProtuStrankaListFormatedWithAdress>
  <DomainObject.Predmet.ProtuStrankaListFormatedWithAdressOIB>
    <izvorni_sadrzaj>
      <item>MOSLAVINA STAN d.o.o. za graditeljstvo, trgovinu i usluge, OIB 05769608413, Oštri Zid 42, 43232 Berek zastupanog po punomoćniku Matija Štokić</item>
    </izvorni_sadrzaj>
    <derivirana_varijabla naziv="DomainObject.Predmet.ProtuStrankaListFormatedWithAdressOIB_1">
      <item>MOSLAVINA STAN d.o.o. za graditeljstvo, trgovinu i usluge, OIB 05769608413, Oštri Zid 42, 43232 Berek zastupanog po punomoćniku Matija Štokić</item>
    </derivirana_varijabla>
  </DomainObject.Predmet.ProtuStrankaListFormatedWithAdressOIB>
  <DomainObject.Predmet.ProtuStrankaListNazivFormated>
    <izvorni_sadrzaj>
      <item>MOSLAVINA STAN d.o.o. za graditeljstvo, trgovinu i usluge</item>
    </izvorni_sadrzaj>
    <derivirana_varijabla naziv="DomainObject.Predmet.ProtuStrankaListNazivFormated_1">
      <item>MOSLAVINA STAN d.o.o. za graditeljstvo, trgovinu i usluge</item>
    </derivirana_varijabla>
  </DomainObject.Predmet.ProtuStrankaListNazivFormated>
  <DomainObject.Predmet.ProtuStrankaListNazivFormatedOIB>
    <izvorni_sadrzaj>
      <item>MOSLAVINA STAN d.o.o. za graditeljstvo, trgovinu i usluge, OIB 05769608413</item>
    </izvorni_sadrzaj>
    <derivirana_varijabla naziv="DomainObject.Predmet.ProtuStrankaListNazivFormatedOIB_1">
      <item>MOSLAVINA STAN d.o.o. za graditeljstvo, trgovinu i usluge, OIB 05769608413</item>
    </derivirana_varijabla>
  </DomainObject.Predmet.ProtuStrankaListNazivFormatedOIB>
  <DomainObject.Predmet.OstaliListFormated>
    <izvorni_sadrzaj>
      <item>Matija Štokić punomoćnik sudionika u postupku MOSLAVINA STAN d.o.o. za graditeljstvo, trgovinu i usluge</item>
    </izvorni_sadrzaj>
    <derivirana_varijabla naziv="DomainObject.Predmet.OstaliListFormated_1">
      <item>Matija Štokić punomoćnik sudionika u postupku MOSLAVINA STAN d.o.o. za graditeljstvo, trgovinu i usluge</item>
    </derivirana_varijabla>
  </DomainObject.Predmet.OstaliListFormated>
  <DomainObject.Predmet.OstaliListFormatedOIB>
    <izvorni_sadrzaj>
      <item>Matija Štokić, OIB 53626495064 punomoćnik sudionika u postupku MOSLAVINA STAN d.o.o. za graditeljstvo, trgovinu i usluge</item>
    </izvorni_sadrzaj>
    <derivirana_varijabla naziv="DomainObject.Predmet.OstaliListFormatedOIB_1">
      <item>Matija Štokić, OIB 53626495064 punomoćnik sudionika u postupku MOSLAVINA STAN d.o.o. za graditeljstvo, trgovinu i usluge</item>
    </derivirana_varijabla>
  </DomainObject.Predmet.OstaliListFormatedOIB>
  <DomainObject.Predmet.OstaliListFormatedWithAdress>
    <izvorni_sadrzaj>
      <item>Matija Štokić, Oštri Zid 42, 43232 Berek punomoćnik sudionika u postupku MOSLAVINA STAN d.o.o. za graditeljstvo, trgovinu i usluge</item>
    </izvorni_sadrzaj>
    <derivirana_varijabla naziv="DomainObject.Predmet.OstaliListFormatedWithAdress_1">
      <item>Matija Štokić, Oštri Zid 42, 43232 Berek punomoćnik sudionika u postupku MOSLAVINA STAN d.o.o. za graditeljstvo, trgovinu i usluge</item>
    </derivirana_varijabla>
  </DomainObject.Predmet.OstaliListFormatedWithAdress>
  <DomainObject.Predmet.OstaliListFormatedWithAdressOIB>
    <izvorni_sadrzaj>
      <item>Matija Štokić, OIB 53626495064, Oštri Zid 42, 43232 Berek punomoćnik sudionika u postupku MOSLAVINA STAN d.o.o. za graditeljstvo, trgovinu i usluge</item>
    </izvorni_sadrzaj>
    <derivirana_varijabla naziv="DomainObject.Predmet.OstaliListFormatedWithAdressOIB_1">
      <item>Matija Štokić, OIB 53626495064, Oštri Zid 42, 43232 Berek punomoćnik sudionika u postupku MOSLAVINA STAN d.o.o. za graditeljstvo, trgovinu i usluge</item>
    </derivirana_varijabla>
  </DomainObject.Predmet.OstaliListFormatedWithAdressOIB>
  <DomainObject.Predmet.OstaliListNazivFormated>
    <izvorni_sadrzaj>
      <item>Matija Štokić</item>
    </izvorni_sadrzaj>
    <derivirana_varijabla naziv="DomainObject.Predmet.OstaliListNazivFormated_1">
      <item>Matija Štokić</item>
    </derivirana_varijabla>
  </DomainObject.Predmet.OstaliListNazivFormated>
  <DomainObject.Predmet.OstaliListNazivFormatedOIB>
    <izvorni_sadrzaj>
      <item>Matija Štokić, OIB 53626495064</item>
    </izvorni_sadrzaj>
    <derivirana_varijabla naziv="DomainObject.Predmet.OstaliListNazivFormatedOIB_1">
      <item>Matija Štokić, OIB 53626495064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2017.</izvorni_sadrzaj>
    <derivirana_varijabla naziv="DomainObject.Datum_1">1. kolovoza 2017.</derivirana_varijabla>
  </DomainObject.Datum>
  <DomainObject.PoslovniBrojDokumenta>
    <izvorni_sadrzaj>St-280/2017-3</izvorni_sadrzaj>
    <derivirana_varijabla naziv="DomainObject.PoslovniBrojDokumenta_1">St-280/2017-3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MOSLAVINA STAN d.o.o. za graditeljstvo, trgovinu i usluge</izvorni_sadrzaj>
    <derivirana_varijabla naziv="DomainObject.Predmet.ProtustrankaIDrugi_1">MOSLAVINA STAN d.o.o. za graditeljstvo,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MOSLAVINA STAN d.o.o. za graditeljstvo, trgovinu i usluge, OIB 05769608413, Oštri Zid 42, 43232 Berek</izvorni_sadrzaj>
    <derivirana_varijabla naziv="DomainObject.Predmet.ProtustrankaIDrugiAdressOIB_1">MOSLAVINA STAN d.o.o. za graditeljstvo, trgovinu i usluge, OIB 05769608413, Oštri Zid 42, 43232 Berek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MOSLAVINA STAN d.o.o. za graditeljstvo, trgovinu i usluge</item>
      <item>Matija Štokić</item>
    </izvorni_sadrzaj>
    <derivirana_varijabla naziv="DomainObject.Predmet.SudioniciListNaziv_1">
      <item>FINANCIJSKA AGENCIJA, RC ZAGREB, Podružnica Bjelovar</item>
      <item>MOSLAVINA STAN d.o.o. za graditeljstvo, trgovinu i usluge</item>
      <item>Matija Štokić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MOSLAVINA STAN d.o.o. za graditeljstvo, trgovinu i usluge, OIB 05769608413, Oštri Zid 42,43232 Berek</item>
      <item>Matija Štokić, OIB 53626495064, Oštri Zid 42,43232 Berek</item>
    </izvorni_sadrzaj>
    <derivirana_varijabla naziv="DomainObject.Predmet.SudioniciListAdressOIB_1">
      <item>FINANCIJSKA AGENCIJA, RC ZAGREB, Podružnica Bjelovar, OIB 85821130368, F. Supila 4,43000 Bjelovar</item>
      <item>MOSLAVINA STAN d.o.o. za graditeljstvo, trgovinu i usluge, OIB 05769608413, Oštri Zid 42,43232 Berek</item>
      <item>Matija Štokić, OIB 53626495064, Oštri Zid 42,43232 Berek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73D078-E92C-4179-87CA-9356F54B8D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659</properties:Words>
  <properties:Characters>3494</properties:Characters>
  <properties:Lines>93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2017-08-01T09:20:00Z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St-280/2017-3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