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FE9EF" w14:paraId="62656C57" w:rsidRDefault="00F65FC1" w:rsidP="00F65FC1" w:rsidR="00F65FC1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7FA43C8" w:rsidRDefault="00F65FC1" w:rsidP="00F65FC1" w:rsidR="00F65FC1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07074B5E" w:rsidRDefault="00F65FC1" w:rsidP="00F65FC1" w:rsidR="00F65FC1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3DE3045B" w:rsidRDefault="00F65FC1" w:rsidP="00F65FC1" w:rsidR="00F65FC1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42 St-8277/2015</w:t>
      </w:r>
    </w:p>
    <w:p w14:textId="77777777" w14:paraId="492ADB2B" w:rsidRDefault="00F65FC1" w:rsidP="00F65FC1" w:rsidR="00F65FC1">
      <w:pPr>
        <w:rPr>
          <w:sz w:val="22"/>
          <w:szCs w:val="22"/>
        </w:rPr>
      </w:pPr>
    </w:p>
    <w:p w14:textId="77777777" w14:paraId="0C26DEBC" w:rsidRDefault="00F65FC1" w:rsidP="00F65FC1" w:rsidR="00F65FC1">
      <w:pPr>
        <w:rPr>
          <w:sz w:val="22"/>
          <w:szCs w:val="22"/>
        </w:rPr>
      </w:pPr>
    </w:p>
    <w:p w14:textId="77777777" w14:paraId="4A3B8B2B" w:rsidRDefault="00F65FC1" w:rsidP="00F65FC1" w:rsidR="00F65FC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S 3 MEDIJI d.o.o., Zagreb, Zavrtnica 17, OIB 33521036043, temeljem odredbe članka 430. Stečajnog zakona (N. N. br. 71/15), dana 1. veljače 2016.g.   </w:t>
      </w:r>
    </w:p>
    <w:p w14:textId="77777777" w14:paraId="6956C54A" w:rsidRDefault="00F65FC1" w:rsidP="00F65FC1" w:rsidR="00F65FC1">
      <w:pPr>
        <w:jc w:val="both"/>
        <w:rPr>
          <w:sz w:val="22"/>
          <w:szCs w:val="22"/>
        </w:rPr>
      </w:pPr>
    </w:p>
    <w:p w14:textId="77777777" w14:paraId="40DB8B76" w:rsidRDefault="00F65FC1" w:rsidP="00F65FC1" w:rsidR="00F65FC1">
      <w:pPr>
        <w:jc w:val="both"/>
        <w:rPr>
          <w:sz w:val="22"/>
          <w:szCs w:val="22"/>
        </w:rPr>
      </w:pPr>
    </w:p>
    <w:p w14:textId="77777777" w14:paraId="41821711" w:rsidRDefault="00F65FC1" w:rsidP="00F65FC1" w:rsidR="00F65FC1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36BBC1EA" w:rsidRDefault="00F65FC1" w:rsidP="00F65FC1" w:rsidR="00F65FC1">
      <w:pPr>
        <w:jc w:val="center"/>
        <w:rPr>
          <w:sz w:val="22"/>
          <w:szCs w:val="22"/>
        </w:rPr>
      </w:pPr>
    </w:p>
    <w:p w14:textId="77777777" w14:paraId="5C0B0692" w:rsidRDefault="00F65FC1" w:rsidP="00F65FC1" w:rsidR="00F65FC1">
      <w:pPr>
        <w:rPr>
          <w:b/>
          <w:sz w:val="22"/>
          <w:szCs w:val="22"/>
        </w:rPr>
      </w:pPr>
    </w:p>
    <w:p w14:textId="77777777" w14:paraId="2E0803B4" w:rsidRDefault="00F65FC1" w:rsidP="00F65FC1" w:rsidR="00F65FC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S 3 MEDIJI d.o.o., Zagreb, Zavrtnica 17, OIB 33521036043.</w:t>
      </w:r>
    </w:p>
    <w:p w14:textId="77777777" w14:paraId="0482E31E" w:rsidRDefault="00F65FC1" w:rsidP="00F65FC1" w:rsidR="00F65FC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497.085,78 kn. </w:t>
      </w:r>
    </w:p>
    <w:p w14:textId="77777777" w14:paraId="2C4F9765" w:rsidRDefault="00F65FC1" w:rsidP="00F65FC1" w:rsidR="00F65FC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046FB897" w:rsidRDefault="00F65FC1" w:rsidP="00F65FC1" w:rsidR="00F65FC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4D09237D" w:rsidRDefault="00F65FC1" w:rsidP="00F65FC1" w:rsidR="00F65FC1">
      <w:pPr>
        <w:ind w:firstLine="708"/>
        <w:jc w:val="both"/>
        <w:rPr>
          <w:sz w:val="22"/>
          <w:szCs w:val="22"/>
        </w:rPr>
      </w:pPr>
    </w:p>
    <w:p w14:textId="77777777" w14:paraId="72A359CF" w:rsidRDefault="00F65FC1" w:rsidP="00F65FC1" w:rsidR="00F65FC1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7FB94D83" w:rsidRDefault="00F65FC1" w:rsidP="00F65FC1" w:rsidR="00F65FC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02DF896A" w:rsidRDefault="00F65FC1" w:rsidP="00F65FC1" w:rsidR="00F65FC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54A74D7F" w:rsidRDefault="00F65FC1" w:rsidP="00F65FC1" w:rsidR="00F65FC1">
      <w:pPr>
        <w:jc w:val="both"/>
        <w:rPr>
          <w:sz w:val="22"/>
          <w:szCs w:val="22"/>
        </w:rPr>
      </w:pPr>
    </w:p>
    <w:p w14:textId="77777777" w14:paraId="3154DE80" w:rsidRDefault="00F65FC1" w:rsidP="00F65FC1" w:rsidR="00F65FC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1. veljače 2016.g.  </w:t>
      </w:r>
    </w:p>
    <w:p w14:textId="77777777" w14:paraId="1FE8AB6B" w:rsidRDefault="00F65FC1" w:rsidP="00F65FC1" w:rsidR="00F65FC1">
      <w:pPr>
        <w:jc w:val="center"/>
        <w:rPr>
          <w:sz w:val="22"/>
          <w:szCs w:val="22"/>
        </w:rPr>
      </w:pPr>
    </w:p>
    <w:p w14:textId="77777777" w14:paraId="3C04F652" w:rsidRDefault="00F65FC1" w:rsidP="00F65FC1" w:rsidR="00F65FC1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256A8873" w:rsidRDefault="00F65FC1" w:rsidP="00F65FC1" w:rsidR="00F65FC1">
      <w:pPr>
        <w:ind w:firstLine="708" w:left="5664"/>
        <w:jc w:val="both"/>
        <w:rPr>
          <w:sz w:val="22"/>
          <w:szCs w:val="22"/>
        </w:rPr>
      </w:pPr>
    </w:p>
    <w:p w14:textId="77777777" w14:paraId="03016365" w:rsidRDefault="00F65FC1" w:rsidP="00F65FC1" w:rsidR="00F65FC1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674ED555" w:rsidRDefault="00F65FC1" w:rsidP="00F65FC1" w:rsidR="00F65FC1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565B0E33" w:rsidRDefault="00F65FC1" w:rsidP="00F65FC1" w:rsidR="00F65FC1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7E3C8FB8" w:rsidRDefault="00F65FC1" w:rsidP="00F65FC1" w:rsidR="00F65FC1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746273D6" w:rsidRDefault="00F65FC1" w:rsidP="00F65FC1" w:rsidR="00F65FC1">
      <w:pPr>
        <w:jc w:val="center"/>
        <w:rPr>
          <w:sz w:val="22"/>
          <w:szCs w:val="22"/>
        </w:rPr>
      </w:pPr>
    </w:p>
    <w:p w14:textId="77777777" w14:paraId="0002CB76" w:rsidRDefault="00F65FC1" w:rsidP="00F65FC1" w:rsidR="00F65FC1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064424F1" w:rsidRDefault="00F65FC1" w:rsidP="00F65FC1" w:rsidR="00F65FC1">
      <w:pPr>
        <w:tabs>
          <w:tab w:pos="709" w:val="left"/>
        </w:tabs>
        <w:rPr>
          <w:sz w:val="22"/>
          <w:szCs w:val="22"/>
        </w:rPr>
      </w:pPr>
    </w:p>
    <w:p w14:textId="77777777" w14:paraId="7F49F86E" w:rsidRDefault="00F65FC1" w:rsidP="00F65FC1" w:rsidR="00F65FC1">
      <w:pPr>
        <w:tabs>
          <w:tab w:pos="709" w:val="left"/>
        </w:tabs>
        <w:rPr>
          <w:sz w:val="22"/>
          <w:szCs w:val="22"/>
        </w:rPr>
      </w:pPr>
    </w:p>
    <w:p w14:textId="0D6FEBAF" w14:paraId="0D6FEBAF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65FC1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65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F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F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F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F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F65FC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5F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5FC1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65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F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65FC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5F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5FC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600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8277</izvorni_sadrzaj>
    <derivirana_varijabla naziv="DomainObject.Predmet.Broj_1">8277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St-8277/2015</izvorni_sadrzaj>
    <derivirana_varijabla naziv="DomainObject.Predmet.OznakaBroj_1">St-8277/2015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S3 MEDIJI d.o.o.</izvorni_sadrzaj>
    <derivirana_varijabla naziv="DomainObject.Predmet.ProtustrankaFormated_1">  S3 MEDIJI d.o.o.</derivirana_varijabla>
  </DomainObject.Predmet.ProtustrankaFormated>
  <DomainObject.Predmet.ProtustrankaFormatedOIB>
    <izvorni_sadrzaj>  S3 MEDIJI d.o.o., OIB 33521036043</izvorni_sadrzaj>
    <derivirana_varijabla naziv="DomainObject.Predmet.ProtustrankaFormatedOIB_1">  S3 MEDIJI d.o.o., OIB 33521036043</derivirana_varijabla>
  </DomainObject.Predmet.ProtustrankaFormatedOIB>
  <DomainObject.Predmet.ProtustrankaFormatedWithAdress>
    <izvorni_sadrzaj> S3 MEDIJI d.o.o., Zavrtnica 17, 10000 Zagreb</izvorni_sadrzaj>
    <derivirana_varijabla naziv="DomainObject.Predmet.ProtustrankaFormatedWithAdress_1"> S3 MEDIJI d.o.o., Zavrtnica 17, 10000 Zagreb</derivirana_varijabla>
  </DomainObject.Predmet.ProtustrankaFormatedWithAdress>
  <DomainObject.Predmet.ProtustrankaFormatedWithAdressOIB>
    <izvorni_sadrzaj> S3 MEDIJI d.o.o., OIB 33521036043, Zavrtnica 17, 10000 Zagreb</izvorni_sadrzaj>
    <derivirana_varijabla naziv="DomainObject.Predmet.ProtustrankaFormatedWithAdressOIB_1"> S3 MEDIJI d.o.o., OIB 33521036043, Zavrtnica 17, 10000 Zagreb</derivirana_varijabla>
  </DomainObject.Predmet.ProtustrankaFormatedWithAdressOIB>
  <DomainObject.Predmet.ProtustrankaWithAdress>
    <izvorni_sadrzaj>S3 MEDIJI d.o.o. Zavrtnica 17, 10000 Zagreb</izvorni_sadrzaj>
    <derivirana_varijabla naziv="DomainObject.Predmet.ProtustrankaWithAdress_1">S3 MEDIJI d.o.o. Zavrtnica 17, 10000 Zagreb</derivirana_varijabla>
  </DomainObject.Predmet.ProtustrankaWithAdress>
  <DomainObject.Predmet.ProtustrankaWithAdressOIB>
    <izvorni_sadrzaj>S3 MEDIJI d.o.o., OIB 33521036043, Zavrtnica 17, 10000 Zagreb</izvorni_sadrzaj>
    <derivirana_varijabla naziv="DomainObject.Predmet.ProtustrankaWithAdressOIB_1">S3 MEDIJI d.o.o., OIB 33521036043, Zavrtnica 17, 10000 Zagreb</derivirana_varijabla>
  </DomainObject.Predmet.ProtustrankaWithAdressOIB>
  <DomainObject.Predmet.ProtustrankaNazivFormated>
    <izvorni_sadrzaj>S3 MEDIJI d.o.o.</izvorni_sadrzaj>
    <derivirana_varijabla naziv="DomainObject.Predmet.ProtustrankaNazivFormated_1">S3 MEDIJI d.o.o.</derivirana_varijabla>
  </DomainObject.Predmet.ProtustrankaNazivFormated>
  <DomainObject.Predmet.ProtustrankaNazivFormatedOIB>
    <izvorni_sadrzaj>S3 MEDIJI d.o.o., OIB 33521036043</izvorni_sadrzaj>
    <derivirana_varijabla naziv="DomainObject.Predmet.ProtustrankaNazivFormatedOIB_1">S3 MEDIJI d.o.o., OIB 33521036043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S3 MEDIJI d.o.o.</item>
    </izvorni_sadrzaj>
    <derivirana_varijabla naziv="DomainObject.Predmet.ProtuStrankaListFormated_1">
      <item>S3 MEDIJI d.o.o.</item>
    </derivirana_varijabla>
  </DomainObject.Predmet.ProtuStrankaListFormated>
  <DomainObject.Predmet.ProtuStrankaListFormatedOIB>
    <izvorni_sadrzaj>
      <item>S3 MEDIJI d.o.o., OIB 33521036043</item>
    </izvorni_sadrzaj>
    <derivirana_varijabla naziv="DomainObject.Predmet.ProtuStrankaListFormatedOIB_1">
      <item>S3 MEDIJI d.o.o., OIB 33521036043</item>
    </derivirana_varijabla>
  </DomainObject.Predmet.ProtuStrankaListFormatedOIB>
  <DomainObject.Predmet.ProtuStrankaListFormatedWithAdress>
    <izvorni_sadrzaj>
      <item>S3 MEDIJI d.o.o., Zavrtnica 17, 10000 Zagreb</item>
    </izvorni_sadrzaj>
    <derivirana_varijabla naziv="DomainObject.Predmet.ProtuStrankaListFormatedWithAdress_1">
      <item>S3 MEDIJI d.o.o., Zavrtnica 17, 10000 Zagreb</item>
    </derivirana_varijabla>
  </DomainObject.Predmet.ProtuStrankaListFormatedWithAdress>
  <DomainObject.Predmet.ProtuStrankaListFormatedWithAdressOIB>
    <izvorni_sadrzaj>
      <item>S3 MEDIJI d.o.o., OIB 33521036043, Zavrtnica 17, 10000 Zagreb</item>
    </izvorni_sadrzaj>
    <derivirana_varijabla naziv="DomainObject.Predmet.ProtuStrankaListFormatedWithAdressOIB_1">
      <item>S3 MEDIJI d.o.o., OIB 33521036043, Zavrtnica 17, 10000 Zagreb</item>
    </derivirana_varijabla>
  </DomainObject.Predmet.ProtuStrankaListFormatedWithAdressOIB>
  <DomainObject.Predmet.ProtuStrankaListNazivFormated>
    <izvorni_sadrzaj>
      <item>S3 MEDIJI d.o.o.</item>
    </izvorni_sadrzaj>
    <derivirana_varijabla naziv="DomainObject.Predmet.ProtuStrankaListNazivFormated_1">
      <item>S3 MEDIJI d.o.o.</item>
    </derivirana_varijabla>
  </DomainObject.Predmet.ProtuStrankaListNazivFormated>
  <DomainObject.Predmet.ProtuStrankaListNazivFormatedOIB>
    <izvorni_sadrzaj>
      <item>S3 MEDIJI d.o.o., OIB 33521036043</item>
    </izvorni_sadrzaj>
    <derivirana_varijabla naziv="DomainObject.Predmet.ProtuStrankaListNazivFormatedOIB_1">
      <item>S3 MEDIJI d.o.o., OIB 33521036043</item>
    </derivirana_varijabla>
  </DomainObject.Predmet.ProtuStrankaListNazivFormatedOIB>
  <DomainObject.Predmet.OstaliListFormated>
    <izvorni_sadrzaj>
      <item>Antun Moškov</item>
      <item>HRVATSKI ZAVOD ZA MIROVINSKO OSIGURANJE</item>
    </izvorni_sadrzaj>
    <derivirana_varijabla naziv="DomainObject.Predmet.OstaliListFormated_1">
      <item>Antun Moškov</item>
      <item>HRVATSKI ZAVOD ZA MIROVINSKO OSIGURANJE</item>
    </derivirana_varijabla>
  </DomainObject.Predmet.OstaliListFormated>
  <DomainObject.Predmet.OstaliListFormatedOIB>
    <izvorni_sadrzaj>
      <item>Antun Moškov, OIB 46860990163</item>
      <item>HRVATSKI ZAVOD ZA MIROVINSKO OSIGURANJE, OIB 84397956623</item>
    </izvorni_sadrzaj>
    <derivirana_varijabla naziv="DomainObject.Predmet.OstaliListFormatedOIB_1">
      <item>Antun Moškov, OIB 46860990163</item>
      <item>HRVATSKI ZAVOD ZA MIROVINSKO OSIGURANJE, OIB 84397956623</item>
    </derivirana_varijabla>
  </DomainObject.Predmet.OstaliListFormatedOIB>
  <DomainObject.Predmet.OstaliListFormatedWithAdress>
    <izvorni_sadrzaj>
      <item>Antun Moškov, Hribarov Prilaz 4, 10000 Zagreb</item>
      <item>HRVATSKI ZAVOD ZA MIROVINSKO OSIGURANJE, Trpimirova 4, 10000 Zagreb</item>
    </izvorni_sadrzaj>
    <derivirana_varijabla naziv="DomainObject.Predmet.OstaliListFormatedWithAdress_1">
      <item>Antun Moškov, Hribarov Prilaz 4,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Antun Moškov, OIB 46860990163, Hribarov Prilaz 4, 10000 Zagreb</item>
      <item>HRVATSKI ZAVOD ZA MIROVINSKO OSIGURANJE, OIB 84397956623, Trpimirova 4, 10000 Zagreb</item>
    </izvorni_sadrzaj>
    <derivirana_varijabla naziv="DomainObject.Predmet.OstaliListFormatedWithAdressOIB_1">
      <item>Antun Moškov, OIB 46860990163, Hribarov Prilaz 4,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Antun Moškov</item>
      <item>HRVATSKI ZAVOD ZA MIROVINSKO OSIGURANJE</item>
    </izvorni_sadrzaj>
    <derivirana_varijabla naziv="DomainObject.Predmet.OstaliListNazivFormated_1">
      <item>Antun Moškov</item>
      <item>HRVATSKI ZAVOD ZA MIROVINSKO OSIGURANJE</item>
    </derivirana_varijabla>
  </DomainObject.Predmet.OstaliListNazivFormated>
  <DomainObject.Predmet.OstaliListNazivFormatedOIB>
    <izvorni_sadrzaj>
      <item>Antun Moškov, OIB 46860990163</item>
      <item>HRVATSKI ZAVOD ZA MIROVINSKO OSIGURANJE, OIB 84397956623</item>
    </izvorni_sadrzaj>
    <derivirana_varijabla naziv="DomainObject.Predmet.OstaliListNazivFormatedOIB_1">
      <item>Antun Moškov, OIB 46860990163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S3 MEDIJI d.o.o.</izvorni_sadrzaj>
    <derivirana_varijabla naziv="DomainObject.Predmet.ProtustrankaIDrugi_1">S3 MEDIJI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S3 MEDIJI d.o.o., OIB 33521036043, Zavrtnica 17, 10000 Zagreb</izvorni_sadrzaj>
    <derivirana_varijabla naziv="DomainObject.Predmet.ProtustrankaIDrugiAdressOIB_1">S3 MEDIJI d.o.o., OIB 33521036043,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S3 MEDIJI d.o.o.</item>
      <item>Antun Moškov</item>
      <item>HRVATSKI ZAVOD ZA MIROVINSKO OSIGURANJE</item>
    </izvorni_sadrzaj>
    <derivirana_varijabla naziv="DomainObject.Predmet.SudioniciListNaziv_1">
      <item>FINA Regionalni centar Zagreb</item>
      <item>S3 MEDIJI d.o.o.</item>
      <item>Antun Moškov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S3 MEDIJI d.o.o., OIB 33521036043, Zavrtnica 17,10000 Zagreb</item>
      <item>Antun Moškov, OIB 46860990163, Hribarov Prilaz 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S3 MEDIJI d.o.o., OIB 33521036043, Zavrtnica 17,10000 Zagreb</item>
      <item>Antun Moškov, OIB 46860990163, Hribarov Prilaz 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33521036043</item>
      <item>, OIB 46860990163</item>
      <item>, OIB 84397956623</item>
    </izvorni_sadrzaj>
    <derivirana_varijabla naziv="DomainObject.Predmet.SudioniciListNazivOIB_1">
      <item>, OIB 85821130368</item>
      <item>, OIB 33521036043</item>
      <item>, OIB 46860990163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264</properties:Words>
  <properties:Characters>1415</properties:Characters>
  <properties:Lines>45</properties:Lines>
  <properties:Paragraphs>17</properties:Paragraphs>
  <properties:TotalTime>2</properties:TotalTime>
  <properties:ScaleCrop>false</properties:ScaleCrop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2016-02-01T09:01:00Z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