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101a" w14:paraId="874101a" w:rsidRDefault="00F142E8" w:rsidP="008B0747" w:rsidR="00F142E8" w:rsidRPr="002B2FAD">
      <w:pPr>
        <w:jc w:val="right"/>
        <w15:collapsed w:val="false"/>
      </w:pPr>
      <w:bookmarkStart w:name="_GoBack" w:id="0"/>
      <w:bookmarkEnd w:id="0"/>
    </w:p>
    <w:p w:rsidRDefault="005918D4" w:rsidP="008B0747" w:rsidR="005918D4" w:rsidRPr="002B2FAD">
      <w:pPr>
        <w:jc w:val="center"/>
        <w:rPr>
          <w:b/>
        </w:rPr>
      </w:pPr>
    </w:p>
    <w:p w:rsidRDefault="00821EA7" w:rsidP="00821EA7" w:rsidR="00821EA7">
      <w:r>
        <w:t>REPUBLIKA HRVATSKA</w:t>
      </w:r>
    </w:p>
    <w:p w:rsidRDefault="00821EA7" w:rsidP="00821EA7" w:rsidR="00821EA7">
      <w:r>
        <w:t>TRGOVAČKI SUD U PAZINU</w:t>
      </w:r>
    </w:p>
    <w:p w:rsidRDefault="00821EA7" w:rsidP="00821EA7" w:rsidR="00821EA7">
      <w:pPr>
        <w:jc w:val="right"/>
      </w:pPr>
      <w:r>
        <w:tab/>
      </w:r>
      <w:r>
        <w:tab/>
        <w:t xml:space="preserve">                                   Posl. broj: 4 St-51/2019-18</w:t>
      </w:r>
    </w:p>
    <w:p w:rsidRDefault="00821EA7" w:rsidP="00821EA7" w:rsidR="00821EA7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821EA7" w:rsidP="00821EA7" w:rsidR="00821EA7" w:rsidRPr="002B2FAD">
      <w:pPr>
        <w:jc w:val="center"/>
        <w:rPr>
          <w:b/>
        </w:rPr>
      </w:pPr>
      <w:r w:rsidRPr="002B2FAD">
        <w:rPr>
          <w:b/>
        </w:rPr>
        <w:t>(izvještajno ročište)</w:t>
      </w:r>
    </w:p>
    <w:p w:rsidRDefault="00821EA7" w:rsidP="00821EA7" w:rsidR="00821EA7">
      <w:pPr>
        <w:jc w:val="center"/>
        <w:rPr>
          <w:b/>
        </w:rPr>
      </w:pPr>
    </w:p>
    <w:p w:rsidRDefault="00821EA7" w:rsidP="00821EA7" w:rsidR="00821EA7">
      <w:pPr>
        <w:jc w:val="center"/>
      </w:pPr>
      <w:r>
        <w:t xml:space="preserve">održano dana 26. travnja 2019. godine u 12,30 sati na Trgovačkom sudu u Pazinu, </w:t>
      </w:r>
    </w:p>
    <w:p w:rsidRDefault="00821EA7" w:rsidP="00821EA7" w:rsidR="00821EA7">
      <w:pPr>
        <w:jc w:val="center"/>
      </w:pPr>
      <w:r>
        <w:t xml:space="preserve">u stečajnom postupku nad stečajnim dužnikom </w:t>
      </w:r>
    </w:p>
    <w:p w:rsidRDefault="00821EA7" w:rsidP="00821EA7" w:rsidR="00821EA7">
      <w:pPr>
        <w:jc w:val="center"/>
      </w:pPr>
      <w:r>
        <w:t>stečajnom masom iza trgovačkog društva SAG – HARBOR d.o.o. Rovinj, Trg Pignaton 9, OIB: 34281128387</w:t>
      </w:r>
    </w:p>
    <w:p w:rsidRDefault="00821EA7" w:rsidP="00821EA7" w:rsidR="00821EA7">
      <w:pPr>
        <w:jc w:val="center"/>
      </w:pPr>
    </w:p>
    <w:p w:rsidRDefault="00821EA7" w:rsidP="00821EA7" w:rsidR="00821EA7">
      <w:pPr>
        <w:jc w:val="center"/>
        <w:rPr>
          <w:b/>
        </w:rPr>
      </w:pPr>
    </w:p>
    <w:p w:rsidRDefault="00821EA7" w:rsidP="00821EA7" w:rsidR="00821EA7">
      <w:pPr>
        <w:jc w:val="both"/>
      </w:pPr>
      <w:r>
        <w:t>STEČAJNA SUTKINJA: Tijana Licul</w:t>
      </w:r>
    </w:p>
    <w:p w:rsidRDefault="00821EA7" w:rsidP="00821EA7" w:rsidR="00821EA7">
      <w:pPr>
        <w:jc w:val="both"/>
      </w:pPr>
      <w:r>
        <w:t>ZAPISNIČARKA: Sanja Prodan</w:t>
      </w:r>
    </w:p>
    <w:p w:rsidRDefault="00821EA7" w:rsidP="00821EA7" w:rsidR="00821EA7">
      <w:pPr>
        <w:jc w:val="both"/>
      </w:pPr>
    </w:p>
    <w:p w:rsidRDefault="00821EA7" w:rsidP="00821EA7" w:rsidR="00821EA7">
      <w:pPr>
        <w:jc w:val="both"/>
      </w:pPr>
      <w:r>
        <w:t>STEČAJNI UPRAVITELJ: Lovorka Juranović</w:t>
      </w:r>
    </w:p>
    <w:p w:rsidRDefault="00821EA7" w:rsidP="00821EA7" w:rsidR="00821EA7">
      <w:pPr>
        <w:jc w:val="both"/>
      </w:pPr>
    </w:p>
    <w:p w:rsidRDefault="00821EA7" w:rsidP="00821EA7" w:rsidR="00821EA7">
      <w:pPr>
        <w:jc w:val="both"/>
      </w:pPr>
    </w:p>
    <w:p w:rsidRDefault="001D4993" w:rsidP="001D4993" w:rsidR="00356CEC">
      <w:pPr>
        <w:ind w:firstLine="708"/>
        <w:jc w:val="both"/>
      </w:pPr>
      <w:r>
        <w:t xml:space="preserve">Obzirom da nema vjerovnika višeg isplatnog reda, a da će se vjerovnici nižeg isplatnog reda tek pozvati na prijavu svojih tražbina, </w:t>
      </w:r>
    </w:p>
    <w:p w:rsidRDefault="001D4993" w:rsidP="00356CEC" w:rsidR="001D4993">
      <w:pPr>
        <w:jc w:val="both"/>
      </w:pPr>
    </w:p>
    <w:p w:rsidRDefault="001D4993" w:rsidP="001D4993" w:rsidR="001D4993" w:rsidRPr="00D628C8">
      <w:pPr>
        <w:ind w:firstLine="708"/>
        <w:jc w:val="both"/>
      </w:pPr>
      <w:r w:rsidRPr="00D628C8">
        <w:t xml:space="preserve">SUDAC </w:t>
      </w:r>
    </w:p>
    <w:p w:rsidRDefault="001D4993" w:rsidR="001D4993" w:rsidRPr="00D628C8">
      <w:pPr>
        <w:jc w:val="both"/>
      </w:pPr>
    </w:p>
    <w:p w:rsidRDefault="001D4993" w:rsidR="001D4993">
      <w:pPr>
        <w:jc w:val="center"/>
      </w:pPr>
      <w:r w:rsidRPr="00D628C8">
        <w:t>RJEŠAVA</w:t>
      </w:r>
    </w:p>
    <w:p w:rsidRDefault="001D4993" w:rsidR="001D4993"/>
    <w:p w:rsidRDefault="001D4993" w:rsidP="00356CEC" w:rsidR="001D4993">
      <w:pPr>
        <w:jc w:val="both"/>
      </w:pPr>
      <w:r>
        <w:tab/>
        <w:t xml:space="preserve">Današnje izvještajno ročište se odgađa te će se isto održati nakon posebnog ispitnog ročišta po eventualnim prijavama tražbina vjerovnika nižih isplatnih redova. </w:t>
      </w:r>
    </w:p>
    <w:p w:rsidRDefault="001D4993" w:rsidP="00356CEC" w:rsidR="001D4993">
      <w:pPr>
        <w:jc w:val="both"/>
      </w:pPr>
    </w:p>
    <w:p w:rsidRDefault="001D4993" w:rsidP="00356CEC" w:rsidR="001D4993">
      <w:pPr>
        <w:jc w:val="both"/>
      </w:pPr>
    </w:p>
    <w:p w:rsidRDefault="00D166CC" w:rsidP="001B26BC" w:rsidR="00D166CC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B05D82">
        <w:t>12,</w:t>
      </w:r>
      <w:r w:rsidR="001D4993">
        <w:t>35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8"/>
      <w:headerReference w:type="default" r:id="rId9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9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A10722" w:rsidR="00A10722">
    <w:pPr>
      <w:jc w:val="right"/>
    </w:pPr>
    <w:r w:rsidRPr="00E46CF0">
      <w:t xml:space="preserve">                                   </w:t>
    </w:r>
    <w:r w:rsidR="00A10722">
      <w:t>Posl. broj: 4 St-674/2017-25</w:t>
    </w:r>
  </w:p>
  <w:p w:rsidRDefault="00130DB5" w:rsidP="00130DB5" w:rsidR="00130DB5" w:rsidRPr="00E46CF0">
    <w:pPr>
      <w:jc w:val="right"/>
    </w:pPr>
  </w:p>
  <w:p w:rsidRDefault="005A7D53" w:rsidP="00130DB5" w:rsidR="005A7D53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A5161"/>
    <w:rsid w:val="000017B9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4993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1AE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50017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87A95"/>
    <w:rsid w:val="006D435B"/>
    <w:rsid w:val="00712EB0"/>
    <w:rsid w:val="0072396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D4A18"/>
    <w:rsid w:val="007F5B0B"/>
    <w:rsid w:val="008212CA"/>
    <w:rsid w:val="00821EA7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30CB7"/>
    <w:rsid w:val="009337FF"/>
    <w:rsid w:val="0094172C"/>
    <w:rsid w:val="00941B4A"/>
    <w:rsid w:val="00953B8F"/>
    <w:rsid w:val="009711A0"/>
    <w:rsid w:val="00975D93"/>
    <w:rsid w:val="0099219E"/>
    <w:rsid w:val="009C0B09"/>
    <w:rsid w:val="009C11BF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F393A"/>
    <w:rsid w:val="00B01FF6"/>
    <w:rsid w:val="00B0388C"/>
    <w:rsid w:val="00B04449"/>
    <w:rsid w:val="00B05D82"/>
    <w:rsid w:val="00B300FC"/>
    <w:rsid w:val="00B55B0D"/>
    <w:rsid w:val="00B603DF"/>
    <w:rsid w:val="00B60EF6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A7DE6"/>
    <w:rsid w:val="00DB7F68"/>
    <w:rsid w:val="00DD613D"/>
    <w:rsid w:val="00DF2EAE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EDB103-3207-4EAE-AF5A-52EAF83FEDA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88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06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2019.</izvorni_sadrzaj>
    <derivirana_varijabla naziv="DomainObject.StvarniPocetakDatum_1">26. travnja 2019.</derivirana_varijabla>
  </DomainObject.StvarniPocetakDatum>
  <DomainObject.StvarniZavrsetakDatum>
    <izvorni_sadrzaj>26. travnja 2019.</izvorni_sadrzaj>
    <derivirana_varijabla naziv="DomainObject.StvarniZavrsetakDatum_1">26. travnja 2019.</derivirana_varijabla>
  </DomainObject.StvarniZavrsetakDatum>
  <DomainObject.PlaniraniZavrsetakDatum>
    <izvorni_sadrzaj>26. travnja 2019.</izvorni_sadrzaj>
    <derivirana_varijabla naziv="DomainObject.PlaniraniZavrsetakDatum_1">26. travnja 2019.</derivirana_varijabla>
  </DomainObject.PlaniraniZavrsetakDatum>
  <DomainObject.PlaniraniPocetakDatum>
    <izvorni_sadrzaj>26. travnja 2019.</izvorni_sadrzaj>
    <derivirana_varijabla naziv="DomainObject.PlaniraniPocetakDatum_1">26. travnja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2019.</izvorni_sadrzaj>
    <derivirana_varijabla naziv="DomainObject.Zapisnik.DatumKreiranja_1">26.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St-51/2019-18</izvorni_sadrzaj>
    <derivirana_varijabla naziv="DomainObject.Zapisnik.Oznaka_1">St-51/2019-18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St-51/2019</izvorni_sadrzaj>
    <derivirana_varijabla naziv="DomainObject.Predmet.OznakaBroj_1">St-51/2019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u stečaju, ROVINJ</izvorni_sadrzaj>
    <derivirana_varijabla naziv="DomainObject.Predmet.ProtustrankaFormated_1">  SAG - HARBOR d.o.o. u stečaju, ROVINJ</derivirana_varijabla>
  </DomainObject.Predmet.ProtustrankaFormated>
  <DomainObject.Predmet.ProtustrankaFormatedOIB>
    <izvorni_sadrzaj>  SAG - HARBOR d.o.o. u stečaju, ROVINJ, OIB 34281128387</izvorni_sadrzaj>
    <derivirana_varijabla naziv="DomainObject.Predmet.ProtustrankaFormatedOIB_1">  SAG - HARBOR d.o.o. u stečaju, ROVINJ, OIB 34281128387</derivirana_varijabla>
  </DomainObject.Predmet.ProtustrankaFormatedOIB>
  <DomainObject.Predmet.ProtustrankaFormatedWithAdress>
    <izvorni_sadrzaj> SAG - HARBOR d.o.o. u stečaju, ROVINJ, Trg Pignaton 9, 52210 Rovinj</izvorni_sadrzaj>
    <derivirana_varijabla naziv="DomainObject.Predmet.ProtustrankaFormatedWithAdress_1"> SAG - HARBOR d.o.o. u stečaju, ROVINJ, Trg Pignaton 9, 52210 Rovinj</derivirana_varijabla>
  </DomainObject.Predmet.ProtustrankaFormatedWithAdress>
  <DomainObject.Predmet.ProtustrankaFormatedWithAdressOIB>
    <izvorni_sadrzaj> SAG - HARBOR d.o.o. u stečaju, ROVINJ, OIB 34281128387, Trg Pignaton 9, 52210 Rovinj</izvorni_sadrzaj>
    <derivirana_varijabla naziv="DomainObject.Predmet.ProtustrankaFormatedWithAdressOIB_1"> SAG - HARBOR d.o.o. u stečaju, ROVINJ, OIB 34281128387, Trg Pignaton 9, 52210 Rovinj</derivirana_varijabla>
  </DomainObject.Predmet.ProtustrankaFormatedWithAdressOIB>
  <DomainObject.Predmet.ProtustrankaWithAdress>
    <izvorni_sadrzaj>SAG - HARBOR d.o.o. u stečaju, ROVINJ Trg Pignaton 9, 52210 Rovinj</izvorni_sadrzaj>
    <derivirana_varijabla naziv="DomainObject.Predmet.ProtustrankaWithAdress_1">SAG - HARBOR d.o.o. u stečaju, ROVINJ Trg Pignaton 9, 52210 Rovinj</derivirana_varijabla>
  </DomainObject.Predmet.ProtustrankaWithAdress>
  <DomainObject.Predmet.ProtustrankaWithAdressOIB>
    <izvorni_sadrzaj>SAG - HARBOR d.o.o. u stečaju, ROVINJ, OIB 34281128387, Trg Pignaton 9, 52210 Rovinj</izvorni_sadrzaj>
    <derivirana_varijabla naziv="DomainObject.Predmet.ProtustrankaWithAdressOIB_1">SAG - HARBOR d.o.o. u stečaju, ROVINJ, OIB 34281128387, Trg Pignaton 9, 52210 Rovinj</derivirana_varijabla>
  </DomainObject.Predmet.ProtustrankaWithAdressOIB>
  <DomainObject.Predmet.ProtustrankaNazivFormated>
    <izvorni_sadrzaj>SAG - HARBOR d.o.o. u stečaju, ROVINJ</izvorni_sadrzaj>
    <derivirana_varijabla naziv="DomainObject.Predmet.ProtustrankaNazivFormated_1">SAG - HARBOR d.o.o. u stečaju, ROVINJ</derivirana_varijabla>
  </DomainObject.Predmet.ProtustrankaNazivFormated>
  <DomainObject.Predmet.ProtustrankaNazivFormatedOIB>
    <izvorni_sadrzaj>SAG - HARBOR d.o.o. u stečaju, ROVINJ, OIB 34281128387</izvorni_sadrzaj>
    <derivirana_varijabla naziv="DomainObject.Predmet.ProtustrankaNazivFormatedOIB_1">SAG - HARBOR d.o.o. u stečaju,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FRANCO ZORZI, Qiunto di Treviso, Italija zastupanog po punomoćniku Vanesa Sponza</izvorni_sadrzaj>
    <derivirana_varijabla naziv="DomainObject.Predmet.StrankaFormated_1">  FRANCO ZORZI, Qiunto di Treviso, Italija zastupanog po punomoćniku Vanesa Sponza</derivirana_varijabla>
  </DomainObject.Predmet.StrankaFormated>
  <DomainObject.Predmet.StrankaFormatedOIB>
    <izvorni_sadrzaj>  FRANCO ZORZI, Qiunto di Treviso, Italija, OIB 78688784329 zastupanog po punomoćniku Vanesa Sponza</izvorni_sadrzaj>
    <derivirana_varijabla naziv="DomainObject.Predmet.StrankaFormatedOIB_1">  FRANCO ZORZI, Qiunto di Treviso, Italija, OIB 78688784329 zastupanog po punomoćniku Vanesa Sponza</derivirana_varijabla>
  </DomainObject.Predmet.StrankaFormatedOIB>
  <DomainObject.Predmet.StrankaFormatedWithAdress>
    <izvorni_sadrzaj> FRANCO ZORZI, Qiunto di Treviso, Italija, Via Boiago 25, Treviso zastupanog po punomoćniku Vanesa Sponza</izvorni_sadrzaj>
    <derivirana_varijabla naziv="DomainObject.Predmet.StrankaFormatedWithAdress_1"> FRANCO ZORZI, Qiunto di Treviso, Italija, Via Boiago 25, Treviso zastupanog po punomoćniku Vanesa Sponza</derivirana_varijabla>
  </DomainObject.Predmet.StrankaFormatedWithAdress>
  <DomainObject.Predmet.StrankaFormatedWithAdressOIB>
    <izvorni_sadrzaj> FRANCO ZORZI, Qiunto di Treviso, Italija, OIB 78688784329, Via Boiago 25, Treviso zastupanog po punomoćniku Vanesa Sponza</izvorni_sadrzaj>
    <derivirana_varijabla naziv="DomainObject.Predmet.StrankaFormatedWithAdressOIB_1"> FRANCO ZORZI, Qiunto di Treviso, Italija, OIB 78688784329, Via Boiago 25, Treviso zastupanog po punomoćniku Vanesa Sponza</derivirana_varijabla>
  </DomainObject.Predmet.StrankaFormatedWithAdressOIB>
  <DomainObject.Predmet.StrankaWithAdress>
    <izvorni_sadrzaj>FRANCO ZORZI, Qiunto di Treviso, Italija Via Boiago 25,Treviso</izvorni_sadrzaj>
    <derivirana_varijabla naziv="DomainObject.Predmet.StrankaWithAdress_1">FRANCO ZORZI, Qiunto di Treviso, Italija Via Boiago 25,Treviso</derivirana_varijabla>
  </DomainObject.Predmet.StrankaWithAdress>
  <DomainObject.Predmet.StrankaWithAdressOIB>
    <izvorni_sadrzaj>FRANCO ZORZI, Qiunto di Treviso, Italija, OIB 78688784329, Via Boiago 25,Treviso</izvorni_sadrzaj>
    <derivirana_varijabla naziv="DomainObject.Predmet.StrankaWithAdressOIB_1">FRANCO ZORZI, Qiunto di Treviso, Italija, OIB 78688784329, Via Boiago 25,Treviso</derivirana_varijabla>
  </DomainObject.Predmet.StrankaWithAdressOIB>
  <DomainObject.Predmet.StrankaNazivFormated>
    <izvorni_sadrzaj>FRANCO ZORZI, Qiunto di Treviso, Italija</izvorni_sadrzaj>
    <derivirana_varijabla naziv="DomainObject.Predmet.StrankaNazivFormated_1">FRANCO ZORZI, Qiunto di Treviso, Italija</derivirana_varijabla>
  </DomainObject.Predmet.StrankaNazivFormated>
  <DomainObject.Predmet.StrankaNazivFormatedOIB>
    <izvorni_sadrzaj>FRANCO ZORZI, Qiunto di Treviso, Italija, OIB 78688784329</izvorni_sadrzaj>
    <derivirana_varijabla naziv="DomainObject.Predmet.StrankaNazivFormatedOIB_1">FRANCO ZORZI, Qiunto di Treviso, Italija, OIB 78688784329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FRANCO ZORZI, Qiunto di Treviso, Italija zastupanog po punomoćniku Vanesa Sponza</item>
    </izvorni_sadrzaj>
    <derivirana_varijabla naziv="DomainObject.Predmet.StrankaListFormated_1">
      <item>FRANCO ZORZI, Qiunto di Treviso, Italija zastupanog po punomoćniku Vanesa Sponza</item>
    </derivirana_varijabla>
  </DomainObject.Predmet.StrankaListFormated>
  <DomainObject.Predmet.StrankaListFormatedOIB>
    <izvorni_sadrzaj>
      <item>FRANCO ZORZI, Qiunto di Treviso, Italija, OIB 78688784329 zastupanog po punomoćniku Vanesa Sponza</item>
    </izvorni_sadrzaj>
    <derivirana_varijabla naziv="DomainObject.Predmet.StrankaListFormatedOIB_1">
      <item>FRANCO ZORZI, Qiunto di Treviso, Italija, OIB 78688784329 zastupanog po punomoćniku Vanesa Sponza</item>
    </derivirana_varijabla>
  </DomainObject.Predmet.StrankaListFormatedOIB>
  <DomainObject.Predmet.StrankaListFormatedWithAdress>
    <izvorni_sadrzaj>
      <item>FRANCO ZORZI, Qiunto di Treviso, Italija, Via Boiago 25, Treviso zastupanog po punomoćniku Vanesa Sponza</item>
    </izvorni_sadrzaj>
    <derivirana_varijabla naziv="DomainObject.Predmet.StrankaListFormatedWithAdress_1">
      <item>FRANCO ZORZI, Qiunto di Treviso, Italija, Via Boiago 25, Treviso zastupanog po punomoćniku Vanesa Sponza</item>
    </derivirana_varijabla>
  </DomainObject.Predmet.StrankaListFormatedWithAdress>
  <DomainObject.Predmet.StrankaListFormatedWithAdressOIB>
    <izvorni_sadrzaj>
      <item>FRANCO ZORZI, Qiunto di Treviso, Italija, OIB 78688784329, Via Boiago 25, Treviso zastupanog po punomoćniku Vanesa Sponza</item>
    </izvorni_sadrzaj>
    <derivirana_varijabla naziv="DomainObject.Predmet.StrankaListFormatedWithAdressOIB_1">
      <item>FRANCO ZORZI, Qiunto di Treviso, Italija, OIB 78688784329, Via Boiago 25, Treviso zastupanog po punomoćniku Vanesa Sponza</item>
    </derivirana_varijabla>
  </DomainObject.Predmet.StrankaListFormatedWithAdressOIB>
  <DomainObject.Predmet.StrankaListNazivFormated>
    <izvorni_sadrzaj>
      <item>FRANCO ZORZI, Qiunto di Treviso, Italija</item>
    </izvorni_sadrzaj>
    <derivirana_varijabla naziv="DomainObject.Predmet.StrankaListNazivFormated_1">
      <item>FRANCO ZORZI, Qiunto di Treviso, Italija</item>
    </derivirana_varijabla>
  </DomainObject.Predmet.StrankaListNazivFormated>
  <DomainObject.Predmet.StrankaListNazivFormatedOIB>
    <izvorni_sadrzaj>
      <item>FRANCO ZORZI, Qiunto di Treviso, Italija, OIB 78688784329</item>
    </izvorni_sadrzaj>
    <derivirana_varijabla naziv="DomainObject.Predmet.StrankaListNazivFormatedOIB_1">
      <item>FRANCO ZORZI, Qiunto di Treviso, Italija, OIB 78688784329</item>
    </derivirana_varijabla>
  </DomainObject.Predmet.StrankaListNazivFormatedOIB>
  <DomainObject.Predmet.ProtuStrankaListFormated>
    <izvorni_sadrzaj>
      <item>SAG - HARBOR d.o.o. u stečaju, ROVINJ</item>
    </izvorni_sadrzaj>
    <derivirana_varijabla naziv="DomainObject.Predmet.ProtuStrankaListFormated_1">
      <item>SAG - HARBOR d.o.o. u stečaju, ROVINJ</item>
    </derivirana_varijabla>
  </DomainObject.Predmet.ProtuStrankaListFormated>
  <DomainObject.Predmet.ProtuStrankaListFormatedOIB>
    <izvorni_sadrzaj>
      <item>SAG - HARBOR d.o.o. u stečaju, ROVINJ, OIB 34281128387</item>
    </izvorni_sadrzaj>
    <derivirana_varijabla naziv="DomainObject.Predmet.ProtuStrankaListFormatedOIB_1">
      <item>SAG - HARBOR d.o.o. u stečaju, ROVINJ, OIB 34281128387</item>
    </derivirana_varijabla>
  </DomainObject.Predmet.ProtuStrankaListFormatedOIB>
  <DomainObject.Predmet.ProtuStrankaListFormatedWithAdress>
    <izvorni_sadrzaj>
      <item>SAG - HARBOR d.o.o. u stečaju, ROVINJ, Trg Pignaton 9, 52210 Rovinj</item>
    </izvorni_sadrzaj>
    <derivirana_varijabla naziv="DomainObject.Predmet.ProtuStrankaListFormatedWithAdress_1">
      <item>SAG - HARBOR d.o.o. u stečaju, ROVINJ, Trg Pignaton 9, 52210 Rovinj</item>
    </derivirana_varijabla>
  </DomainObject.Predmet.ProtuStrankaListFormatedWithAdress>
  <DomainObject.Predmet.ProtuStrankaListFormatedWithAdressOIB>
    <izvorni_sadrzaj>
      <item>SAG - HARBOR d.o.o. u stečaju, ROVINJ, OIB 34281128387, Trg Pignaton 9, 52210 Rovinj</item>
    </izvorni_sadrzaj>
    <derivirana_varijabla naziv="DomainObject.Predmet.ProtuStrankaListFormatedWithAdressOIB_1">
      <item>SAG - HARBOR d.o.o. u stečaju, ROVINJ, OIB 34281128387, Trg Pignaton 9, 52210 Rovinj</item>
    </derivirana_varijabla>
  </DomainObject.Predmet.ProtuStrankaListFormatedWithAdressOIB>
  <DomainObject.Predmet.ProtuStrankaListNazivFormated>
    <izvorni_sadrzaj>
      <item>SAG - HARBOR d.o.o. u stečaju, ROVINJ</item>
    </izvorni_sadrzaj>
    <derivirana_varijabla naziv="DomainObject.Predmet.ProtuStrankaListNazivFormated_1">
      <item>SAG - HARBOR d.o.o. u stečaju, ROVINJ</item>
    </derivirana_varijabla>
  </DomainObject.Predmet.ProtuStrankaListNazivFormated>
  <DomainObject.Predmet.ProtuStrankaListNazivFormatedOIB>
    <izvorni_sadrzaj>
      <item>SAG - HARBOR d.o.o. u stečaju, ROVINJ, OIB 34281128387</item>
    </izvorni_sadrzaj>
    <derivirana_varijabla naziv="DomainObject.Predmet.ProtuStrankaListNazivFormatedOIB_1">
      <item>SAG - HARBOR d.o.o. u stečaju, ROVINJ, OIB 34281128387</item>
    </derivirana_varijabla>
  </DomainObject.Predmet.ProtuStrankaListNazivFormatedOIB>
  <DomainObject.Predmet.OstaliListFormated>
    <izvorni_sadrzaj>
      <item>Vanesa Sponza punomoćnik sudionika u postupku FRANCO ZORZI, Qiunto di Treviso, Italija</item>
    </izvorni_sadrzaj>
    <derivirana_varijabla naziv="DomainObject.Predmet.OstaliListFormated_1">
      <item>Vanesa Sponza punomoćnik sudionika u postupku FRANCO ZORZI, Qiunto di Treviso, Italija</item>
    </derivirana_varijabla>
  </DomainObject.Predmet.OstaliListFormated>
  <DomainObject.Predmet.OstaliListFormatedOIB>
    <izvorni_sadrzaj>
      <item>Vanesa Sponza, OIB 43839574011 punomoćnik sudionika u postupku FRANCO ZORZI, Qiunto di Treviso, Italija</item>
    </izvorni_sadrzaj>
    <derivirana_varijabla naziv="DomainObject.Predmet.OstaliListFormatedOIB_1">
      <item>Vanesa Sponza, OIB 43839574011 punomoćnik sudionika u postupku FRANCO ZORZI, Qiunto di Treviso, Italija</item>
    </derivirana_varijabla>
  </DomainObject.Predmet.OstaliListFormatedOIB>
  <DomainObject.Predmet.OstaliListFormatedWithAdress>
    <izvorni_sadrzaj>
      <item>Vanesa Sponza, Trg na lokvi 1, 52210 Rovinj punomoćnik sudionika u postupku FRANCO ZORZI, Qiunto di Treviso, Italija</item>
    </izvorni_sadrzaj>
    <derivirana_varijabla naziv="DomainObject.Predmet.OstaliListFormatedWithAdress_1">
      <item>Vanesa Sponza, Trg na lokvi 1, 52210 Rovinj punomoćnik sudionika u postupku FRANCO ZORZI, Qiunto di Treviso, Italija</item>
    </derivirana_varijabla>
  </DomainObject.Predmet.OstaliListFormatedWithAdress>
  <DomainObject.Predmet.OstaliListFormatedWithAdressOIB>
    <izvorni_sadrzaj>
      <item>Vanesa Sponza, OIB 43839574011, Trg na lokvi 1, 52210 Rovinj punomoćnik sudionika u postupku FRANCO ZORZI, Qiunto di Treviso, Italija</item>
    </izvorni_sadrzaj>
    <derivirana_varijabla naziv="DomainObject.Predmet.OstaliListFormatedWithAdressOIB_1">
      <item>Vanesa Sponza, OIB 43839574011, Trg na lokvi 1, 52210 Rovinj punomoćnik sudionika u postupku FRANCO ZORZI, Qiunto di Treviso, Italija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St-51/2019-18</izvorni_sadrzaj>
    <derivirana_varijabla naziv="DomainObject.PoslovniBrojDokumenta_1">St-51/2019-18</derivirana_varijabla>
  </DomainObject.PoslovniBrojDokumenta>
  <DomainObject.Predmet.StrankaIDrugi>
    <izvorni_sadrzaj>FRANCO ZORZI, Qiunto di Treviso, Italija</izvorni_sadrzaj>
    <derivirana_varijabla naziv="DomainObject.Predmet.StrankaIDrugi_1">FRANCO ZORZI, Qiunto di Treviso, Italija</derivirana_varijabla>
  </DomainObject.Predmet.StrankaIDrugi>
  <DomainObject.Predmet.ProtustrankaIDrugi>
    <izvorni_sadrzaj>SAG - HARBOR d.o.o. u stečaju, ROVINJ</izvorni_sadrzaj>
    <derivirana_varijabla naziv="DomainObject.Predmet.ProtustrankaIDrugi_1">SAG - HARBOR d.o.o. u stečaju, ROVINJ</derivirana_varijabla>
  </DomainObject.Predmet.ProtustrankaIDrugi>
  <DomainObject.Predmet.StrankaIDrugiAdressOIB>
    <izvorni_sadrzaj>FRANCO ZORZI, Qiunto di Treviso, Italija, OIB 78688784329, Via Boiago 25, Treviso</izvorni_sadrzaj>
    <derivirana_varijabla naziv="DomainObject.Predmet.StrankaIDrugiAdressOIB_1">FRANCO ZORZI, Qiunto di Treviso, Italija, OIB 78688784329, Via Boiago 25, Treviso</derivirana_varijabla>
  </DomainObject.Predmet.StrankaIDrugiAdressOIB>
  <DomainObject.Predmet.ProtustrankaIDrugiAdressOIB>
    <izvorni_sadrzaj>SAG - HARBOR d.o.o. u stečaju, ROVINJ, OIB 34281128387, Trg Pignaton 9, 52210 Rovinj</izvorni_sadrzaj>
    <derivirana_varijabla naziv="DomainObject.Predmet.ProtustrankaIDrugiAdressOIB_1">SAG - HARBOR d.o.o. u stečaju,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ZORZI, Qiunto di Treviso, Italija</item>
      <item>SAG - HARBOR d.o.o. u stečaju, ROVINJ</item>
      <item>Vanesa Sponza</item>
    </izvorni_sadrzaj>
    <derivirana_varijabla naziv="DomainObject.Predmet.SudioniciListNaziv_1">
      <item>FRANCO ZORZI, Qiunto di Treviso, Italija</item>
      <item>SAG - HARBOR d.o.o. u stečaju, ROVINJ</item>
      <item>Vanesa Sponza</item>
    </derivirana_varijabla>
  </DomainObject.Predmet.SudioniciListNaziv>
  <DomainObject.Predmet.SudioniciListAdressOIB>
    <izvorni_sadrzaj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izvorni_sadrzaj>
    <derivirana_varijabla naziv="DomainObject.Predmet.SudioniciListAdressOIB_1"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78688784329</item>
      <item>, OIB 34281128387</item>
      <item>, OIB 43839574011</item>
    </izvorni_sadrzaj>
    <derivirana_varijabla naziv="DomainObject.Predmet.SudioniciListNazivOIB_1">
      <item>, OIB 78688784329</item>
      <item>, OIB 34281128387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2019.</izvorni_sadrzaj>
    <derivirana_varijabla naziv="DomainObject.Predmet.DatumZadnjeOdrzaneSudskeRadnje_1">26.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112</properties:Words>
  <properties:Characters>687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2019-04-26T09:46:00Z</dcterms:created>
  <dc:creator>drabar</dc:creator>
  <cp:lastModifiedBy>Sanja Prodan</cp:lastModifiedBy>
  <cp:lastPrinted>2016-09-05T08:49:00Z</cp:lastPrinted>
  <dcterms:modified xmlns:xsi="http://www.w3.org/2001/XMLSchema-instance" xsi:type="dcterms:W3CDTF">2019-04-26T10:35:00Z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St-51/2019-18 / Zapisnik - Izvještajno ročište (st-51-2019-18-sag-harbor.docx)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