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9cbec" w14:paraId="909cbec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0F3B94">
        <w:rPr>
          <w:lang w:val="hr-HR"/>
        </w:rPr>
        <w:t>709</w:t>
      </w:r>
      <w:r w:rsidRPr="00F20BF1">
        <w:rPr>
          <w:lang w:val="hr-HR"/>
        </w:rPr>
        <w:t>/1</w:t>
      </w:r>
      <w:r>
        <w:rPr>
          <w:lang w:val="hr-HR"/>
        </w:rPr>
        <w:t>5</w:t>
      </w:r>
      <w:r w:rsidRPr="00F20BF1">
        <w:rPr>
          <w:lang w:val="hr-HR"/>
        </w:rPr>
        <w:t>-</w:t>
      </w:r>
      <w:r w:rsidR="005E5721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stečajnog postupka protiv dužnika</w:t>
      </w:r>
      <w:r w:rsidR="000F3B94">
        <w:t xml:space="preserve"> TIR</w:t>
      </w:r>
      <w:r w:rsidR="005E5721">
        <w:t xml:space="preserve"> </w:t>
      </w:r>
      <w:r w:rsidR="00247894">
        <w:t>d.o.o.</w:t>
      </w:r>
      <w:r w:rsidR="002E00D7">
        <w:t>,</w:t>
      </w:r>
      <w:r w:rsidR="00D07ECC">
        <w:t xml:space="preserve"> OIB:</w:t>
      </w:r>
      <w:r w:rsidR="00B908CA">
        <w:t xml:space="preserve"> </w:t>
      </w:r>
      <w:r w:rsidR="000F3B94">
        <w:t>03938355309</w:t>
      </w:r>
      <w:r w:rsidR="00D07ECC">
        <w:t xml:space="preserve"> s</w:t>
      </w:r>
      <w:r w:rsidR="007A0FF6">
        <w:t>a s</w:t>
      </w:r>
      <w:r w:rsidR="000F3B94">
        <w:t>jedištem u Mihovljan 47</w:t>
      </w:r>
      <w:r w:rsidR="005E5721">
        <w:t>,</w:t>
      </w:r>
      <w:r w:rsidR="000F3B94">
        <w:t xml:space="preserve"> Mihovljan, 4</w:t>
      </w:r>
      <w:r w:rsidR="005E5721">
        <w:t>0</w:t>
      </w:r>
      <w:r w:rsidR="000F3B94">
        <w:t>000 Čakovec</w:t>
      </w:r>
      <w:r w:rsidR="00247894">
        <w:t>,</w:t>
      </w:r>
      <w:r w:rsidR="00AD67CB">
        <w:t xml:space="preserve"> d</w:t>
      </w:r>
      <w:r w:rsidR="005E5721">
        <w:t>ana 10</w:t>
      </w:r>
      <w:r w:rsidR="00B82432">
        <w:t>. studenog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</w:t>
      </w:r>
      <w:r w:rsidR="005612AF">
        <w:rPr>
          <w:lang w:val="hr-HR"/>
        </w:rPr>
        <w:t xml:space="preserve"> dužnika</w:t>
      </w:r>
      <w:r w:rsidR="000F3B94">
        <w:t xml:space="preserve"> TIR d.o.o., OIB: 03938355309 sa sjedištem u Mihovljan 47, Mihovljan, 40000 Čakovec</w:t>
      </w:r>
      <w:r>
        <w:t>,</w:t>
      </w:r>
      <w:r w:rsidR="002E00D7">
        <w:t xml:space="preserve"> </w:t>
      </w:r>
      <w:r w:rsidR="00B82432">
        <w:t>iznosi</w:t>
      </w:r>
      <w:r w:rsidR="000F3B94">
        <w:t xml:space="preserve"> 67.001,13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>irektor dužnika</w:t>
      </w:r>
      <w:r w:rsidR="000F3B94">
        <w:t xml:space="preserve"> Ivka Posavec</w:t>
      </w:r>
      <w:r w:rsidR="00247894">
        <w:t>,</w:t>
      </w:r>
      <w:r w:rsidR="000F3B94">
        <w:t xml:space="preserve"> iz Mihovljana, Mihovljan 47, OIB: 11633353232</w:t>
      </w:r>
      <w:r w:rsidR="007E7FB2">
        <w:t xml:space="preserve"> </w:t>
      </w:r>
      <w:r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0F3B94">
        <w:rPr>
          <w:lang w:val="hr-HR"/>
        </w:rPr>
        <w:t>Dana 4. studenog</w:t>
      </w:r>
      <w:r>
        <w:rPr>
          <w:lang w:val="hr-HR"/>
        </w:rPr>
        <w:t xml:space="preserve"> 2015.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 podnio je prijedlog  za otvaranje stečajnog postupka nad dužnikom</w:t>
      </w:r>
      <w:r w:rsidR="000F3B94" w:rsidRPr="000F3B94">
        <w:t xml:space="preserve"> </w:t>
      </w:r>
      <w:r w:rsidR="000F3B94">
        <w:t>TIR d.o.o., OIB: 03938355309 sa sjedištem u Mihovljan 47, Mihovljan, 40000 Čakovec</w:t>
      </w:r>
      <w:r>
        <w:t>, navodeći da du</w:t>
      </w:r>
      <w:r w:rsidR="000F3B94">
        <w:t xml:space="preserve">žnik na dan 1. </w:t>
      </w:r>
      <w:r>
        <w:t>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0F3B94">
        <w:t xml:space="preserve"> 67.001,13</w:t>
      </w:r>
      <w:r w:rsidR="005E5721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E5721">
        <w:rPr>
          <w:lang w:val="hr-HR"/>
        </w:rPr>
        <w:t>10</w:t>
      </w:r>
      <w:r w:rsidR="002E00D7">
        <w:rPr>
          <w:lang w:val="hr-HR"/>
        </w:rPr>
        <w:t>.</w:t>
      </w:r>
      <w:r w:rsidR="00AD67CB">
        <w:rPr>
          <w:lang w:val="hr-HR"/>
        </w:rPr>
        <w:t xml:space="preserve"> 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564B0F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1AFE" w:rsidP="007F64E0" w:rsidR="00131AFE">
      <w:r>
        <w:separator/>
      </w:r>
    </w:p>
  </w:endnote>
  <w:endnote w:id="0" w:type="continuationSeparator">
    <w:p w:rsidRDefault="00131AFE" w:rsidP="007F64E0" w:rsidR="00131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1AFE" w:rsidP="007F64E0" w:rsidR="00131AFE">
      <w:r>
        <w:separator/>
      </w:r>
    </w:p>
  </w:footnote>
  <w:footnote w:id="0" w:type="continuationSeparator">
    <w:p w:rsidRDefault="00131AFE" w:rsidP="007F64E0" w:rsidR="00131A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0F3B94">
      <w:rPr>
        <w:lang w:val="hr-HR"/>
      </w:rPr>
      <w:t>709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5E5721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E4462" w:rsidRPr="006E4462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3B94"/>
    <w:rsid w:val="000F66FC"/>
    <w:rsid w:val="00101379"/>
    <w:rsid w:val="00103E60"/>
    <w:rsid w:val="00106D9C"/>
    <w:rsid w:val="001151B5"/>
    <w:rsid w:val="001156F1"/>
    <w:rsid w:val="00116993"/>
    <w:rsid w:val="0013093F"/>
    <w:rsid w:val="00131AFE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40D1"/>
    <w:rsid w:val="004E64B9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12AF"/>
    <w:rsid w:val="00564B0F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5721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1D9C"/>
    <w:rsid w:val="006D1255"/>
    <w:rsid w:val="006D27A2"/>
    <w:rsid w:val="006E1ADD"/>
    <w:rsid w:val="006E1C76"/>
    <w:rsid w:val="006E20C7"/>
    <w:rsid w:val="006E4462"/>
    <w:rsid w:val="006E47DF"/>
    <w:rsid w:val="006E5537"/>
    <w:rsid w:val="006F6223"/>
    <w:rsid w:val="007031DC"/>
    <w:rsid w:val="007048E5"/>
    <w:rsid w:val="00704EDA"/>
    <w:rsid w:val="00710703"/>
    <w:rsid w:val="00711033"/>
    <w:rsid w:val="0071237B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FF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E7FB2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A06"/>
    <w:rsid w:val="009461A8"/>
    <w:rsid w:val="0094651F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30BEA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60F6A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17A4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075FB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2081"/>
    <w:rsid w:val="00F57996"/>
    <w:rsid w:val="00F61790"/>
    <w:rsid w:val="00F6516D"/>
    <w:rsid w:val="00F67A4F"/>
    <w:rsid w:val="00F70D41"/>
    <w:rsid w:val="00F74EA8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E44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4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4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4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4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E44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4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4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4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4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8203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651419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83187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77542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6441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84354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5362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9929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237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8419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26407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St-709/2015</izvorni_sadrzaj>
    <derivirana_varijabla naziv="DomainObject.Predmet.OznakaBroj_1">St-709/2015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TIR društvo s ograničenom odgovornošću za trgovinu</izvorni_sadrzaj>
    <derivirana_varijabla naziv="DomainObject.Predmet.ProtustrankaFormated_1">  TIR društvo s ograničenom odgovornošću za trgovinu</derivirana_varijabla>
  </DomainObject.Predmet.ProtustrankaFormated>
  <DomainObject.Predmet.ProtustrankaFormatedOIB>
    <izvorni_sadrzaj>  TIR društvo s ograničenom odgovornošću za trgovinu, OIB 03938355309</izvorni_sadrzaj>
    <derivirana_varijabla naziv="DomainObject.Predmet.ProtustrankaFormatedOIB_1">  TIR društvo s ograničenom odgovornošću za trgovinu, OIB 03938355309</derivirana_varijabla>
  </DomainObject.Predmet.ProtustrankaFormatedOIB>
  <DomainObject.Predmet.ProtustrankaFormatedWithAdress>
    <izvorni_sadrzaj> TIR društvo s ograničenom odgovornošću za trgovinu, Mihovljan 47, 40000 Mihovljan</izvorni_sadrzaj>
    <derivirana_varijabla naziv="DomainObject.Predmet.ProtustrankaFormatedWithAdress_1"> TIR društvo s ograničenom odgovornošću za trgovinu, Mihovljan 47, 40000 Mihovljan</derivirana_varijabla>
  </DomainObject.Predmet.ProtustrankaFormatedWithAdress>
  <DomainObject.Predmet.ProtustrankaFormatedWithAdressOIB>
    <izvorni_sadrzaj> TIR društvo s ograničenom odgovornošću za trgovinu, OIB 03938355309, Mihovljan 47, 40000 Mihovljan</izvorni_sadrzaj>
    <derivirana_varijabla naziv="DomainObject.Predmet.ProtustrankaFormatedWithAdressOIB_1"> TIR društvo s ograničenom odgovornošću za trgovinu, OIB 03938355309, Mihovljan 47, 40000 Mihovljan</derivirana_varijabla>
  </DomainObject.Predmet.ProtustrankaFormatedWithAdressOIB>
  <DomainObject.Predmet.ProtustrankaWithAdress>
    <izvorni_sadrzaj>TIR društvo s ograničenom odgovornošću za trgovinu Mihovljan 47, 40000 Mihovljan</izvorni_sadrzaj>
    <derivirana_varijabla naziv="DomainObject.Predmet.ProtustrankaWithAdress_1">TIR društvo s ograničenom odgovornošću za trgovinu Mihovljan 47, 40000 Mihovljan</derivirana_varijabla>
  </DomainObject.Predmet.ProtustrankaWithAdress>
  <DomainObject.Predmet.ProtustrankaWithAdressOIB>
    <izvorni_sadrzaj>TIR društvo s ograničenom odgovornošću za trgovinu, OIB 03938355309, Mihovljan 47, 40000 Mihovljan</izvorni_sadrzaj>
    <derivirana_varijabla naziv="DomainObject.Predmet.ProtustrankaWithAdressOIB_1">TIR društvo s ograničenom odgovornošću za trgovinu, OIB 03938355309, Mihovljan 47, 40000 Mihovljan</derivirana_varijabla>
  </DomainObject.Predmet.ProtustrankaWithAdressOIB>
  <DomainObject.Predmet.ProtustrankaNazivFormated>
    <izvorni_sadrzaj>TIR društvo s ograničenom odgovornošću za trgovinu</izvorni_sadrzaj>
    <derivirana_varijabla naziv="DomainObject.Predmet.ProtustrankaNazivFormated_1">TIR društvo s ograničenom odgovornošću za trgovinu</derivirana_varijabla>
  </DomainObject.Predmet.ProtustrankaNazivFormated>
  <DomainObject.Predmet.ProtustrankaNazivFormatedOIB>
    <izvorni_sadrzaj>TIR društvo s ograničenom odgovornošću za trgovinu, OIB 03938355309</izvorni_sadrzaj>
    <derivirana_varijabla naziv="DomainObject.Predmet.ProtustrankaNazivFormatedOIB_1">TIR društvo s ograničenom odgovornošću za trgovinu, OIB 03938355309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67001.13</izvorni_sadrzaj>
    <derivirana_varijabla naziv="DomainObject.Predmet.TrenutnaVrijednost_1">67001.13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TIR društvo s ograničenom odgovornošću za trgovinu</item>
    </izvorni_sadrzaj>
    <derivirana_varijabla naziv="DomainObject.Predmet.ProtuStrankaListFormated_1">
      <item>TIR društvo s ograničenom odgovornošću za trgovinu</item>
    </derivirana_varijabla>
  </DomainObject.Predmet.ProtuStrankaListFormated>
  <DomainObject.Predmet.ProtuStrankaListFormatedOIB>
    <izvorni_sadrzaj>
      <item>TIR društvo s ograničenom odgovornošću za trgovinu, OIB 03938355309</item>
    </izvorni_sadrzaj>
    <derivirana_varijabla naziv="DomainObject.Predmet.ProtuStrankaListFormatedOIB_1">
      <item>TIR društvo s ograničenom odgovornošću za trgovinu, OIB 03938355309</item>
    </derivirana_varijabla>
  </DomainObject.Predmet.ProtuStrankaListFormatedOIB>
  <DomainObject.Predmet.ProtuStrankaListFormatedWithAdress>
    <izvorni_sadrzaj>
      <item>TIR društvo s ograničenom odgovornošću za trgovinu, Mihovljan 47, 40000 Mihovljan</item>
    </izvorni_sadrzaj>
    <derivirana_varijabla naziv="DomainObject.Predmet.ProtuStrankaListFormatedWithAdress_1">
      <item>TIR društvo s ograničenom odgovornošću za trgovinu, Mihovljan 47, 40000 Mihovljan</item>
    </derivirana_varijabla>
  </DomainObject.Predmet.ProtuStrankaListFormatedWithAdress>
  <DomainObject.Predmet.ProtuStrankaListFormatedWithAdressOIB>
    <izvorni_sadrzaj>
      <item>TIR društvo s ograničenom odgovornošću za trgovinu, OIB 03938355309, Mihovljan 47, 40000 Mihovljan</item>
    </izvorni_sadrzaj>
    <derivirana_varijabla naziv="DomainObject.Predmet.ProtuStrankaListFormatedWithAdressOIB_1">
      <item>TIR društvo s ograničenom odgovornošću za trgovinu, OIB 03938355309, Mihovljan 47, 40000 Mihovljan</item>
    </derivirana_varijabla>
  </DomainObject.Predmet.ProtuStrankaListFormatedWithAdressOIB>
  <DomainObject.Predmet.ProtuStrankaListNazivFormated>
    <izvorni_sadrzaj>
      <item>TIR društvo s ograničenom odgovornošću za trgovinu</item>
    </izvorni_sadrzaj>
    <derivirana_varijabla naziv="DomainObject.Predmet.ProtuStrankaListNazivFormated_1">
      <item>TIR društvo s ograničenom odgovornošću za trgovinu</item>
    </derivirana_varijabla>
  </DomainObject.Predmet.ProtuStrankaListNazivFormated>
  <DomainObject.Predmet.ProtuStrankaListNazivFormatedOIB>
    <izvorni_sadrzaj>
      <item>TIR društvo s ograničenom odgovornošću za trgovinu, OIB 03938355309</item>
    </izvorni_sadrzaj>
    <derivirana_varijabla naziv="DomainObject.Predmet.ProtuStrankaListNazivFormatedOIB_1">
      <item>TIR društvo s ograničenom odgovornošću za trgovinu, OIB 03938355309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TIR društvo s ograničenom odgovornošću za trgovinu</izvorni_sadrzaj>
    <derivirana_varijabla naziv="DomainObject.Predmet.ProtustrankaIDrugi_1">TIR društvo s ograničenom odgovornošću za trgovinu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TIR društvo s ograničenom odgovornošću za trgovinu, OIB 03938355309, Mihovljan 47, 40000 Mihovljan</izvorni_sadrzaj>
    <derivirana_varijabla naziv="DomainObject.Predmet.ProtustrankaIDrugiAdressOIB_1">TIR društvo s ograničenom odgovornošću za trgovinu, OIB 03938355309, Mihovljan 47, 40000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TIR društvo s ograničenom odgovornošću za trgovinu</item>
      <item>e-Oglasna</item>
      <item>Sudski registar</item>
    </izvorni_sadrzaj>
    <derivirana_varijabla naziv="DomainObject.Predmet.SudioniciListNaziv_1">
      <item>Financijska agencija</item>
      <item>TIR društvo s ograničenom odgovornošću za trgovinu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TIR društvo s ograničenom odgovornošću za trgovinu, OIB 03938355309, Mihovljan 47,40000 Mihovljan</item>
      <item>e-Oglasna</item>
      <item>Sudski registar</item>
    </izvorni_sadrzaj>
    <derivirana_varijabla naziv="DomainObject.Predmet.SudioniciListAdressOIB_1">
      <item>Financijska agencija, OIB 85821130368, A.Cesarca 2,42000 Varaždin</item>
      <item>TIR društvo s ograničenom odgovornošću za trgovinu, OIB 03938355309, Mihovljan 47,40000 Mihovljan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03938355309</item>
      <item>, OIB null</item>
      <item>, OIB null</item>
    </izvorni_sadrzaj>
    <derivirana_varijabla naziv="DomainObject.Predmet.SudioniciListNazivOIB_1">
      <item>, OIB 85821130368</item>
      <item>, OIB 03938355309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463</properties:Words>
  <properties:Characters>2484</properties:Characters>
  <properties:Lines>70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2015-11-10T08:41:00Z</dcterms:created>
  <dc:creator>user</dc:creator>
  <cp:lastModifiedBy>Maja Marčec</cp:lastModifiedBy>
  <cp:lastPrinted>2015-11-10T08:43:00Z</cp:lastPrinted>
  <dcterms:modified xmlns:xsi="http://www.w3.org/2001/XMLSchema-instance" xsi:type="dcterms:W3CDTF">2015-11-10T09:06:00Z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