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d027" w14:paraId="948d027"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2C19C5">
        <w:t>MEŠTROVIĆ ELEMENTI j.d.o.o., Šibenska 23, Split, OIB: 27491296762</w:t>
      </w:r>
      <w:r>
        <w:t xml:space="preserve">, dana </w:t>
      </w:r>
      <w:r w:rsidR="00EE7377">
        <w:t>24. siječnja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2C19C5">
        <w:t>MEŠTROVIĆ ELEMENTI j.d.o.o., Šibenska 23, Split, OIB: 27491296762</w:t>
      </w:r>
      <w:r w:rsidRPr="00520E5B">
        <w:t xml:space="preserve">, da u roku od 15 dana solidarno uplate na sudski depozit ovog suda br. HR1623900011300000664, otvoren kod Hrvatske poštanske banke d.d. Zagreb, pozivom na broj </w:t>
      </w:r>
      <w:r w:rsidR="002C19C5">
        <w:t>4190315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2C19C5" w:rsidP="002C19C5" w:rsidR="002C19C5">
      <w:pPr>
        <w:ind w:firstLine="708"/>
        <w:jc w:val="both"/>
      </w:pPr>
      <w:r>
        <w:t>Predlagatelj Financijska agencija, Regionalni centar Split, Podružnica Split je prijedlogom zaprimljenim na Trgovačkom sudu u Splitu, dana 05. studenog 2015. godine predložio otvaranje stečajnog postupka nad dužnikom MEŠTROVIĆ ELEMENTI j.d.o.o., Šibenska 23, Split, OIB: 27491296762.</w:t>
      </w:r>
    </w:p>
    <w:p w:rsidRDefault="002C19C5" w:rsidP="002C19C5" w:rsidR="002C19C5">
      <w:pPr>
        <w:ind w:left="708"/>
        <w:jc w:val="both"/>
      </w:pPr>
    </w:p>
    <w:p w:rsidRDefault="002C19C5" w:rsidP="002C19C5" w:rsidR="002C19C5">
      <w:pPr>
        <w:ind w:firstLine="708"/>
        <w:jc w:val="both"/>
      </w:pPr>
      <w:r>
        <w:t xml:space="preserve">U prijedlogu se u bitnome navodi da dužnik na dan 03. studenog 2015. godine u Očevidniku redoslijeda osnova za plaćanje ima evidentirane neizvršene osnove za plaćanje u </w:t>
      </w:r>
      <w:r>
        <w:lastRenderedPageBreak/>
        <w:t xml:space="preserve">neprekinutom razdoblju od 120 dana, u ukupnom iznosu od 45.471,69 kuna, te da prema podacima HZMO ima jednog zaposlenog, kao i da predlagatelj ne raspolaže drugim podacima o imovini dužnika. </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EE7377">
        <w:t>27. prosinca</w:t>
      </w:r>
      <w:r w:rsidR="00B42E80">
        <w:t xml:space="preserve"> 2016. godine </w:t>
      </w:r>
      <w:r>
        <w:t xml:space="preserve">određeno ročište radi rasprave o uvjetima </w:t>
      </w:r>
      <w:r w:rsidR="008B566D">
        <w:t xml:space="preserve">za otvaranje stečajnog postupka za dan </w:t>
      </w:r>
      <w:r w:rsidR="00EE7377">
        <w:t>24. siječnja 2017</w:t>
      </w:r>
      <w:r w:rsidR="008B566D">
        <w:t xml:space="preserve">. godine. </w:t>
      </w:r>
    </w:p>
    <w:p w:rsidRDefault="00B42E80" w:rsidP="00044F41" w:rsidR="00B42E80">
      <w:pPr>
        <w:ind w:firstLine="708"/>
        <w:jc w:val="both"/>
      </w:pPr>
    </w:p>
    <w:p w:rsidRDefault="00B42E80" w:rsidP="00B42E80" w:rsidR="00B42E80">
      <w:pPr>
        <w:ind w:firstLine="708"/>
        <w:jc w:val="both"/>
      </w:pPr>
      <w:r>
        <w:t xml:space="preserve">Financijska agencija je dana </w:t>
      </w:r>
      <w:r w:rsidR="00EE7377">
        <w:t>23. siječnja 2017</w:t>
      </w:r>
      <w:r>
        <w:t xml:space="preserve">. godine dostavila u spis potvrdu o blokadi računa i novčanih sredstava dužnika iz koje proizlazi da je kod dužnika evidentirano </w:t>
      </w:r>
      <w:r w:rsidR="002C19C5">
        <w:t>566</w:t>
      </w:r>
      <w:r>
        <w:t xml:space="preserve"> dana neprekidne blokade, a nepodmirene obveze na dan </w:t>
      </w:r>
      <w:r w:rsidR="002C19C5">
        <w:t>03</w:t>
      </w:r>
      <w:r w:rsidR="00EE7377">
        <w:t>. studenog</w:t>
      </w:r>
      <w:r w:rsidR="000974EC">
        <w:t xml:space="preserve"> 2015.</w:t>
      </w:r>
      <w:r>
        <w:t xml:space="preserve"> godine iznosile su </w:t>
      </w:r>
      <w:r w:rsidR="002C19C5">
        <w:t>45.471,69</w:t>
      </w:r>
      <w:r>
        <w:t xml:space="preserve"> kn, te podnesak kojim obrazlaže prijedlog za pokretanje stečajnog postupka nad dužnikom.  </w:t>
      </w:r>
    </w:p>
    <w:p w:rsidRDefault="002C19C5" w:rsidP="00B42E80" w:rsidR="002C19C5">
      <w:pPr>
        <w:ind w:firstLine="708"/>
        <w:jc w:val="both"/>
      </w:pPr>
    </w:p>
    <w:p w:rsidRDefault="002C19C5" w:rsidP="002C19C5" w:rsidR="002C19C5">
      <w:pPr>
        <w:ind w:firstLine="708"/>
        <w:jc w:val="both"/>
      </w:pPr>
      <w:r>
        <w:t xml:space="preserve">Dana 17. siječnja 2017. godine u spis zaprimljena potvrda Općinskog suda u Splitu, zemljišnoknjižnog odjela iz koje je razvidno da dužnik MEŠTROVIĆ ELEMENTI j.d.o.o., Šibenska 23, Split, OIB: 27491296762 nije upisan kao vlasnik nekretnina na području nadležnosti navedenog zemljišnoknjižnog odjela (list spisa 14). </w:t>
      </w:r>
    </w:p>
    <w:p w:rsidRDefault="002C19C5" w:rsidP="002C19C5" w:rsidR="002C19C5">
      <w:pPr>
        <w:jc w:val="both"/>
      </w:pPr>
    </w:p>
    <w:p w:rsidRDefault="002C19C5" w:rsidP="002C19C5" w:rsidR="002C19C5">
      <w:pPr>
        <w:ind w:firstLine="708"/>
        <w:jc w:val="both"/>
      </w:pPr>
      <w:r>
        <w:t xml:space="preserve">Policijska uprava Splitsko-dalmatinske dana 17. siječnja 2017. godine u spis je dostavila uvjerenje iz kojeg je razvidno da dužnik MEŠTROVIĆ ELEMENTI j.d.o.o., Šibenska 23, Split, OIB: 27491296762 nije evidentiran kao vlasnik vozila (list spisa 16). </w:t>
      </w:r>
    </w:p>
    <w:p w:rsidRDefault="00B42E80" w:rsidP="002C19C5" w:rsidR="00B42E80">
      <w:pPr>
        <w:jc w:val="both"/>
      </w:pPr>
    </w:p>
    <w:p w:rsidRDefault="00B42E80" w:rsidP="002C19C5" w:rsidR="00EE7377">
      <w:pPr>
        <w:ind w:firstLine="708"/>
        <w:jc w:val="both"/>
      </w:pPr>
      <w:r>
        <w:t xml:space="preserve">Na ročištu održanom dana </w:t>
      </w:r>
      <w:r w:rsidR="00EE7377">
        <w:t>24. siječnja 2017</w:t>
      </w:r>
      <w:r>
        <w:t xml:space="preserve">. godine zz dužnika </w:t>
      </w:r>
      <w:r w:rsidR="002C19C5">
        <w:t>Lovro Meštrović</w:t>
      </w:r>
      <w:r>
        <w:t xml:space="preserve"> se izjasnio o prijedlogu za otvaranje stečajnog postupka nad društvom </w:t>
      </w:r>
      <w:r w:rsidR="002C19C5">
        <w:t>MEŠTROVIĆ ELEMENTI j.d.o.o., Šibenska 23, Split, OIB: 27491296762</w:t>
      </w:r>
      <w:r>
        <w:t xml:space="preserve">, te je izjavio </w:t>
      </w:r>
      <w:r w:rsidR="00D721AE">
        <w:t xml:space="preserve">da je navedeno društvo </w:t>
      </w:r>
      <w:r w:rsidR="00EE7377">
        <w:t>osnovano</w:t>
      </w:r>
      <w:r w:rsidR="002C19C5">
        <w:t xml:space="preserve">  prije 3-4 godine. Glavna djelatnost društva bila je proizvodnje inovativnih dijela u graditeljstvu. Društvo je ostvarivalo prihode od svoje djelatnosti od dana osnutka do dana blokade. U počecima društvo je ostvarilo prihode i do 300.000,00 kn. Od zaposlenih u društvu je u početku bilo troje do četiri, dok je na naposljetku samo on bio zaposlen. Danas društvo nema zaposlenih. Od imovine društvo ne posjeduje nikakve nekretnine, ne posjeduje nikakva vozila. Društvo je za rad i proizvodnj</w:t>
      </w:r>
      <w:r w:rsidR="00625E5B">
        <w:t>u tih kalupa koje su izrađivali koristilo alat,</w:t>
      </w:r>
      <w:r w:rsidR="002C19C5">
        <w:t xml:space="preserve"> međutim taj alat je bio vlasništvo drugog društva ili fizičke osobe, oni su to dali na posudbu.  Društvo je u početku poslovanj</w:t>
      </w:r>
      <w:r w:rsidR="00625E5B">
        <w:t>a</w:t>
      </w:r>
      <w:r w:rsidR="002C19C5">
        <w:t xml:space="preserve"> kupilo računalo, ono bi sada na tržištu vrijedilo cca 1.000,00 kuna, te nema imovinskih prava na tuđim stvarima. Društvo ima novčane tražbine za potraživanja od kupaca i to iznos od nekih 7.000,00 kuna ali </w:t>
      </w:r>
      <w:r w:rsidR="00625E5B">
        <w:t>do</w:t>
      </w:r>
      <w:r w:rsidR="002C19C5">
        <w:t xml:space="preserve"> realizacije naplate istog potraživanja nije došlo. Nikakve druge imovine društvo ne posjeduje. Blokada račun dužnika iznosi 45.000,00 kuna. Navedeni iznos se odnosi polovica na PDV, a polovica na doprinose, a eventualno se manji iznos blokade odnosi na dug prema jednoj prijevozničkoj tvrtci, ali </w:t>
      </w:r>
      <w:r w:rsidR="00625E5B">
        <w:t>manji</w:t>
      </w:r>
      <w:r w:rsidR="002C19C5">
        <w:t xml:space="preserve"> iznos. Istaknuo je da je s prijedlogom za otvaranjem stečajnog postupka</w:t>
      </w:r>
      <w:r w:rsidR="00625E5B">
        <w:t xml:space="preserve"> suglasan</w:t>
      </w:r>
      <w:r w:rsidR="002C19C5">
        <w:t>.</w:t>
      </w:r>
    </w:p>
    <w:p w:rsidRDefault="00B42E80" w:rsidP="002C19C5" w:rsidR="00B42E80">
      <w:pPr>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w:t>
      </w:r>
      <w:r>
        <w:lastRenderedPageBreak/>
        <w:t>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EE7377">
        <w:t>24. siječnja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0D5905">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2C19C5">
      <w:t>1903</w:t>
    </w:r>
    <w:r w:rsidR="00EE7377">
      <w:t>/2015</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2C19C5">
      <w:t>1903</w:t>
    </w:r>
    <w:r w:rsidR="00EE7377">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0D5905"/>
    <w:rsid w:val="002C19C5"/>
    <w:rsid w:val="003C2F22"/>
    <w:rsid w:val="00417EA6"/>
    <w:rsid w:val="00520E5B"/>
    <w:rsid w:val="00625E5B"/>
    <w:rsid w:val="0071519E"/>
    <w:rsid w:val="007F7A84"/>
    <w:rsid w:val="00814EDB"/>
    <w:rsid w:val="00815142"/>
    <w:rsid w:val="00853B3E"/>
    <w:rsid w:val="00894EE3"/>
    <w:rsid w:val="008B566D"/>
    <w:rsid w:val="00981D37"/>
    <w:rsid w:val="00A51DE9"/>
    <w:rsid w:val="00B42E80"/>
    <w:rsid w:val="00B7506F"/>
    <w:rsid w:val="00BA7057"/>
    <w:rsid w:val="00BC7EBC"/>
    <w:rsid w:val="00D721AE"/>
    <w:rsid w:val="00DD0D50"/>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0D5905"/>
    <w:rPr>
      <w:color w:val="808080"/>
      <w:bdr w:space="0" w:sz="0" w:color="auto" w:val="none"/>
      <w:shd w:fill="auto" w:color="auto" w:val="clear"/>
    </w:rPr>
  </w:style>
  <w:style w:customStyle="true" w:styleId="eSPISCCParagraphDefaultFont" w:type="character">
    <w:name w:val="eSPIS_CC_Paragraph Default Font"/>
    <w:basedOn w:val="Zadanifontodlomka"/>
    <w:rsid w:val="000D59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5905"/>
    <w:rPr>
      <w:b/>
      <w:bdr w:space="0" w:sz="0" w:color="auto" w:val="none"/>
      <w:shd w:fill="FFFFCC" w:color="auto" w:val="clear"/>
      <w:lang w:val="hr-HR"/>
    </w:rPr>
  </w:style>
  <w:style w:customStyle="true" w:styleId="PozadinaSvijetloCrvena" w:type="character">
    <w:name w:val="Pozadina_SvijetloCrvena"/>
    <w:basedOn w:val="eSPISCCParagraphDefaultFont"/>
    <w:rsid w:val="000D59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59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0D5905"/>
    <w:rPr>
      <w:color w:val="808080"/>
      <w:bdr w:color="auto" w:space="0" w:sz="0" w:val="none"/>
      <w:shd w:color="auto" w:fill="auto" w:val="clear"/>
    </w:rPr>
  </w:style>
  <w:style w:customStyle="1" w:styleId="eSPISCCParagraphDefaultFont" w:type="character">
    <w:name w:val="eSPIS_CC_Paragraph Default Font"/>
    <w:basedOn w:val="Zadanifontodlomka"/>
    <w:rsid w:val="000D59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5905"/>
    <w:rPr>
      <w:b/>
      <w:bdr w:color="auto" w:space="0" w:sz="0" w:val="none"/>
      <w:shd w:color="auto" w:fill="FFFFCC" w:val="clear"/>
      <w:lang w:val="hr-HR"/>
    </w:rPr>
  </w:style>
  <w:style w:customStyle="1" w:styleId="PozadinaSvijetloCrvena" w:type="character">
    <w:name w:val="Pozadina_SvijetloCrvena"/>
    <w:basedOn w:val="eSPISCCParagraphDefaultFont"/>
    <w:rsid w:val="000D59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59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1903</izvorni_sadrzaj>
    <derivirana_varijabla naziv="DomainObject.Predmet.Broj_1">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St-1903/2015</izvorni_sadrzaj>
    <derivirana_varijabla naziv="DomainObject.Predmet.OznakaBroj_1">St-1903/2015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MEŠTROVIĆ ELEMENTI j.d.o.o.</izvorni_sadrzaj>
    <derivirana_varijabla naziv="DomainObject.Predmet.ProtustrankaFormated_1">  MEŠTROVIĆ ELEMENTI j.d.o.o.</derivirana_varijabla>
  </DomainObject.Predmet.ProtustrankaFormated>
  <DomainObject.Predmet.ProtustrankaFormatedOIB>
    <izvorni_sadrzaj>  MEŠTROVIĆ ELEMENTI j.d.o.o., OIB 27491296762</izvorni_sadrzaj>
    <derivirana_varijabla naziv="DomainObject.Predmet.ProtustrankaFormatedOIB_1">  MEŠTROVIĆ ELEMENTI j.d.o.o., OIB 27491296762</derivirana_varijabla>
  </DomainObject.Predmet.ProtustrankaFormatedOIB>
  <DomainObject.Predmet.ProtustrankaFormatedWithAdress>
    <izvorni_sadrzaj> MEŠTROVIĆ ELEMENTI j.d.o.o., Šibenska 23, 21000 Split</izvorni_sadrzaj>
    <derivirana_varijabla naziv="DomainObject.Predmet.ProtustrankaFormatedWithAdress_1"> MEŠTROVIĆ ELEMENTI j.d.o.o., Šibenska 23, 21000 Split</derivirana_varijabla>
  </DomainObject.Predmet.ProtustrankaFormatedWithAdress>
  <DomainObject.Predmet.ProtustrankaFormatedWithAdressOIB>
    <izvorni_sadrzaj> MEŠTROVIĆ ELEMENTI j.d.o.o., OIB 27491296762, Šibenska 23, 21000 Split</izvorni_sadrzaj>
    <derivirana_varijabla naziv="DomainObject.Predmet.ProtustrankaFormatedWithAdressOIB_1"> MEŠTROVIĆ ELEMENTI j.d.o.o., OIB 27491296762, Šibenska 23, 21000 Split</derivirana_varijabla>
  </DomainObject.Predmet.ProtustrankaFormatedWithAdressOIB>
  <DomainObject.Predmet.ProtustrankaWithAdress>
    <izvorni_sadrzaj>MEŠTROVIĆ ELEMENTI j.d.o.o. Šibenska 23, 21000 Split</izvorni_sadrzaj>
    <derivirana_varijabla naziv="DomainObject.Predmet.ProtustrankaWithAdress_1">MEŠTROVIĆ ELEMENTI j.d.o.o. Šibenska 23, 21000 Split</derivirana_varijabla>
  </DomainObject.Predmet.ProtustrankaWithAdress>
  <DomainObject.Predmet.ProtustrankaWithAdressOIB>
    <izvorni_sadrzaj>MEŠTROVIĆ ELEMENTI j.d.o.o., OIB 27491296762, Šibenska 23, 21000 Split</izvorni_sadrzaj>
    <derivirana_varijabla naziv="DomainObject.Predmet.ProtustrankaWithAdressOIB_1">MEŠTROVIĆ ELEMENTI j.d.o.o., OIB 27491296762, Šibenska 23, 21000 Split</derivirana_varijabla>
  </DomainObject.Predmet.ProtustrankaWithAdressOIB>
  <DomainObject.Predmet.ProtustrankaNazivFormated>
    <izvorni_sadrzaj>MEŠTROVIĆ ELEMENTI j.d.o.o.</izvorni_sadrzaj>
    <derivirana_varijabla naziv="DomainObject.Predmet.ProtustrankaNazivFormated_1">MEŠTROVIĆ ELEMENTI j.d.o.o.</derivirana_varijabla>
  </DomainObject.Predmet.ProtustrankaNazivFormated>
  <DomainObject.Predmet.ProtustrankaNazivFormatedOIB>
    <izvorni_sadrzaj>MEŠTROVIĆ ELEMENTI j.d.o.o., OIB 27491296762</izvorni_sadrzaj>
    <derivirana_varijabla naziv="DomainObject.Predmet.ProtustrankaNazivFormatedOIB_1">MEŠTROVIĆ ELEMENTI j.d.o.o., OIB 27491296762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45471.69</izvorni_sadrzaj>
    <derivirana_varijabla naziv="DomainObject.Predmet.TrenutnaVrijednost_1">45471.69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MEŠTROVIĆ ELEMENTI j.d.o.o.</item>
    </izvorni_sadrzaj>
    <derivirana_varijabla naziv="DomainObject.Predmet.ProtuStrankaListFormated_1">
      <item>MEŠTROVIĆ ELEMENTI j.d.o.o.</item>
    </derivirana_varijabla>
  </DomainObject.Predmet.ProtuStrankaListFormated>
  <DomainObject.Predmet.ProtuStrankaListFormatedOIB>
    <izvorni_sadrzaj>
      <item>MEŠTROVIĆ ELEMENTI j.d.o.o., OIB 27491296762</item>
    </izvorni_sadrzaj>
    <derivirana_varijabla naziv="DomainObject.Predmet.ProtuStrankaListFormatedOIB_1">
      <item>MEŠTROVIĆ ELEMENTI j.d.o.o., OIB 27491296762</item>
    </derivirana_varijabla>
  </DomainObject.Predmet.ProtuStrankaListFormatedOIB>
  <DomainObject.Predmet.ProtuStrankaListFormatedWithAdress>
    <izvorni_sadrzaj>
      <item>MEŠTROVIĆ ELEMENTI j.d.o.o., Šibenska 23, 21000 Split</item>
    </izvorni_sadrzaj>
    <derivirana_varijabla naziv="DomainObject.Predmet.ProtuStrankaListFormatedWithAdress_1">
      <item>MEŠTROVIĆ ELEMENTI j.d.o.o., Šibenska 23, 21000 Split</item>
    </derivirana_varijabla>
  </DomainObject.Predmet.ProtuStrankaListFormatedWithAdress>
  <DomainObject.Predmet.ProtuStrankaListFormatedWithAdressOIB>
    <izvorni_sadrzaj>
      <item>MEŠTROVIĆ ELEMENTI j.d.o.o., OIB 27491296762, Šibenska 23, 21000 Split</item>
    </izvorni_sadrzaj>
    <derivirana_varijabla naziv="DomainObject.Predmet.ProtuStrankaListFormatedWithAdressOIB_1">
      <item>MEŠTROVIĆ ELEMENTI j.d.o.o., OIB 27491296762, Šibenska 23, 21000 Split</item>
    </derivirana_varijabla>
  </DomainObject.Predmet.ProtuStrankaListFormatedWithAdressOIB>
  <DomainObject.Predmet.ProtuStrankaListNazivFormated>
    <izvorni_sadrzaj>
      <item>MEŠTROVIĆ ELEMENTI j.d.o.o.</item>
    </izvorni_sadrzaj>
    <derivirana_varijabla naziv="DomainObject.Predmet.ProtuStrankaListNazivFormated_1">
      <item>MEŠTROVIĆ ELEMENTI j.d.o.o.</item>
    </derivirana_varijabla>
  </DomainObject.Predmet.ProtuStrankaListNazivFormated>
  <DomainObject.Predmet.ProtuStrankaListNazivFormatedOIB>
    <izvorni_sadrzaj>
      <item>MEŠTROVIĆ ELEMENTI j.d.o.o., OIB 27491296762</item>
    </izvorni_sadrzaj>
    <derivirana_varijabla naziv="DomainObject.Predmet.ProtuStrankaListNazivFormatedOIB_1">
      <item>MEŠTROVIĆ ELEMENTI j.d.o.o., OIB 27491296762</item>
    </derivirana_varijabla>
  </DomainObject.Predmet.ProtuStrankaListNazivFormatedOIB>
  <DomainObject.Predmet.OstaliListFormated>
    <izvorni_sadrzaj>
      <item>Lovro Meštrović</item>
    </izvorni_sadrzaj>
    <derivirana_varijabla naziv="DomainObject.Predmet.OstaliListFormated_1">
      <item>Lovro Meštrović</item>
    </derivirana_varijabla>
  </DomainObject.Predmet.OstaliListFormated>
  <DomainObject.Predmet.OstaliListFormatedOIB>
    <izvorni_sadrzaj>
      <item>Lovro Meštrović, OIB 87056379754</item>
    </izvorni_sadrzaj>
    <derivirana_varijabla naziv="DomainObject.Predmet.OstaliListFormatedOIB_1">
      <item>Lovro Meštrović, OIB 87056379754</item>
    </derivirana_varijabla>
  </DomainObject.Predmet.OstaliListFormatedOIB>
  <DomainObject.Predmet.OstaliListFormatedWithAdress>
    <izvorni_sadrzaj>
      <item>Lovro Meštrović, Šibenska 23, 21000 Split</item>
    </izvorni_sadrzaj>
    <derivirana_varijabla naziv="DomainObject.Predmet.OstaliListFormatedWithAdress_1">
      <item>Lovro Meštrović, Šibenska 23, 21000 Split</item>
    </derivirana_varijabla>
  </DomainObject.Predmet.OstaliListFormatedWithAdress>
  <DomainObject.Predmet.OstaliListFormatedWithAdressOIB>
    <izvorni_sadrzaj>
      <item>Lovro Meštrović, OIB 87056379754, Šibenska 23, 21000 Split</item>
    </izvorni_sadrzaj>
    <derivirana_varijabla naziv="DomainObject.Predmet.OstaliListFormatedWithAdressOIB_1">
      <item>Lovro Meštrović, OIB 87056379754, Šibenska 23, 21000 Split</item>
    </derivirana_varijabla>
  </DomainObject.Predmet.OstaliListFormatedWithAdressOIB>
  <DomainObject.Predmet.OstaliListNazivFormated>
    <izvorni_sadrzaj>
      <item>Lovro Meštrović</item>
    </izvorni_sadrzaj>
    <derivirana_varijabla naziv="DomainObject.Predmet.OstaliListNazivFormated_1">
      <item>Lovro Meštrović</item>
    </derivirana_varijabla>
  </DomainObject.Predmet.OstaliListNazivFormated>
  <DomainObject.Predmet.OstaliListNazivFormatedOIB>
    <izvorni_sadrzaj>
      <item>Lovro Meštrović, OIB 87056379754</item>
    </izvorni_sadrzaj>
    <derivirana_varijabla naziv="DomainObject.Predmet.OstaliListNazivFormatedOIB_1">
      <item>Lovro Meštrović, OIB 87056379754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MEŠTROVIĆ ELEMENTI j.d.o.o.</izvorni_sadrzaj>
    <derivirana_varijabla naziv="DomainObject.Predmet.ProtustrankaIDrugi_1">MEŠTROVIĆ ELEMENTI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MEŠTROVIĆ ELEMENTI j.d.o.o., OIB 27491296762, Šibenska 23, 21000 Split</izvorni_sadrzaj>
    <derivirana_varijabla naziv="DomainObject.Predmet.ProtustrankaIDrugiAdressOIB_1">MEŠTROVIĆ ELEMENTI j.d.o.o., OIB 27491296762, Šibenska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MEŠTROVIĆ ELEMENTI j.d.o.o.</item>
      <item>FINANCIJSKA AGENCIJA, RC SPLIT</item>
      <item>Lovro Meštrović</item>
    </izvorni_sadrzaj>
    <derivirana_varijabla naziv="DomainObject.Predmet.SudioniciListNaziv_1">
      <item>MEŠTROVIĆ ELEMENTI j.d.o.o.</item>
      <item>FINANCIJSKA AGENCIJA, RC SPLIT</item>
      <item>Lovro Meštrović</item>
    </derivirana_varijabla>
  </DomainObject.Predmet.SudioniciListNaziv>
  <DomainObject.Predmet.SudioniciListAdressOIB>
    <izvorni_sadrzaj>
      <item>MEŠTROVIĆ ELEMENTI j.d.o.o., OIB 27491296762, Šibenska 23,21000 Split</item>
      <item>FINANCIJSKA AGENCIJA, RC SPLIT, OIB 85821130368, Mažuranićevo šetalište 24 b,21000 Split</item>
      <item>Lovro Meštrović, OIB 87056379754, Šibenska 23,21000 Split</item>
    </izvorni_sadrzaj>
    <derivirana_varijabla naziv="DomainObject.Predmet.SudioniciListAdressOIB_1">
      <item>MEŠTROVIĆ ELEMENTI j.d.o.o., OIB 27491296762, Šibenska 23,21000 Split</item>
      <item>FINANCIJSKA AGENCIJA, RC SPLIT, OIB 85821130368, Mažuranićevo šetalište 24 b,21000 Split</item>
      <item>Lovro Meštrović, OIB 87056379754, Šibenska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27491296762</item>
      <item>, OIB 85821130368</item>
      <item>, OIB 87056379754</item>
    </izvorni_sadrzaj>
    <derivirana_varijabla naziv="DomainObject.Predmet.SudioniciListNazivOIB_1">
      <item>, OIB 27491296762</item>
      <item>, OIB 85821130368</item>
      <item>, OIB 87056379754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B98983-4FE1-4936-8585-6ABC5DB20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1096</properties:Words>
  <properties:Characters>6132</properties:Characters>
  <properties:Lines>133</properties:Lines>
  <properties:Paragraphs>38</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2017-01-24T13:14:00Z</cp:lastPrinted>
  <dcterms:modified xmlns:xsi="http://www.w3.org/2001/XMLSchema-instance" xsi:type="dcterms:W3CDTF">2017-01-24T13:18:00Z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