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c000" w14:paraId="658c000" w:rsidRDefault="00AE649C" w:rsidP="00654B56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654B56" w:rsidP="00654B56" w:rsidR="00AE649C" w:rsidRPr="00B76F3C">
      <w:pPr>
        <w:pStyle w:val="SudNaziv"/>
        <w:ind w:firstLine="708" w:left="4248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54B56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St-298/16-4</w:t>
      </w:r>
      <w:r w:rsidR="00EA1C6D">
        <w:tab/>
      </w:r>
    </w:p>
    <w:p w:rsidRDefault="00654B56" w:rsidP="00654B56" w:rsidR="00654B56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654B56" w:rsidP="00654B56" w:rsidR="00654B5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654B56" w:rsidP="00654B56" w:rsidR="00654B5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654B56" w:rsidP="00654B56" w:rsidR="00654B56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654B56" w:rsidP="00654B56" w:rsidR="00654B56">
      <w:pPr>
        <w:spacing w:after="0"/>
        <w:jc w:val="right"/>
        <w:rPr>
          <w:lang w:eastAsia="hr-HR"/>
        </w:rPr>
      </w:pPr>
    </w:p>
    <w:p w:rsidRDefault="00654B56" w:rsidP="00654B56" w:rsidR="00654B56">
      <w:pPr>
        <w:spacing w:after="0"/>
        <w:jc w:val="right"/>
      </w:pPr>
    </w:p>
    <w:p w:rsidRDefault="00654B56" w:rsidP="00654B56" w:rsidR="00654B56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PINUS d.o.o., Beretinec, A. Lisičaka 4, OIB: 91616907512,  11. ožujka 2016. temeljem čl. 430. Stečajnog zakona („NN“ 71/15, u daljnjem tekstu SZ) objavljuje sljedeći</w:t>
      </w:r>
    </w:p>
    <w:p w:rsidRDefault="00654B56" w:rsidP="00654B56" w:rsidR="00654B56">
      <w:pPr>
        <w:spacing w:after="0"/>
        <w:jc w:val="center"/>
      </w:pPr>
    </w:p>
    <w:p w:rsidRDefault="00654B56" w:rsidP="00654B56" w:rsidR="00654B56">
      <w:pPr>
        <w:spacing w:after="0"/>
        <w:jc w:val="center"/>
      </w:pPr>
      <w:r>
        <w:t>OGLAS</w:t>
      </w:r>
    </w:p>
    <w:p w:rsidRDefault="00654B56" w:rsidP="00654B56" w:rsidR="00654B56">
      <w:pPr>
        <w:spacing w:after="0"/>
      </w:pPr>
    </w:p>
    <w:p w:rsidRDefault="00654B56" w:rsidP="00654B56" w:rsidR="00654B56">
      <w:pPr>
        <w:spacing w:after="0"/>
        <w:jc w:val="both"/>
      </w:pPr>
      <w:r>
        <w:t>1/</w:t>
      </w:r>
      <w:r>
        <w:tab/>
        <w:t>Utvrđuje se da ukupni iznos evidentiranog duga dužnika PINUS d.o.o., Beretinec, A. Lisičaka 4, OIB: 91616907512  iznosi 5.705,17 kn.</w:t>
      </w:r>
    </w:p>
    <w:p w:rsidRDefault="00654B56" w:rsidP="00654B56" w:rsidR="00654B56">
      <w:pPr>
        <w:spacing w:after="0"/>
        <w:jc w:val="both"/>
      </w:pPr>
    </w:p>
    <w:p w:rsidRDefault="00654B56" w:rsidP="00654B56" w:rsidR="00654B56">
      <w:pPr>
        <w:spacing w:after="0"/>
        <w:jc w:val="both"/>
      </w:pPr>
      <w:r>
        <w:t>2/</w:t>
      </w:r>
      <w:r>
        <w:tab/>
        <w:t xml:space="preserve"> Poziva se direktor dužnika Marija Igrec iz Beretinca, A. Lisičaka 43, OIB: 58908982341 da u roku od 15 dana od dana objave ovog oglasa na e-oglasnoj ploči suda podnese ovome sudu, pozivom na gornji broj spisa, javnobilježnički ovjerovljeni prokazni popis imovine i obveza dužnika na propisanom obrascu.</w:t>
      </w:r>
    </w:p>
    <w:p w:rsidRDefault="00654B56" w:rsidP="00654B56" w:rsidR="00654B56">
      <w:pPr>
        <w:spacing w:after="0"/>
        <w:jc w:val="both"/>
      </w:pPr>
    </w:p>
    <w:p w:rsidRDefault="00654B56" w:rsidP="00654B56" w:rsidR="00654B56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54B56" w:rsidP="00654B56" w:rsidR="00654B56">
      <w:pPr>
        <w:spacing w:after="0"/>
      </w:pPr>
    </w:p>
    <w:p w:rsidRDefault="00654B56" w:rsidP="00654B56" w:rsidR="00654B56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654B56" w:rsidP="00654B56" w:rsidR="00654B56">
      <w:pPr>
        <w:spacing w:after="0"/>
        <w:jc w:val="both"/>
        <w:rPr>
          <w:color w:val="000000"/>
        </w:rPr>
      </w:pPr>
      <w:r>
        <w:tab/>
      </w:r>
    </w:p>
    <w:p w:rsidRDefault="00654B56" w:rsidP="00654B56" w:rsidR="00654B56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22029816 otvoren kod Hrvatske poštanske banke. </w:t>
      </w:r>
    </w:p>
    <w:p w:rsidRDefault="00654B56" w:rsidP="00654B56" w:rsidR="00654B56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654B56" w:rsidP="00654B56" w:rsidR="00654B56">
      <w:pPr>
        <w:spacing w:after="0"/>
        <w:jc w:val="both"/>
      </w:pPr>
    </w:p>
    <w:p w:rsidRDefault="00654B56" w:rsidP="00654B56" w:rsidR="00654B56">
      <w:pPr>
        <w:spacing w:after="0"/>
        <w:jc w:val="center"/>
      </w:pPr>
      <w:r>
        <w:lastRenderedPageBreak/>
        <w:t>U Varaždinu, 11. ožujka 2016.</w:t>
      </w:r>
    </w:p>
    <w:p w:rsidRDefault="00654B56" w:rsidP="00654B56" w:rsidR="00654B56">
      <w:pPr>
        <w:spacing w:after="0"/>
        <w:jc w:val="both"/>
      </w:pPr>
    </w:p>
    <w:p w:rsidRDefault="00654B56" w:rsidP="00654B56" w:rsidR="00654B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54B56" w:rsidP="00654B56" w:rsidR="00654B56">
      <w:pPr>
        <w:spacing w:after="0"/>
      </w:pPr>
    </w:p>
    <w:p w:rsidRDefault="00654B56" w:rsidP="00654B56" w:rsidR="00654B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654B56" w:rsidR="00CB0EA4">
      <w:pPr>
        <w:pStyle w:val="Naslovdokumenta"/>
        <w:spacing w:after="0"/>
      </w:pPr>
    </w:p>
    <w:p w:rsidRDefault="0071688E" w:rsidP="00654B56" w:rsidR="0071688E">
      <w:pPr>
        <w:pStyle w:val="Poetniodjeljak"/>
        <w:spacing w:after="0"/>
      </w:pPr>
    </w:p>
    <w:p w:rsidRDefault="00A21F0D" w:rsidP="00654B56" w:rsidR="00A21F0D">
      <w:pPr>
        <w:pStyle w:val="NormaleSPIS"/>
        <w:spacing w:after="0"/>
        <w:rPr>
          <w:noProof/>
        </w:rPr>
      </w:pPr>
    </w:p>
    <w:p w:rsidRDefault="00DA0242" w:rsidP="00654B56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B56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48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St-298/2016-4</izvorni_sadrzaj>
    <derivirana_varijabla naziv="DomainObject.Oznaka_1">St-298/2016-4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PINUS društvo s ograničenom odgovornošću za izradu stolarije i građevinarstvo zastupanog po punomoćniku Marija Igrec</izvorni_sadrzaj>
    <derivirana_varijabla naziv="DomainObject.Predmet.ProtustrankaFormated_1">  PINUS društvo s ograničenom odgovornošću za izradu stolarije i građevinarstvo zastupanog po punomoćniku Marija Igrec</derivirana_varijabla>
  </DomainObject.Predmet.ProtustrankaFormated>
  <DomainObject.Predmet.ProtustrankaFormatedOIB>
    <izvorni_sadrzaj>  PINUS društvo s ograničenom odgovornošću za izradu stolarije i građevinarstvo, OIB 91616907512 zastupanog po punomoćniku Marija Igrec</izvorni_sadrzaj>
    <derivirana_varijabla naziv="DomainObject.Predmet.ProtustrankaFormatedOIB_1">  PINUS društvo s ograničenom odgovornošću za izradu stolarije i građevinarstvo, OIB 91616907512 zastupanog po punomoćniku Marija Igrec</derivirana_varijabla>
  </DomainObject.Predmet.ProtustrankaFormatedOIB>
  <DomainObject.Predmet.ProtustrankaFormatedWithAdress>
    <izvorni_sadrzaj> PINUS društvo s ograničenom odgovornošću za izradu stolarije i građevinarstvo, Augusta Lisičaka 4, 42204 Beretinec zastupanog po punomoćniku Marija Igrec</izvorni_sadrzaj>
    <derivirana_varijabla naziv="DomainObject.Predmet.ProtustrankaFormatedWithAdress_1"> PINUS društvo s ograničenom odgovornošću za izradu stolarije i građevinarstvo, Augusta Lisičaka 4, 42204 Beretinec zastupanog po punomoćniku Marija Igrec</derivirana_varijabla>
  </DomainObject.Predmet.ProtustrankaFormatedWithAdress>
  <DomainObject.Predmet.ProtustrankaFormatedWithAdressOIB>
    <izvorni_sadrzaj> PINUS društvo s ograničenom odgovornošću za izradu stolarije i građevinarstvo, OIB 91616907512, Augusta Lisičaka 4, 42204 Beretinec zastupanog po punomoćniku Marija Igrec</izvorni_sadrzaj>
    <derivirana_varijabla naziv="DomainObject.Predmet.ProtustrankaFormatedWithAdressOIB_1"> PINUS društvo s ograničenom odgovornošću za izradu stolarije i građevinarstvo, OIB 91616907512, Augusta Lisičaka 4, 42204 Beretinec zastupanog po punomoćniku Marija Igrec</derivirana_varijabla>
  </DomainObject.Predmet.ProtustrankaFormatedWithAdressOIB>
  <DomainObject.Predmet.ProtustrankaWithAdress>
    <izvorni_sadrzaj>PINUS društvo s ograničenom odgovornošću za izradu stolarije i građevinarstvo Augusta Lisičaka 4, 42204 Beretinec</izvorni_sadrzaj>
    <derivirana_varijabla naziv="DomainObject.Predmet.ProtustrankaWithAdress_1">PINUS društvo s ograničenom odgovornošću za izradu stolarije i građevinarstvo Augusta Lisičaka 4, 42204 Beretinec</derivirana_varijabla>
  </DomainObject.Predmet.ProtustrankaWithAdress>
  <DomainObject.Predmet.ProtustrankaWithAdressOIB>
    <izvorni_sadrzaj>PINUS društvo s ograničenom odgovornošću za izradu stolarije i građevinarstvo, OIB 91616907512, Augusta Lisičaka 4, 42204 Beretinec</izvorni_sadrzaj>
    <derivirana_varijabla naziv="DomainObject.Predmet.ProtustrankaWithAdressOIB_1">PINUS društvo s ograničenom odgovornošću za izradu stolarije i građevinarstvo, OIB 91616907512, Augusta Lisičaka 4, 42204 Beretinec</derivirana_varijabla>
  </DomainObject.Predmet.ProtustrankaWithAdressOIB>
  <DomainObject.Predmet.ProtustrankaNazivFormated>
    <izvorni_sadrzaj>PINUS društvo s ograničenom odgovornošću za izradu stolarije i građevinarstvo</izvorni_sadrzaj>
    <derivirana_varijabla naziv="DomainObject.Predmet.ProtustrankaNazivFormated_1">PINUS društvo s ograničenom odgovornošću za izradu stolarije i građevinarstvo</derivirana_varijabla>
  </DomainObject.Predmet.ProtustrankaNazivFormated>
  <DomainObject.Predmet.ProtustrankaNazivFormatedOIB>
    <izvorni_sadrzaj>PINUS društvo s ograničenom odgovornošću za izradu stolarije i građevinarstvo, OIB 91616907512</izvorni_sadrzaj>
    <derivirana_varijabla naziv="DomainObject.Predmet.ProtustrankaNazivFormatedOIB_1">PINUS društvo s ograničenom odgovornošću za izradu stolarije i građevinarstvo, OIB 91616907512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5705.17</izvorni_sadrzaj>
    <derivirana_varijabla naziv="DomainObject.Predmet.TrenutnaVrijednost_1">5705.17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PINUS društvo s ograničenom odgovornošću za izradu stolarije i građevinarstvo zastupanog po punomoćniku Marija Igrec</item>
    </izvorni_sadrzaj>
    <derivirana_varijabla naziv="DomainObject.Predmet.ProtuStrankaListFormated_1">
      <item>PINUS društvo s ograničenom odgovornošću za izradu stolarije i građevinarstvo zastupanog po punomoćniku Marija Igrec</item>
    </derivirana_varijabla>
  </DomainObject.Predmet.ProtuStrankaListFormated>
  <DomainObject.Predmet.ProtuStrankaListFormatedOIB>
    <izvorni_sadrzaj>
      <item>PINUS društvo s ograničenom odgovornošću za izradu stolarije i građevinarstvo, OIB 91616907512 zastupanog po punomoćniku Marija Igrec</item>
    </izvorni_sadrzaj>
    <derivirana_varijabla naziv="DomainObject.Predmet.ProtuStrankaListFormatedOIB_1">
      <item>PINUS društvo s ograničenom odgovornošću za izradu stolarije i građevinarstvo, OIB 91616907512 zastupanog po punomoćniku Marija Igrec</item>
    </derivirana_varijabla>
  </DomainObject.Predmet.ProtuStrankaListFormatedOIB>
  <DomainObject.Predmet.ProtuStrankaListFormatedWithAdress>
    <izvorni_sadrzaj>
      <item>PINUS društvo s ograničenom odgovornošću za izradu stolarije i građevinarstvo, Augusta Lisičaka 4, 42204 Beretinec zastupanog po punomoćniku Marija Igrec</item>
    </izvorni_sadrzaj>
    <derivirana_varijabla naziv="DomainObject.Predmet.ProtuStrankaListFormatedWithAdress_1">
      <item>PINUS društvo s ograničenom odgovornošću za izradu stolarije i građevinarstvo, Augusta Lisičaka 4, 42204 Beretinec zastupanog po punomoćniku Marija Igrec</item>
    </derivirana_varijabla>
  </DomainObject.Predmet.ProtuStrankaListFormatedWithAdress>
  <DomainObject.Predmet.ProtuStrankaListFormatedWithAdressOIB>
    <izvorni_sadrzaj>
      <item>PINUS društvo s ograničenom odgovornošću za izradu stolarije i građevinarstvo, OIB 91616907512, Augusta Lisičaka 4, 42204 Beretinec zastupanog po punomoćniku Marija Igrec</item>
    </izvorni_sadrzaj>
    <derivirana_varijabla naziv="DomainObject.Predmet.ProtuStrankaListFormatedWithAdressOIB_1">
      <item>PINUS društvo s ograničenom odgovornošću za izradu stolarije i građevinarstvo, OIB 91616907512, Augusta Lisičaka 4, 42204 Beretinec zastupanog po punomoćniku Marija Igrec</item>
    </derivirana_varijabla>
  </DomainObject.Predmet.ProtuStrankaListFormatedWithAdressOIB>
  <DomainObject.Predmet.ProtuStrankaListNazivFormated>
    <izvorni_sadrzaj>
      <item>PINUS društvo s ograničenom odgovornošću za izradu stolarije i građevinarstvo</item>
    </izvorni_sadrzaj>
    <derivirana_varijabla naziv="DomainObject.Predmet.ProtuStrankaListNazivFormated_1">
      <item>PINUS društvo s ograničenom odgovornošću za izradu stolarije i građevinarstvo</item>
    </derivirana_varijabla>
  </DomainObject.Predmet.ProtuStrankaListNazivFormated>
  <DomainObject.Predmet.ProtuStrankaListNazivFormatedOIB>
    <izvorni_sadrzaj>
      <item>PINUS društvo s ograničenom odgovornošću za izradu stolarije i građevinarstvo, OIB 91616907512</item>
    </izvorni_sadrzaj>
    <derivirana_varijabla naziv="DomainObject.Predmet.ProtuStrankaListNazivFormatedOIB_1">
      <item>PINUS društvo s ograničenom odgovornošću za izradu stolarije i građevinarstvo, OIB 91616907512</item>
    </derivirana_varijabla>
  </DomainObject.Predmet.ProtuStrankaListNazivFormatedOIB>
  <DomainObject.Predmet.OstaliListFormated>
    <izvorni_sadrzaj>
      <item>Sudski registar</item>
      <item>Marija Igrec punomoćnik sudionika u postupku PINUS društvo s ograničenom odgovornošću za izradu stolarije i građevinarstvo</item>
    </izvorni_sadrzaj>
    <derivirana_varijabla naziv="DomainObject.Predmet.OstaliListFormated_1">
      <item>Sudski registar</item>
      <item>Marija Igrec punomoćnik sudionika u postupku PINUS društvo s ograničenom odgovornošću za izradu stolarije i građevinarstvo</item>
    </derivirana_varijabla>
  </DomainObject.Predmet.OstaliListFormated>
  <DomainObject.Predmet.OstaliListFormatedOIB>
    <izvorni_sadrzaj>
      <item>Sudski registar</item>
      <item>Marija Igrec, OIB 58908982341 punomoćnik sudionika u postupku PINUS društvo s ograničenom odgovornošću za izradu stolarije i građevinarstvo</item>
    </izvorni_sadrzaj>
    <derivirana_varijabla naziv="DomainObject.Predmet.OstaliListFormatedOIB_1">
      <item>Sudski registar</item>
      <item>Marija Igrec, OIB 58908982341 punomoćnik sudionika u postupku PINUS društvo s ograničenom odgovornošću za izradu stolarije i građevinarstvo</item>
    </derivirana_varijabla>
  </DomainObject.Predmet.OstaliListFormatedOIB>
  <DomainObject.Predmet.OstaliListFormatedWithAdress>
    <izvorni_sadrzaj>
      <item>Sudski registar</item>
      <item>Marija Igrec, Augusta Lisičaka 4, 42204 Beretinec punomoćnik sudionika u postupku PINUS društvo s ograničenom odgovornošću za izradu stolarije i građevinarstvo</item>
    </izvorni_sadrzaj>
    <derivirana_varijabla naziv="DomainObject.Predmet.OstaliListFormatedWithAdress_1">
      <item>Sudski registar</item>
      <item>Marija Igrec, Augusta Lisičaka 4, 42204 Beretinec punomoćnik sudionika u postupku PINUS društvo s ograničenom odgovornošću za izradu stolarije i građevinarstvo</item>
    </derivirana_varijabla>
  </DomainObject.Predmet.OstaliListFormatedWithAdress>
  <DomainObject.Predmet.OstaliListFormatedWithAdressOIB>
    <izvorni_sadrzaj>
      <item>Sudski registar</item>
      <item>Marija Igrec, OIB 58908982341, Augusta Lisičaka 4, 42204 Beretinec punomoćnik sudionika u postupku PINUS društvo s ograničenom odgovornošću za izradu stolarije i građevinarstvo</item>
    </izvorni_sadrzaj>
    <derivirana_varijabla naziv="DomainObject.Predmet.OstaliListFormatedWithAdressOIB_1">
      <item>Sudski registar</item>
      <item>Marija Igrec, OIB 58908982341, Augusta Lisičaka 4, 42204 Beretinec punomoćnik sudionika u postupku PINUS društvo s ograničenom odgovornošću za izradu stolarije i građevinarstvo</item>
    </derivirana_varijabla>
  </DomainObject.Predmet.OstaliListFormatedWithAdressOIB>
  <DomainObject.Predmet.OstaliListNazivFormated>
    <izvorni_sadrzaj>
      <item>Sudski registar</item>
      <item>Marija Igrec</item>
    </izvorni_sadrzaj>
    <derivirana_varijabla naziv="DomainObject.Predmet.OstaliListNazivFormated_1">
      <item>Sudski registar</item>
      <item>Marija Igrec</item>
    </derivirana_varijabla>
  </DomainObject.Predmet.OstaliListNazivFormated>
  <DomainObject.Predmet.OstaliListNazivFormatedOIB>
    <izvorni_sadrzaj>
      <item>Sudski registar</item>
      <item>Marija Igrec, OIB 58908982341</item>
    </izvorni_sadrzaj>
    <derivirana_varijabla naziv="DomainObject.Predmet.OstaliListNazivFormatedOIB_1">
      <item>Sudski registar</item>
      <item>Marija Igrec, OIB 58908982341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St-298/2016-4</izvorni_sadrzaj>
    <derivirana_varijabla naziv="DomainObject.PoslovniBrojDokumenta_1">St-298/2016-4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PINUS društvo s ograničenom odgovornošću za izradu stolarije i građevinarstvo</izvorni_sadrzaj>
    <derivirana_varijabla naziv="DomainObject.Predmet.ProtustrankaIDrugi_1">PINUS društvo s ograničenom odgovornošću za izradu stolarije i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PINUS društvo s ograničenom odgovornošću za izradu stolarije i građevinarstvo, OIB 91616907512, Augusta Lisičaka 4, 42204 Beretinec</izvorni_sadrzaj>
    <derivirana_varijabla naziv="DomainObject.Predmet.ProtustrankaIDrugiAdressOIB_1">PINUS društvo s ograničenom odgovornošću za izradu stolarije i građevinarstvo, OIB 91616907512, Augusta Lisičaka 4,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PINUS društvo s ograničenom odgovornošću za izradu stolarije i građevinarstvo</item>
      <item>Sudski registar</item>
      <item>Marija Igrec</item>
    </izvorni_sadrzaj>
    <derivirana_varijabla naziv="DomainObject.Predmet.SudioniciListNaziv_1">
      <item>Financijska agencija</item>
      <item>PINUS društvo s ograničenom odgovornošću za izradu stolarije i građevinarstvo</item>
      <item>Sudski registar</item>
      <item>Marija Igrec</item>
    </derivirana_varijabla>
  </DomainObject.Predmet.SudioniciListNaziv>
  <DomainObject.Predmet.SudioniciListAdressOIB>
    <izvorni_sadrzaj>
      <item>Financijska agencija, OIB 85821130368, A. Cesarca 2,42000 Varaždin</item>
      <item>PINUS društvo s ograničenom odgovornošću za izradu stolarije i građevinarstvo, OIB 91616907512, Augusta Lisičaka 4,42204 Beretinec</item>
      <item>Sudski registar</item>
      <item>Marija Igrec, OIB 58908982341, Augusta Lisičaka 4,42204 Beretinec</item>
    </izvorni_sadrzaj>
    <derivirana_varijabla naziv="DomainObject.Predmet.SudioniciListAdressOIB_1">
      <item>Financijska agencija, OIB 85821130368, A. Cesarca 2,42000 Varaždin</item>
      <item>PINUS društvo s ograničenom odgovornošću za izradu stolarije i građevinarstvo, OIB 91616907512, Augusta Lisičaka 4,42204 Beretinec</item>
      <item>Sudski registar</item>
      <item>Marija Igrec, OIB 58908982341, Augusta Lisičaka 4,42204 Beretinec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B821D-6C56-4AE2-BADE-8EBAE9A2A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1981</properties:Characters>
  <properties:Lines>53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2016-03-11T11:14:00Z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St-298/2016-4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