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00ee" w14:paraId="9d400ee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84A3A" w:rsidR="003C4FB7">
      <w:pPr>
        <w:ind w:firstLine="708" w:left="5664"/>
        <w:rPr>
          <w:b/>
          <w:color w:val="000000"/>
        </w:rPr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03595B">
        <w:rPr>
          <w:color w:val="000000"/>
        </w:rPr>
        <w:t>1714/2016-31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B84A3A" w:rsidR="00B84A3A" w:rsidRPr="002378CA">
      <w:pPr>
        <w:ind w:firstLine="708"/>
        <w:jc w:val="both"/>
        <w:rPr>
          <w:b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="00B84A3A"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725EFF">
        <w:rPr>
          <w:b/>
        </w:rPr>
        <w:t xml:space="preserve">BADALIĆ d.o.o., </w:t>
      </w:r>
      <w:proofErr w:type="spellStart"/>
      <w:r w:rsidR="00725EFF">
        <w:rPr>
          <w:b/>
        </w:rPr>
        <w:t>Okučani</w:t>
      </w:r>
      <w:proofErr w:type="spellEnd"/>
      <w:r w:rsidR="00725EFF">
        <w:rPr>
          <w:b/>
        </w:rPr>
        <w:t xml:space="preserve">, Kralja Tomislava </w:t>
      </w:r>
      <w:proofErr w:type="spellStart"/>
      <w:r w:rsidR="00725EFF">
        <w:rPr>
          <w:b/>
        </w:rPr>
        <w:t>bb</w:t>
      </w:r>
      <w:proofErr w:type="spellEnd"/>
      <w:r w:rsidR="00725EFF">
        <w:rPr>
          <w:b/>
        </w:rPr>
        <w:t>, OIB: 57340544344</w:t>
      </w:r>
      <w:r w:rsidR="00B84A3A">
        <w:t xml:space="preserve">, </w:t>
      </w:r>
      <w:r w:rsidR="0003595B">
        <w:t>3. kolovoza</w:t>
      </w:r>
      <w:r w:rsidR="00B84A3A">
        <w:t xml:space="preserve"> 2017.</w:t>
      </w:r>
    </w:p>
    <w:p w:rsidRDefault="00B84A3A" w:rsidP="00B84A3A" w:rsidR="00B84A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03595B">
        <w:rPr>
          <w:b/>
          <w:u w:val="single"/>
        </w:rPr>
        <w:t xml:space="preserve">Ivi Ljubičić iz </w:t>
      </w:r>
      <w:proofErr w:type="spellStart"/>
      <w:r w:rsidR="0003595B">
        <w:rPr>
          <w:b/>
          <w:u w:val="single"/>
        </w:rPr>
        <w:t>Sibinja</w:t>
      </w:r>
      <w:proofErr w:type="spellEnd"/>
      <w:r w:rsidR="0003595B">
        <w:rPr>
          <w:b/>
          <w:u w:val="single"/>
        </w:rPr>
        <w:t xml:space="preserve">, 108. Brigade </w:t>
      </w:r>
      <w:proofErr w:type="spellStart"/>
      <w:r w:rsidR="0003595B">
        <w:rPr>
          <w:b/>
          <w:u w:val="single"/>
        </w:rPr>
        <w:t>Zng</w:t>
      </w:r>
      <w:proofErr w:type="spellEnd"/>
      <w:r w:rsidR="0003595B">
        <w:rPr>
          <w:b/>
          <w:u w:val="single"/>
        </w:rPr>
        <w:t xml:space="preserve"> 43, OIB: 42512138599</w:t>
      </w:r>
      <w:r w:rsidR="00B84A3A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03595B">
        <w:rPr>
          <w:b/>
          <w:u w:val="single"/>
        </w:rPr>
        <w:t>1714</w:t>
      </w:r>
      <w:r w:rsidR="00B84A3A">
        <w:rPr>
          <w:b/>
          <w:u w:val="single"/>
        </w:rPr>
        <w:t>/201</w:t>
      </w:r>
      <w:r w:rsidR="0003595B">
        <w:rPr>
          <w:b/>
          <w:u w:val="single"/>
        </w:rPr>
        <w:t>6</w:t>
      </w:r>
      <w:r>
        <w:rPr>
          <w:b/>
          <w:u w:val="single"/>
        </w:rPr>
        <w:t>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03595B">
        <w:rPr>
          <w:b/>
          <w:u w:val="single"/>
        </w:rPr>
        <w:t>1714</w:t>
      </w:r>
      <w:r w:rsidR="00B03FEF">
        <w:rPr>
          <w:b/>
          <w:u w:val="single"/>
        </w:rPr>
        <w:t>-</w:t>
      </w:r>
      <w:r>
        <w:rPr>
          <w:b/>
          <w:u w:val="single"/>
        </w:rPr>
        <w:t>201</w:t>
      </w:r>
      <w:r w:rsidR="0003595B">
        <w:rPr>
          <w:b/>
          <w:u w:val="single"/>
        </w:rPr>
        <w:t>6</w:t>
      </w:r>
      <w:r>
        <w:rPr>
          <w:b/>
          <w:u w:val="single"/>
        </w:rPr>
        <w:t>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725EFF" w:rsidP="00416D3A" w:rsidR="00725EFF">
      <w:pPr>
        <w:ind w:firstLine="360"/>
        <w:jc w:val="both"/>
      </w:pPr>
    </w:p>
    <w:p w:rsidRDefault="00725EFF" w:rsidP="00416D3A" w:rsidR="00725EFF">
      <w:pPr>
        <w:ind w:firstLine="360"/>
        <w:jc w:val="both"/>
      </w:pPr>
    </w:p>
    <w:p w:rsidRDefault="00A46923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03595B">
        <w:rPr>
          <w:color w:val="000000"/>
        </w:rPr>
        <w:t>3/St-1714/2016-31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03595B">
        <w:rPr>
          <w:b/>
        </w:rPr>
        <w:t>1714</w:t>
      </w:r>
      <w:r w:rsidR="00B84A3A">
        <w:rPr>
          <w:b/>
        </w:rPr>
        <w:t>/201</w:t>
      </w:r>
      <w:r w:rsidR="0003595B">
        <w:rPr>
          <w:b/>
        </w:rPr>
        <w:t>6</w:t>
      </w:r>
      <w:r w:rsidRPr="00A46923">
        <w:rPr>
          <w:b/>
        </w:rPr>
        <w:t>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03595B">
        <w:rPr>
          <w:b/>
          <w:u w:val="single"/>
        </w:rPr>
        <w:t>1714</w:t>
      </w:r>
      <w:r>
        <w:rPr>
          <w:b/>
          <w:u w:val="single"/>
        </w:rPr>
        <w:t>-201</w:t>
      </w:r>
      <w:r w:rsidR="0003595B">
        <w:rPr>
          <w:b/>
          <w:u w:val="single"/>
        </w:rPr>
        <w:t>6</w:t>
      </w:r>
      <w:r>
        <w:rPr>
          <w:b/>
          <w:u w:val="single"/>
        </w:rPr>
        <w:t>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B84A3A" w:rsidP="00A46923" w:rsidR="00B84A3A">
      <w:pPr>
        <w:ind w:firstLine="708" w:left="6372"/>
        <w:jc w:val="both"/>
        <w:rPr>
          <w:color w:val="000000"/>
        </w:rPr>
      </w:pPr>
    </w:p>
    <w:p w:rsidRDefault="0003595B" w:rsidP="0003595B" w:rsidR="00A46923">
      <w:pPr>
        <w:ind w:firstLine="708" w:left="6372"/>
        <w:jc w:val="both"/>
        <w:rPr>
          <w:color w:val="000000"/>
        </w:rPr>
      </w:pPr>
      <w:r>
        <w:rPr>
          <w:color w:val="000000"/>
        </w:rPr>
        <w:t>3/St-1714/2016-31</w:t>
      </w:r>
    </w:p>
    <w:p w:rsidRDefault="0003595B" w:rsidP="003C4FB7" w:rsidR="0003595B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>U ovom predmetu angažiran je privremeni stečajni upravitelj jer direktor dužnika nije pristupio na sud, niti je dostavio potrebnu dokumentaciju.</w:t>
      </w: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direktor dužnika pokaže veći stupanj suradnje sa </w:t>
      </w:r>
      <w:r w:rsidR="00A46923">
        <w:t xml:space="preserve">sudom i priv.steč.upraviteljem, odnosno ukoliko se utvrdi da bi troškovi bili veći moguće je donijeti dopunsku odluku o plaćanju </w:t>
      </w:r>
      <w:r w:rsidR="00003674">
        <w:t>predujma</w:t>
      </w:r>
      <w:r w:rsidR="00A46923">
        <w:t>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03595B">
        <w:t>3. kolovoza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</w:t>
      </w:r>
      <w:r w:rsidR="0003595B">
        <w:rPr>
          <w:sz w:val="20"/>
          <w:szCs w:val="20"/>
        </w:rPr>
        <w:t>ktorici</w:t>
      </w:r>
      <w:r w:rsidRPr="00B03FEF">
        <w:rPr>
          <w:sz w:val="20"/>
          <w:szCs w:val="20"/>
        </w:rPr>
        <w:t xml:space="preserve">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3595B"/>
    <w:rsid w:val="00073ECB"/>
    <w:rsid w:val="00144E31"/>
    <w:rsid w:val="00193D65"/>
    <w:rsid w:val="0027652B"/>
    <w:rsid w:val="00330860"/>
    <w:rsid w:val="003C4FB7"/>
    <w:rsid w:val="00405CEC"/>
    <w:rsid w:val="00416D3A"/>
    <w:rsid w:val="004275CB"/>
    <w:rsid w:val="00460E84"/>
    <w:rsid w:val="006767D8"/>
    <w:rsid w:val="006C2788"/>
    <w:rsid w:val="00725EFF"/>
    <w:rsid w:val="00734854"/>
    <w:rsid w:val="00745A68"/>
    <w:rsid w:val="007B0E19"/>
    <w:rsid w:val="0088708A"/>
    <w:rsid w:val="00A46923"/>
    <w:rsid w:val="00B03FEF"/>
    <w:rsid w:val="00B84A3A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</item>
    </izvorni_sadrzaj>
    <derivirana_varijabla naziv="DomainObject.Predmet.OstaliListFormatedOIB_1">
      <item>ŠIMO BOŠNJAK</item>
    </derivirana_varijabla>
  </DomainObject.Predmet.OstaliListFormatedOIB>
  <DomainObject.Predmet.OstaliListFormatedWithAdress>
    <izvorni_sadrzaj>
      <item>ŠIMO BOŠNJAK</item>
    </izvorni_sadrzaj>
    <derivirana_varijabla naziv="DomainObject.Predmet.OstaliListFormatedWithAdress_1">
      <item>ŠIMO BOŠNJAK</item>
    </derivirana_varijabla>
  </DomainObject.Predmet.OstaliListFormatedWithAdress>
  <DomainObject.Predmet.OstaliListFormatedWithAdressOIB>
    <izvorni_sadrzaj>
      <item>ŠIMO BOŠNJAK</item>
    </izvorni_sadrzaj>
    <derivirana_varijabla naziv="DomainObject.Predmet.OstaliListFormatedWithAdressOIB_1">
      <item>ŠIMO BOŠNJAK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</item>
    </izvorni_sadrzaj>
    <derivirana_varijabla naziv="DomainObject.Predmet.OstaliListNazivFormatedOIB_1"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2017.</izvorni_sadrzaj>
    <derivirana_varijabla naziv="DomainObject.Predmet.OdlukaRjesenje.DatumDonosenjaOdluke_1">22. ožujka 2017.</derivirana_varijabla>
  </DomainObject.Predmet.OdlukaRjesenje.DatumDonosenjaOdluke>
  <DomainObject.Predmet.OdlukaRjesenje.DatumPravomocnosti>
    <izvorni_sadrzaj>11. travnja 2017.</izvorni_sadrzaj>
    <derivirana_varijabla naziv="DomainObject.Predmet.OdlukaRjesenje.DatumPravomocnosti_1">11. travnja 2017.</derivirana_varijabla>
  </DomainObject.Predmet.OdlukaRjesenje.DatumPravomocnosti>
  <DomainObject.Predmet.OdlukaRjesenje.Oznaka>
    <izvorni_sadrzaj>St-1714/2016-27</izvorni_sadrzaj>
    <derivirana_varijabla naziv="DomainObject.Predmet.OdlukaRjesenje.Oznaka_1">St-1714/2016-27</derivirana_varijabla>
  </DomainObject.Predmet.OdlukaRjesenje.Oznaka>
  <DomainObject.Predmet.SudioniciListNaziv>
    <izvorni_sadrzaj>
      <item>Financijska agencija</item>
      <item>SOLAR j.d.o.o. za proizvodnju, trgovinu i usluge</item>
      <item>ŠIMO BOŠNJAK</item>
    </izvorni_sadrzaj>
    <derivirana_varijabla naziv="DomainObject.Predmet.SudioniciListNaziv_1">
      <item>Financijska agencija</item>
      <item>SOLAR j.d.o.o. za proizvodnju, trgovinu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  <item>ŠIMO BOŠNJAK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44686039563</item>
      <item>, OIB null</item>
    </izvorni_sadrzaj>
    <derivirana_varijabla naziv="DomainObject.Predmet.SudioniciListNazivOIB_1">
      <item>, OIB 85821130368</item>
      <item>, OIB 44686039563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BE49E-2B86-40FB-8B5C-EF9A1441F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853</properties:Words>
  <properties:Characters>4666</properties:Characters>
  <properties:Lines>142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2017-08-03T11:38:00Z</dcterms:created>
  <dc:creator>wsadmin</dc:creator>
  <cp:lastModifiedBy>wsadmin</cp:lastModifiedBy>
  <cp:lastPrinted>2017-08-03T11:38:00Z</cp:lastPrinted>
  <dcterms:modified xmlns:xsi="http://www.w3.org/2001/XMLSchema-instance" xsi:type="dcterms:W3CDTF">2017-08-03T11:40:00Z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