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5055" w14:paraId="49b5055" w:rsidRDefault="004F57E9" w:rsidP="001940FB" w:rsidR="004F57E9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77DC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D646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F57E9" w:rsidP="00AA6BCF" w:rsidR="004F57E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F57E9" w:rsidR="004F57E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F57E9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F57E9" w:rsidP="004F57E9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F57E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F57E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B3886">
        <w:rPr>
          <w:rFonts w:cs="Calibri" w:eastAsia="Arial Unicode MS" w:hAnsi="Calibri" w:ascii="Calibri"/>
          <w:kern w:val="1"/>
          <w:lang w:eastAsia="ar-SA" w:val="hr-HR"/>
        </w:rPr>
        <w:t>ANDRIJANA MATI VITEZICA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4F57E9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B3886" w:rsidRPr="00AB3886">
        <w:rPr>
          <w:rFonts w:cs="Calibri" w:hAnsi="Calibri" w:ascii="Calibri"/>
        </w:rPr>
        <w:t xml:space="preserve">153.790,91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B3886" w:rsidRPr="00AB3886">
        <w:rPr>
          <w:rFonts w:cs="Calibri" w:hAnsi="Calibri" w:ascii="Calibri"/>
        </w:rPr>
        <w:t xml:space="preserve">140.690,91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B3886" w:rsidRPr="00AB3886">
        <w:rPr>
          <w:rFonts w:cs="Calibri" w:hAnsi="Calibri" w:ascii="Calibri"/>
        </w:rPr>
        <w:t xml:space="preserve">13.100,00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F57E9">
        <w:rPr>
          <w:rFonts w:cs="Calibri" w:hAnsi="Calibri" w:ascii="Calibri"/>
        </w:rPr>
        <w:t xml:space="preserve"> pa</w:t>
      </w:r>
      <w:r w:rsidR="00850614">
        <w:rPr>
          <w:rFonts w:cs="Calibri" w:hAnsi="Calibri" w:ascii="Calibri"/>
        </w:rPr>
        <w:t xml:space="preserve"> čak</w:t>
      </w:r>
      <w:r w:rsidR="004F57E9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F57E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F57E9" w:rsidRPr="004F57E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4F57E9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886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AB3886">
              <w:rPr>
                <w:rFonts w:cs="Calibri" w:hAnsi="Calibri" w:ascii="Calibri"/>
              </w:rPr>
              <w:t>ANDRIJANA MATI VITEZIC</w:t>
            </w:r>
            <w:r>
              <w:rPr>
                <w:rFonts w:cs="Calibri"/>
              </w:rPr>
              <w:t xml:space="preserve">A, </w:t>
            </w:r>
            <w:r w:rsidRPr="00AB3886">
              <w:rPr>
                <w:rFonts w:cs="Calibri"/>
              </w:rPr>
              <w:t xml:space="preserve"> </w:t>
            </w:r>
            <w:r w:rsidRPr="00AB3886">
              <w:rPr>
                <w:rFonts w:cs="Calibri" w:hAnsi="Calibri" w:ascii="Calibri"/>
              </w:rPr>
              <w:t>Matije Gubca 5,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AB3886">
              <w:rPr>
                <w:rFonts w:cs="Calibri" w:hAnsi="Calibri" w:ascii="Calibri"/>
              </w:rPr>
              <w:t>08841378903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88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B388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B388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3886">
              <w:rPr>
                <w:rFonts w:cs="Calibri" w:hAnsi="Calibri" w:ascii="Calibri"/>
              </w:rPr>
              <w:t>153.790,91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B388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3886">
              <w:rPr>
                <w:rFonts w:cs="Calibri" w:hAnsi="Calibri" w:ascii="Calibri"/>
              </w:rPr>
              <w:t>140.690,91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B388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B3886">
              <w:rPr>
                <w:rFonts w:cs="Calibri" w:hAnsi="Calibri" w:ascii="Calibri"/>
              </w:rPr>
              <w:t>13.100,00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A17D4" w:rsidP="009A17D4" w:rsidR="009A17D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42619" w:rsidP="009A17D4" w:rsidR="009A17D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17D4" w:rsidP="009A17D4" w:rsidR="009A17D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A17D4" w:rsidP="009A17D4" w:rsidR="009A17D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A17D4" w:rsidP="009A17D4" w:rsidR="009A17D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A17D4" w:rsidP="009A17D4" w:rsidR="009A17D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A17D4" w:rsidP="009A17D4" w:rsidR="009A17D4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6D2" w:rsidR="000966D2">
      <w:pPr>
        <w:spacing w:after="0"/>
      </w:pPr>
      <w:r>
        <w:separator/>
      </w:r>
    </w:p>
  </w:endnote>
  <w:endnote w:id="0" w:type="continuationSeparator">
    <w:p w:rsidRDefault="000966D2" w:rsidR="000966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9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6D2" w:rsidR="000966D2">
      <w:pPr>
        <w:spacing w:after="0"/>
      </w:pPr>
      <w:r>
        <w:separator/>
      </w:r>
    </w:p>
  </w:footnote>
  <w:footnote w:id="0" w:type="continuationSeparator">
    <w:p w:rsidRDefault="000966D2" w:rsidR="000966D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94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66D2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586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14825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46D41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C95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7E9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47A0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467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0614"/>
    <w:rsid w:val="008547C7"/>
    <w:rsid w:val="0086376B"/>
    <w:rsid w:val="00863C9D"/>
    <w:rsid w:val="00865448"/>
    <w:rsid w:val="008708E2"/>
    <w:rsid w:val="00873C81"/>
    <w:rsid w:val="00877DC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3E40"/>
    <w:rsid w:val="009052F0"/>
    <w:rsid w:val="00905660"/>
    <w:rsid w:val="009141EE"/>
    <w:rsid w:val="009245B9"/>
    <w:rsid w:val="00931681"/>
    <w:rsid w:val="009355B7"/>
    <w:rsid w:val="0093774F"/>
    <w:rsid w:val="009422EE"/>
    <w:rsid w:val="00942619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17D4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1E2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B6267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594B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35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94B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94B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94B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94B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35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94B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94B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94B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94B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1463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St-651/2017-117 / Podnesak - Podnesak (-117.docx)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