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2C4FAD" w:rsidRPr="00525C75">
        <w:trPr>
          <w:trHeight w:val="2358"/>
        </w:trPr>
        <w:tc>
          <w:tcPr>
            <w:tcW w:type="dxa" w:w="4342"/>
            <w:tcMar>
              <w:top w:type="dxa" w:w="0"/>
              <w:left w:type="dxa" w:w="108"/>
              <w:bottom w:type="dxa" w:w="0"/>
              <w:right w:type="dxa" w:w="108"/>
            </w:tcMar>
          </w:tcPr>
          <w:p w:rsidRDefault="002C4FAD" w:rsidP="008F5996" w:rsidR="002C4FAD"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2C4FAD" w:rsidP="008F5996" w:rsidR="002C4FAD" w:rsidRPr="00525C75">
            <w:pPr>
              <w:jc w:val="center"/>
              <w:rPr>
                <w:rFonts w:hAnsi="Times New Roman" w:ascii="Times New Roman"/>
                <w:sz w:val="24"/>
              </w:rPr>
            </w:pPr>
          </w:p>
          <w:p w:rsidRDefault="002C4FAD" w:rsidP="008F5996" w:rsidR="002C4FAD" w:rsidRPr="00BD1FC8">
            <w:pPr>
              <w:jc w:val="center"/>
              <w:rPr>
                <w:rFonts w:hAnsi="Times New Roman" w:ascii="Times New Roman"/>
                <w:bCs/>
                <w:sz w:val="24"/>
              </w:rPr>
            </w:pPr>
            <w:r w:rsidRPr="00BD1FC8">
              <w:rPr>
                <w:rFonts w:hAnsi="Times New Roman" w:ascii="Times New Roman"/>
                <w:bCs/>
                <w:sz w:val="24"/>
              </w:rPr>
              <w:t>REPUBLIKA HRVATSKA</w:t>
            </w:r>
          </w:p>
          <w:p w:rsidRDefault="002C4FAD" w:rsidP="008F5996" w:rsidR="002C4FAD" w:rsidRPr="00BD1FC8">
            <w:pPr>
              <w:jc w:val="center"/>
              <w:rPr>
                <w:rFonts w:hAnsi="Times New Roman" w:ascii="Times New Roman"/>
                <w:bCs/>
                <w:sz w:val="24"/>
              </w:rPr>
            </w:pPr>
            <w:r w:rsidRPr="00BD1FC8">
              <w:rPr>
                <w:rFonts w:hAnsi="Times New Roman" w:ascii="Times New Roman"/>
                <w:bCs/>
                <w:sz w:val="24"/>
              </w:rPr>
              <w:t>TRGOVAČKI SUD U ZAGREBU</w:t>
            </w:r>
          </w:p>
          <w:p w:rsidRDefault="002C4FAD" w:rsidP="008F5996" w:rsidR="002C4FAD" w:rsidRPr="002C4FAD">
            <w:pPr>
              <w:jc w:val="center"/>
              <w:rPr>
                <w:rFonts w:hAnsi="Times New Roman" w:ascii="Times New Roman"/>
                <w:bCs/>
                <w:sz w:val="24"/>
              </w:rPr>
            </w:pPr>
            <w:r w:rsidRPr="00BD1FC8">
              <w:rPr>
                <w:rFonts w:hAnsi="Times New Roman" w:ascii="Times New Roman"/>
                <w:bCs/>
                <w:sz w:val="24"/>
              </w:rPr>
              <w:t>Zagreb, Amruševa 2/II</w:t>
            </w:r>
          </w:p>
        </w:tc>
      </w:tr>
    </w:tbl>
    <w:p w14:textId="2b3f87d" w14:paraId="2b3f87d" w:rsidRDefault="00E33BA1" w:rsidP="002C4FAD" w:rsidR="00955578">
      <w:pPr>
        <w:jc w:val="right"/>
        <w15:collapsed w:val="false"/>
        <w:rPr>
          <w:rFonts w:hAnsi="Times New Roman" w:ascii="Times New Roman"/>
          <w:sz w:val="24"/>
        </w:rPr>
      </w:pPr>
      <w:r w:rsidRPr="00A07B31">
        <w:rPr>
          <w:rFonts w:hAnsi="Times New Roman" w:ascii="Times New Roman"/>
          <w:sz w:val="24"/>
        </w:rPr>
        <w:t>3 St</w:t>
      </w:r>
      <w:r w:rsidR="00932E36" w:rsidRPr="00A07B31">
        <w:rPr>
          <w:rFonts w:hAnsi="Times New Roman" w:ascii="Times New Roman"/>
          <w:sz w:val="24"/>
        </w:rPr>
        <w:t>- 1403/11</w:t>
      </w:r>
      <w:r w:rsidR="00955578" w:rsidRPr="00A07B31">
        <w:rPr>
          <w:rFonts w:hAnsi="Times New Roman" w:ascii="Times New Roman"/>
          <w:sz w:val="24"/>
        </w:rPr>
        <w:t xml:space="preserve">   </w:t>
      </w:r>
      <w:r w:rsidR="00CC65CF">
        <w:rPr>
          <w:rFonts w:hAnsi="Times New Roman" w:ascii="Times New Roman"/>
          <w:sz w:val="24"/>
        </w:rPr>
        <w:t>-225</w:t>
      </w:r>
    </w:p>
    <w:p w:rsidRDefault="00B73888" w:rsidP="00E33BA1" w:rsidR="00B73888">
      <w:pPr>
        <w:rPr>
          <w:rFonts w:hAnsi="Times New Roman" w:ascii="Times New Roman"/>
          <w:sz w:val="24"/>
        </w:rPr>
      </w:pPr>
    </w:p>
    <w:p w:rsidRDefault="00B73888" w:rsidP="00B73888" w:rsidR="00955578" w:rsidRPr="00A07B31">
      <w:pPr>
        <w:jc w:val="center"/>
        <w:rPr>
          <w:rFonts w:hAnsi="Times New Roman" w:ascii="Times New Roman"/>
          <w:sz w:val="24"/>
        </w:rPr>
      </w:pPr>
      <w:r>
        <w:rPr>
          <w:rFonts w:hAnsi="Times New Roman" w:ascii="Times New Roman"/>
          <w:sz w:val="24"/>
        </w:rPr>
        <w:t>R E P U B L I K A   H R V A T S K A</w:t>
      </w:r>
    </w:p>
    <w:p w:rsidRDefault="008C297A" w:rsidP="0036625F" w:rsidR="00955578" w:rsidRPr="00A07B31">
      <w:pPr>
        <w:jc w:val="center"/>
        <w:rPr>
          <w:rFonts w:hAnsi="Times New Roman" w:ascii="Times New Roman"/>
          <w:sz w:val="24"/>
        </w:rPr>
      </w:pPr>
      <w:r>
        <w:rPr>
          <w:rFonts w:hAnsi="Times New Roman" w:ascii="Times New Roman"/>
          <w:sz w:val="24"/>
        </w:rPr>
        <w:t>Z A K LJ U Č A K</w:t>
      </w:r>
    </w:p>
    <w:p w:rsidRDefault="00955578" w:rsidP="0036625F" w:rsidR="00955578" w:rsidRPr="00A07B31">
      <w:pPr>
        <w:rPr>
          <w:rFonts w:hAnsi="Times New Roman" w:ascii="Times New Roman"/>
          <w:sz w:val="24"/>
        </w:rPr>
      </w:pPr>
    </w:p>
    <w:p w:rsidRDefault="0036625F" w:rsidP="007B3918" w:rsidR="0036625F" w:rsidRPr="00A07B31">
      <w:pPr>
        <w:rPr>
          <w:rFonts w:hAnsi="Times New Roman" w:ascii="Times New Roman"/>
          <w:sz w:val="24"/>
        </w:rPr>
      </w:pPr>
      <w:r w:rsidRPr="00A07B31">
        <w:rPr>
          <w:rFonts w:hAnsi="Times New Roman" w:ascii="Times New Roman"/>
          <w:sz w:val="24"/>
        </w:rPr>
        <w:tab/>
        <w:t>Trgovački sud u Zagrebu</w:t>
      </w:r>
      <w:r w:rsidR="00955578" w:rsidRPr="00A07B31">
        <w:rPr>
          <w:rFonts w:hAnsi="Times New Roman" w:ascii="Times New Roman"/>
          <w:sz w:val="24"/>
        </w:rPr>
        <w:t xml:space="preserve">, </w:t>
      </w:r>
      <w:r w:rsidRPr="00A07B31">
        <w:rPr>
          <w:rFonts w:hAnsi="Times New Roman" w:ascii="Times New Roman"/>
          <w:sz w:val="24"/>
        </w:rPr>
        <w:t>po su</w:t>
      </w:r>
      <w:r w:rsidR="00955578" w:rsidRPr="00A07B31">
        <w:rPr>
          <w:rFonts w:hAnsi="Times New Roman" w:ascii="Times New Roman"/>
          <w:sz w:val="24"/>
        </w:rPr>
        <w:t>d</w:t>
      </w:r>
      <w:r w:rsidRPr="00A07B31">
        <w:rPr>
          <w:rFonts w:hAnsi="Times New Roman" w:ascii="Times New Roman"/>
          <w:sz w:val="24"/>
        </w:rPr>
        <w:t xml:space="preserve">cu Mihaelu Kovačiću, u stečajnom postupku nad </w:t>
      </w:r>
      <w:r w:rsidR="00937792">
        <w:rPr>
          <w:rFonts w:hAnsi="Times New Roman" w:ascii="Times New Roman"/>
          <w:sz w:val="24"/>
        </w:rPr>
        <w:t>d</w:t>
      </w:r>
      <w:r w:rsidRPr="00A07B31">
        <w:rPr>
          <w:rFonts w:hAnsi="Times New Roman" w:ascii="Times New Roman"/>
          <w:sz w:val="24"/>
        </w:rPr>
        <w:t>užnikom</w:t>
      </w:r>
      <w:r w:rsidR="00932E36" w:rsidRPr="00A07B31">
        <w:rPr>
          <w:rFonts w:hAnsi="Times New Roman" w:ascii="Times New Roman"/>
          <w:sz w:val="24"/>
        </w:rPr>
        <w:t xml:space="preserve"> </w:t>
      </w:r>
      <w:r w:rsidR="00932E36" w:rsidRPr="00D86FC5">
        <w:rPr>
          <w:rFonts w:hAnsi="Times New Roman" w:ascii="Times New Roman"/>
          <w:sz w:val="24"/>
        </w:rPr>
        <w:t>SLAVIJATRANS d.d. – u stečaju,</w:t>
      </w:r>
      <w:r w:rsidR="00932E36" w:rsidRPr="00A07B31">
        <w:rPr>
          <w:rFonts w:hAnsi="Times New Roman" w:ascii="Times New Roman"/>
          <w:sz w:val="24"/>
        </w:rPr>
        <w:t xml:space="preserve"> Petrinja, Drenačka bb, OIB: 21878625075</w:t>
      </w:r>
      <w:r w:rsidR="004416EE" w:rsidRPr="00A07B31">
        <w:rPr>
          <w:rFonts w:hAnsi="Times New Roman" w:ascii="Times New Roman"/>
          <w:sz w:val="24"/>
        </w:rPr>
        <w:t xml:space="preserve">, </w:t>
      </w:r>
      <w:r w:rsidR="00DB2808">
        <w:rPr>
          <w:rFonts w:hAnsi="Times New Roman" w:ascii="Times New Roman"/>
          <w:sz w:val="24"/>
        </w:rPr>
        <w:t xml:space="preserve">22. veljače </w:t>
      </w:r>
      <w:r w:rsidR="0048505A" w:rsidRPr="00A07B31">
        <w:rPr>
          <w:rFonts w:hAnsi="Times New Roman" w:ascii="Times New Roman"/>
          <w:sz w:val="24"/>
        </w:rPr>
        <w:t>201</w:t>
      </w:r>
      <w:r w:rsidR="008F0FAF">
        <w:rPr>
          <w:rFonts w:hAnsi="Times New Roman" w:ascii="Times New Roman"/>
          <w:sz w:val="24"/>
        </w:rPr>
        <w:t>6</w:t>
      </w:r>
      <w:r w:rsidR="0048505A" w:rsidRPr="00A07B31">
        <w:rPr>
          <w:rFonts w:hAnsi="Times New Roman" w:ascii="Times New Roman"/>
          <w:sz w:val="24"/>
        </w:rPr>
        <w:t>.</w:t>
      </w:r>
      <w:r w:rsidRPr="00A07B31">
        <w:rPr>
          <w:rFonts w:hAnsi="Times New Roman" w:ascii="Times New Roman"/>
          <w:sz w:val="24"/>
        </w:rPr>
        <w:t xml:space="preserve">  </w:t>
      </w:r>
    </w:p>
    <w:p w:rsidRDefault="007160D0" w:rsidP="00E33BA1" w:rsidR="007160D0" w:rsidRPr="00A07B31">
      <w:pPr>
        <w:rPr>
          <w:rFonts w:hAnsi="Times New Roman" w:ascii="Times New Roman"/>
          <w:sz w:val="24"/>
        </w:rPr>
      </w:pPr>
    </w:p>
    <w:p w:rsidRDefault="00001B5A" w:rsidP="0036625F" w:rsidR="005419C8" w:rsidRPr="00A07B31">
      <w:pPr>
        <w:jc w:val="center"/>
        <w:rPr>
          <w:rFonts w:hAnsi="Times New Roman" w:ascii="Times New Roman"/>
          <w:sz w:val="24"/>
        </w:rPr>
      </w:pPr>
      <w:r w:rsidRPr="00A07B31">
        <w:rPr>
          <w:rFonts w:hAnsi="Times New Roman" w:ascii="Times New Roman"/>
          <w:sz w:val="24"/>
        </w:rPr>
        <w:t>z a k lj u č i o   j e</w:t>
      </w:r>
    </w:p>
    <w:p w:rsidRDefault="00310AAD" w:rsidP="00310AAD" w:rsidR="00310AAD" w:rsidRPr="00A07B31">
      <w:pPr>
        <w:rPr>
          <w:rFonts w:hAnsi="Times New Roman" w:ascii="Times New Roman"/>
          <w:sz w:val="24"/>
        </w:rPr>
      </w:pPr>
    </w:p>
    <w:p w:rsidRDefault="00310AAD" w:rsidP="00937792" w:rsidR="00F23146">
      <w:pPr>
        <w:numPr>
          <w:ilvl w:val="0"/>
          <w:numId w:val="15"/>
        </w:numPr>
        <w:rPr>
          <w:rFonts w:hAnsi="Times New Roman" w:ascii="Times New Roman"/>
          <w:sz w:val="24"/>
        </w:rPr>
      </w:pPr>
      <w:r w:rsidRPr="00D86FC5">
        <w:rPr>
          <w:rFonts w:hAnsi="Times New Roman" w:ascii="Times New Roman"/>
          <w:sz w:val="24"/>
        </w:rPr>
        <w:t xml:space="preserve">Određuje se </w:t>
      </w:r>
      <w:r w:rsidR="00576F7C">
        <w:rPr>
          <w:rFonts w:hAnsi="Times New Roman" w:ascii="Times New Roman"/>
          <w:b/>
          <w:sz w:val="24"/>
        </w:rPr>
        <w:t>1</w:t>
      </w:r>
      <w:r w:rsidR="00162B2A">
        <w:rPr>
          <w:rFonts w:hAnsi="Times New Roman" w:ascii="Times New Roman"/>
          <w:b/>
          <w:sz w:val="24"/>
        </w:rPr>
        <w:t>1</w:t>
      </w:r>
      <w:r w:rsidRPr="005C2E78">
        <w:rPr>
          <w:rFonts w:hAnsi="Times New Roman" w:ascii="Times New Roman"/>
          <w:b/>
          <w:sz w:val="24"/>
        </w:rPr>
        <w:t>.</w:t>
      </w:r>
      <w:r w:rsidRPr="00D86FC5">
        <w:rPr>
          <w:rFonts w:hAnsi="Times New Roman" w:ascii="Times New Roman"/>
          <w:b/>
          <w:sz w:val="24"/>
        </w:rPr>
        <w:t xml:space="preserve"> javna dražba</w:t>
      </w:r>
      <w:r w:rsidRPr="00D86FC5">
        <w:rPr>
          <w:rFonts w:hAnsi="Times New Roman" w:ascii="Times New Roman"/>
          <w:sz w:val="24"/>
        </w:rPr>
        <w:t xml:space="preserve"> radi prodaje nekretnin</w:t>
      </w:r>
      <w:r w:rsidR="001F5E88">
        <w:rPr>
          <w:rFonts w:hAnsi="Times New Roman" w:ascii="Times New Roman"/>
          <w:sz w:val="24"/>
        </w:rPr>
        <w:t>e</w:t>
      </w:r>
      <w:r w:rsidRPr="00D86FC5">
        <w:rPr>
          <w:rFonts w:hAnsi="Times New Roman" w:ascii="Times New Roman"/>
          <w:sz w:val="24"/>
        </w:rPr>
        <w:t xml:space="preserve"> stečajnog dužnika</w:t>
      </w:r>
      <w:r w:rsidR="00D86FC5">
        <w:rPr>
          <w:rFonts w:hAnsi="Times New Roman" w:ascii="Times New Roman"/>
          <w:sz w:val="24"/>
        </w:rPr>
        <w:t xml:space="preserve"> </w:t>
      </w:r>
      <w:r w:rsidR="00A91A13">
        <w:rPr>
          <w:rFonts w:hAnsi="Times New Roman" w:ascii="Times New Roman"/>
          <w:sz w:val="24"/>
        </w:rPr>
        <w:t>upisan</w:t>
      </w:r>
      <w:r w:rsidR="001F5E88">
        <w:rPr>
          <w:rFonts w:hAnsi="Times New Roman" w:ascii="Times New Roman"/>
          <w:sz w:val="24"/>
        </w:rPr>
        <w:t>e</w:t>
      </w:r>
      <w:r w:rsidR="00A91A13">
        <w:rPr>
          <w:rFonts w:hAnsi="Times New Roman" w:ascii="Times New Roman"/>
          <w:sz w:val="24"/>
        </w:rPr>
        <w:t xml:space="preserve"> u zk. ul. 6562 k.o. Petrinja, </w:t>
      </w:r>
      <w:r w:rsidR="00F23146">
        <w:rPr>
          <w:rFonts w:hAnsi="Times New Roman" w:ascii="Times New Roman"/>
          <w:sz w:val="24"/>
        </w:rPr>
        <w:t>i to:</w:t>
      </w:r>
    </w:p>
    <w:p w:rsidRDefault="00F23146" w:rsidP="00F23146" w:rsidR="00F23146">
      <w:pPr>
        <w:rPr>
          <w:rFonts w:hAnsi="Times New Roman" w:ascii="Times New Roman"/>
          <w:sz w:val="24"/>
        </w:rPr>
      </w:pPr>
    </w:p>
    <w:p w:rsidRDefault="00F23146" w:rsidP="00F23146" w:rsidR="00F23146">
      <w:pPr>
        <w:rPr>
          <w:rFonts w:hAnsi="Times New Roman" w:ascii="Times New Roman"/>
          <w:sz w:val="24"/>
        </w:rPr>
      </w:pPr>
      <w:r>
        <w:rPr>
          <w:rFonts w:hAnsi="Times New Roman" w:ascii="Times New Roman"/>
          <w:sz w:val="24"/>
        </w:rPr>
        <w:tab/>
      </w:r>
      <w:r w:rsidR="00162B2A">
        <w:rPr>
          <w:rFonts w:hAnsi="Times New Roman" w:ascii="Times New Roman"/>
          <w:sz w:val="24"/>
        </w:rPr>
        <w:t xml:space="preserve">- </w:t>
      </w:r>
      <w:r>
        <w:rPr>
          <w:rFonts w:hAnsi="Times New Roman" w:ascii="Times New Roman"/>
          <w:sz w:val="24"/>
        </w:rPr>
        <w:t xml:space="preserve">čkbr. 4858/34 – dvorište Drenačka ulica od 4141 m2, poslovna zgrada Drenačka </w:t>
      </w:r>
      <w:r>
        <w:rPr>
          <w:rFonts w:hAnsi="Times New Roman" w:ascii="Times New Roman"/>
          <w:sz w:val="24"/>
        </w:rPr>
        <w:tab/>
      </w:r>
      <w:r w:rsidR="00162B2A">
        <w:rPr>
          <w:rFonts w:hAnsi="Times New Roman" w:ascii="Times New Roman"/>
          <w:sz w:val="24"/>
        </w:rPr>
        <w:t xml:space="preserve">                                </w:t>
      </w:r>
      <w:r>
        <w:rPr>
          <w:rFonts w:hAnsi="Times New Roman" w:ascii="Times New Roman"/>
          <w:sz w:val="24"/>
        </w:rPr>
        <w:t>ulica od 242 m2 i poslovna zgrada Drenačka ulica od 343 m2</w:t>
      </w:r>
      <w:r w:rsidR="00162B2A">
        <w:rPr>
          <w:rFonts w:hAnsi="Times New Roman" w:ascii="Times New Roman"/>
          <w:sz w:val="24"/>
        </w:rPr>
        <w:t xml:space="preserve">, </w:t>
      </w:r>
    </w:p>
    <w:p w:rsidRDefault="00F23146" w:rsidP="00F23146" w:rsidR="007374FB">
      <w:pPr>
        <w:rPr>
          <w:rFonts w:hAnsi="Times New Roman" w:ascii="Times New Roman"/>
          <w:sz w:val="24"/>
        </w:rPr>
      </w:pPr>
      <w:r>
        <w:rPr>
          <w:rFonts w:hAnsi="Times New Roman" w:ascii="Times New Roman"/>
          <w:sz w:val="24"/>
        </w:rPr>
        <w:tab/>
      </w:r>
      <w:r w:rsidR="00162B2A">
        <w:rPr>
          <w:rFonts w:hAnsi="Times New Roman" w:ascii="Times New Roman"/>
          <w:sz w:val="24"/>
        </w:rPr>
        <w:t xml:space="preserve">- </w:t>
      </w:r>
      <w:r>
        <w:rPr>
          <w:rFonts w:hAnsi="Times New Roman" w:ascii="Times New Roman"/>
          <w:sz w:val="24"/>
        </w:rPr>
        <w:t>čkbr. 4858/37 – poslovna zgrada</w:t>
      </w:r>
      <w:r w:rsidR="00583628">
        <w:rPr>
          <w:rFonts w:hAnsi="Times New Roman" w:ascii="Times New Roman"/>
          <w:sz w:val="24"/>
        </w:rPr>
        <w:t xml:space="preserve"> Drenačka ulica od 633 m2 i dvorište Drenačka </w:t>
      </w:r>
      <w:r w:rsidR="007374FB">
        <w:rPr>
          <w:rFonts w:hAnsi="Times New Roman" w:ascii="Times New Roman"/>
          <w:sz w:val="24"/>
        </w:rPr>
        <w:t xml:space="preserve"> </w:t>
      </w:r>
    </w:p>
    <w:p w:rsidRDefault="007374FB" w:rsidP="00F23146" w:rsidR="00F23146">
      <w:pPr>
        <w:rPr>
          <w:rFonts w:hAnsi="Times New Roman" w:ascii="Times New Roman"/>
          <w:sz w:val="24"/>
        </w:rPr>
      </w:pPr>
      <w:r>
        <w:rPr>
          <w:rFonts w:hAnsi="Times New Roman" w:ascii="Times New Roman"/>
          <w:sz w:val="24"/>
        </w:rPr>
        <w:t xml:space="preserve">                 </w:t>
      </w:r>
      <w:r w:rsidR="00162B2A">
        <w:rPr>
          <w:rFonts w:hAnsi="Times New Roman" w:ascii="Times New Roman"/>
          <w:sz w:val="24"/>
        </w:rPr>
        <w:t xml:space="preserve">                        </w:t>
      </w:r>
      <w:r w:rsidR="00583628">
        <w:rPr>
          <w:rFonts w:hAnsi="Times New Roman" w:ascii="Times New Roman"/>
          <w:sz w:val="24"/>
        </w:rPr>
        <w:t>ulica od 17763 m2</w:t>
      </w:r>
      <w:r w:rsidR="00162B2A">
        <w:rPr>
          <w:rFonts w:hAnsi="Times New Roman" w:ascii="Times New Roman"/>
          <w:sz w:val="24"/>
        </w:rPr>
        <w:t xml:space="preserve">. </w:t>
      </w:r>
    </w:p>
    <w:p w:rsidRDefault="00F23146" w:rsidP="00583628" w:rsidR="00F23146">
      <w:pPr>
        <w:rPr>
          <w:rFonts w:hAnsi="Times New Roman" w:ascii="Times New Roman"/>
          <w:sz w:val="24"/>
        </w:rPr>
      </w:pPr>
    </w:p>
    <w:p w:rsidRDefault="00162B2A" w:rsidP="00937792" w:rsidR="00F23146">
      <w:pPr>
        <w:numPr>
          <w:ilvl w:val="0"/>
          <w:numId w:val="15"/>
        </w:numPr>
        <w:rPr>
          <w:rFonts w:hAnsi="Times New Roman" w:ascii="Times New Roman"/>
          <w:sz w:val="24"/>
        </w:rPr>
      </w:pPr>
      <w:r>
        <w:rPr>
          <w:rFonts w:hAnsi="Times New Roman" w:ascii="Times New Roman"/>
          <w:sz w:val="24"/>
        </w:rPr>
        <w:t xml:space="preserve">Nekretnina iz stavka I. ovog zaključka ne može se na ovoj dražbi prodati po cijeni nižoj od </w:t>
      </w:r>
      <w:r w:rsidR="00372E2F" w:rsidRPr="00372E2F">
        <w:rPr>
          <w:rFonts w:hAnsi="Times New Roman" w:ascii="Times New Roman"/>
          <w:b/>
          <w:sz w:val="24"/>
        </w:rPr>
        <w:t>60</w:t>
      </w:r>
      <w:r w:rsidRPr="00162B2A">
        <w:rPr>
          <w:rFonts w:hAnsi="Times New Roman" w:ascii="Times New Roman"/>
          <w:b/>
          <w:sz w:val="24"/>
        </w:rPr>
        <w:t xml:space="preserve">0.000,00 </w:t>
      </w:r>
      <w:r w:rsidR="001F5E88">
        <w:rPr>
          <w:rFonts w:hAnsi="Times New Roman" w:ascii="Times New Roman"/>
          <w:b/>
          <w:sz w:val="24"/>
        </w:rPr>
        <w:t xml:space="preserve">(šestotisuća) </w:t>
      </w:r>
      <w:r w:rsidRPr="00162B2A">
        <w:rPr>
          <w:rFonts w:hAnsi="Times New Roman" w:ascii="Times New Roman"/>
          <w:b/>
          <w:sz w:val="24"/>
        </w:rPr>
        <w:t>kuna.</w:t>
      </w:r>
      <w:r>
        <w:rPr>
          <w:rFonts w:hAnsi="Times New Roman" w:ascii="Times New Roman"/>
          <w:sz w:val="24"/>
        </w:rPr>
        <w:t xml:space="preserve"> </w:t>
      </w:r>
      <w:r w:rsidR="00583628">
        <w:rPr>
          <w:rFonts w:hAnsi="Times New Roman" w:ascii="Times New Roman"/>
          <w:sz w:val="24"/>
        </w:rPr>
        <w:t xml:space="preserve"> </w:t>
      </w:r>
    </w:p>
    <w:p w:rsidRDefault="00583628" w:rsidP="00937792" w:rsidR="00955578" w:rsidRPr="00583628">
      <w:pPr>
        <w:numPr>
          <w:ilvl w:val="0"/>
          <w:numId w:val="15"/>
        </w:numPr>
        <w:rPr>
          <w:rFonts w:hAnsi="Times New Roman" w:ascii="Times New Roman"/>
          <w:sz w:val="24"/>
        </w:rPr>
      </w:pPr>
      <w:r w:rsidRPr="00583628">
        <w:rPr>
          <w:rFonts w:hAnsi="Times New Roman" w:ascii="Times New Roman"/>
          <w:sz w:val="24"/>
        </w:rPr>
        <w:t>Ročište za</w:t>
      </w:r>
      <w:r w:rsidR="00812A37">
        <w:rPr>
          <w:rFonts w:hAnsi="Times New Roman" w:ascii="Times New Roman"/>
          <w:sz w:val="24"/>
        </w:rPr>
        <w:t xml:space="preserve"> usmenu </w:t>
      </w:r>
      <w:r w:rsidRPr="00583628">
        <w:rPr>
          <w:rFonts w:hAnsi="Times New Roman" w:ascii="Times New Roman"/>
          <w:sz w:val="24"/>
        </w:rPr>
        <w:t xml:space="preserve"> javnu dražbu zakazuje se za:</w:t>
      </w:r>
      <w:r w:rsidR="00310AAD" w:rsidRPr="00583628">
        <w:rPr>
          <w:rFonts w:hAnsi="Times New Roman" w:ascii="Times New Roman"/>
          <w:sz w:val="24"/>
        </w:rPr>
        <w:t xml:space="preserve">  </w:t>
      </w:r>
    </w:p>
    <w:p w:rsidRDefault="00937792" w:rsidP="00937792" w:rsidR="00937792" w:rsidRPr="00EB3006">
      <w:pPr>
        <w:rPr>
          <w:rFonts w:hAnsi="Times New Roman" w:ascii="Times New Roman"/>
          <w:sz w:val="24"/>
        </w:rPr>
      </w:pPr>
    </w:p>
    <w:p w:rsidRDefault="001F5E88" w:rsidP="00310AAD" w:rsidR="00310AAD" w:rsidRPr="00A07B31">
      <w:pPr>
        <w:ind w:left="142"/>
        <w:jc w:val="center"/>
        <w:rPr>
          <w:rFonts w:hAnsi="Times New Roman" w:ascii="Times New Roman"/>
          <w:b/>
          <w:sz w:val="24"/>
          <w:u w:val="single"/>
        </w:rPr>
      </w:pPr>
      <w:r>
        <w:rPr>
          <w:rFonts w:hAnsi="Times New Roman" w:ascii="Times New Roman"/>
          <w:b/>
          <w:sz w:val="24"/>
          <w:u w:val="single"/>
        </w:rPr>
        <w:t>11</w:t>
      </w:r>
      <w:r w:rsidR="005C2E78">
        <w:rPr>
          <w:rFonts w:hAnsi="Times New Roman" w:ascii="Times New Roman"/>
          <w:b/>
          <w:sz w:val="24"/>
          <w:u w:val="single"/>
        </w:rPr>
        <w:t xml:space="preserve">. </w:t>
      </w:r>
      <w:r>
        <w:rPr>
          <w:rFonts w:hAnsi="Times New Roman" w:ascii="Times New Roman"/>
          <w:b/>
          <w:sz w:val="24"/>
          <w:u w:val="single"/>
        </w:rPr>
        <w:t>ožujka</w:t>
      </w:r>
      <w:r w:rsidR="00812A37">
        <w:rPr>
          <w:rFonts w:hAnsi="Times New Roman" w:ascii="Times New Roman"/>
          <w:b/>
          <w:sz w:val="24"/>
          <w:u w:val="single"/>
        </w:rPr>
        <w:t xml:space="preserve"> </w:t>
      </w:r>
      <w:r w:rsidR="00955578" w:rsidRPr="00A07B31">
        <w:rPr>
          <w:rFonts w:hAnsi="Times New Roman" w:ascii="Times New Roman"/>
          <w:b/>
          <w:sz w:val="24"/>
          <w:u w:val="single"/>
        </w:rPr>
        <w:t>201</w:t>
      </w:r>
      <w:r w:rsidR="008F0FAF">
        <w:rPr>
          <w:rFonts w:hAnsi="Times New Roman" w:ascii="Times New Roman"/>
          <w:b/>
          <w:sz w:val="24"/>
          <w:u w:val="single"/>
        </w:rPr>
        <w:t>6</w:t>
      </w:r>
      <w:r w:rsidR="00955578" w:rsidRPr="00A07B31">
        <w:rPr>
          <w:rFonts w:hAnsi="Times New Roman" w:ascii="Times New Roman"/>
          <w:b/>
          <w:sz w:val="24"/>
          <w:u w:val="single"/>
        </w:rPr>
        <w:t xml:space="preserve">. </w:t>
      </w:r>
      <w:r w:rsidR="00EB3006">
        <w:rPr>
          <w:rFonts w:hAnsi="Times New Roman" w:ascii="Times New Roman"/>
          <w:b/>
          <w:sz w:val="24"/>
          <w:u w:val="single"/>
        </w:rPr>
        <w:t>u</w:t>
      </w:r>
      <w:r w:rsidR="00955578" w:rsidRPr="00A07B31">
        <w:rPr>
          <w:rFonts w:hAnsi="Times New Roman" w:ascii="Times New Roman"/>
          <w:b/>
          <w:sz w:val="24"/>
          <w:u w:val="single"/>
        </w:rPr>
        <w:t xml:space="preserve"> </w:t>
      </w:r>
      <w:r w:rsidR="008D4F0F">
        <w:rPr>
          <w:rFonts w:hAnsi="Times New Roman" w:ascii="Times New Roman"/>
          <w:b/>
          <w:sz w:val="24"/>
          <w:u w:val="single"/>
        </w:rPr>
        <w:t>10</w:t>
      </w:r>
      <w:r w:rsidR="00082AF1">
        <w:rPr>
          <w:rFonts w:hAnsi="Times New Roman" w:ascii="Times New Roman"/>
          <w:b/>
          <w:sz w:val="24"/>
          <w:u w:val="single"/>
        </w:rPr>
        <w:t>.</w:t>
      </w:r>
      <w:r>
        <w:rPr>
          <w:rFonts w:hAnsi="Times New Roman" w:ascii="Times New Roman"/>
          <w:b/>
          <w:sz w:val="24"/>
          <w:u w:val="single"/>
        </w:rPr>
        <w:t>40</w:t>
      </w:r>
      <w:r w:rsidR="00955578" w:rsidRPr="00A07B31">
        <w:rPr>
          <w:rFonts w:hAnsi="Times New Roman" w:ascii="Times New Roman"/>
          <w:b/>
          <w:sz w:val="24"/>
          <w:u w:val="single"/>
        </w:rPr>
        <w:t xml:space="preserve"> sati</w:t>
      </w:r>
    </w:p>
    <w:p w:rsidRDefault="007A0BB9" w:rsidP="00310AAD" w:rsidR="00310AAD" w:rsidRPr="00A07B31">
      <w:pPr>
        <w:ind w:left="142"/>
        <w:jc w:val="center"/>
        <w:rPr>
          <w:rFonts w:hAnsi="Times New Roman" w:ascii="Times New Roman"/>
          <w:sz w:val="24"/>
        </w:rPr>
      </w:pPr>
      <w:r w:rsidRPr="00A07B31">
        <w:rPr>
          <w:rFonts w:hAnsi="Times New Roman" w:ascii="Times New Roman"/>
          <w:sz w:val="24"/>
        </w:rPr>
        <w:t>na</w:t>
      </w:r>
      <w:r w:rsidR="00310AAD" w:rsidRPr="00A07B31">
        <w:rPr>
          <w:rFonts w:hAnsi="Times New Roman" w:ascii="Times New Roman"/>
          <w:sz w:val="24"/>
        </w:rPr>
        <w:t xml:space="preserve"> Trgovačkom sudu u Zagrebu</w:t>
      </w:r>
      <w:r w:rsidR="00955578" w:rsidRPr="00A07B31">
        <w:rPr>
          <w:rFonts w:hAnsi="Times New Roman" w:ascii="Times New Roman"/>
          <w:sz w:val="24"/>
        </w:rPr>
        <w:t>, Petrinjska 8</w:t>
      </w:r>
    </w:p>
    <w:p w:rsidRDefault="00A07B31" w:rsidP="00310AAD" w:rsidR="00F478FA" w:rsidRPr="00A07B31">
      <w:pPr>
        <w:ind w:left="142"/>
        <w:jc w:val="center"/>
        <w:rPr>
          <w:rFonts w:hAnsi="Times New Roman" w:ascii="Times New Roman"/>
          <w:sz w:val="24"/>
        </w:rPr>
      </w:pPr>
      <w:r w:rsidRPr="00A07B31">
        <w:rPr>
          <w:rFonts w:hAnsi="Times New Roman" w:ascii="Times New Roman"/>
          <w:sz w:val="24"/>
        </w:rPr>
        <w:t xml:space="preserve">sudnica </w:t>
      </w:r>
      <w:r w:rsidR="008D4F0F">
        <w:rPr>
          <w:rFonts w:hAnsi="Times New Roman" w:ascii="Times New Roman"/>
          <w:sz w:val="24"/>
        </w:rPr>
        <w:t>96</w:t>
      </w:r>
      <w:r w:rsidR="008F0FAF">
        <w:rPr>
          <w:rFonts w:hAnsi="Times New Roman" w:ascii="Times New Roman"/>
          <w:sz w:val="24"/>
        </w:rPr>
        <w:t>/II</w:t>
      </w:r>
      <w:r w:rsidRPr="00A07B31">
        <w:rPr>
          <w:rFonts w:hAnsi="Times New Roman" w:ascii="Times New Roman"/>
          <w:sz w:val="24"/>
        </w:rPr>
        <w:t xml:space="preserve"> (</w:t>
      </w:r>
      <w:r w:rsidR="008D4F0F">
        <w:rPr>
          <w:rFonts w:hAnsi="Times New Roman" w:ascii="Times New Roman"/>
          <w:sz w:val="24"/>
        </w:rPr>
        <w:t>Mala dvorana</w:t>
      </w:r>
      <w:r w:rsidRPr="00A07B31">
        <w:rPr>
          <w:rFonts w:hAnsi="Times New Roman" w:ascii="Times New Roman"/>
          <w:sz w:val="24"/>
        </w:rPr>
        <w:t>)</w:t>
      </w:r>
      <w:r w:rsidR="00F478FA" w:rsidRPr="00A07B31">
        <w:rPr>
          <w:rFonts w:hAnsi="Times New Roman" w:ascii="Times New Roman"/>
          <w:sz w:val="24"/>
        </w:rPr>
        <w:t xml:space="preserve"> </w:t>
      </w:r>
    </w:p>
    <w:p w:rsidRDefault="00310AAD" w:rsidP="00310AAD" w:rsidR="00310AAD" w:rsidRPr="00A07B31">
      <w:pPr>
        <w:rPr>
          <w:rFonts w:hAnsi="Times New Roman" w:ascii="Times New Roman"/>
          <w:sz w:val="24"/>
        </w:rPr>
      </w:pPr>
    </w:p>
    <w:p w:rsidRDefault="00B5633F" w:rsidP="00937792" w:rsidR="00A91A13">
      <w:pPr>
        <w:numPr>
          <w:ilvl w:val="0"/>
          <w:numId w:val="15"/>
        </w:numPr>
        <w:rPr>
          <w:rFonts w:hAnsi="Times New Roman" w:ascii="Times New Roman"/>
          <w:sz w:val="24"/>
        </w:rPr>
      </w:pPr>
      <w:r w:rsidRPr="00A91A13">
        <w:rPr>
          <w:rFonts w:hAnsi="Times New Roman" w:ascii="Times New Roman"/>
          <w:sz w:val="24"/>
        </w:rPr>
        <w:t>S</w:t>
      </w:r>
      <w:r w:rsidR="00310AAD" w:rsidRPr="00A91A13">
        <w:rPr>
          <w:rFonts w:hAnsi="Times New Roman" w:ascii="Times New Roman"/>
          <w:sz w:val="24"/>
        </w:rPr>
        <w:t xml:space="preserve">ve poreze i pristojbe u svezi </w:t>
      </w:r>
      <w:r w:rsidR="00583628">
        <w:rPr>
          <w:rFonts w:hAnsi="Times New Roman" w:ascii="Times New Roman"/>
          <w:sz w:val="24"/>
        </w:rPr>
        <w:t xml:space="preserve">kupljene </w:t>
      </w:r>
      <w:r w:rsidR="0092589E" w:rsidRPr="00A91A13">
        <w:rPr>
          <w:rFonts w:hAnsi="Times New Roman" w:ascii="Times New Roman"/>
          <w:sz w:val="24"/>
        </w:rPr>
        <w:t>nekretnine</w:t>
      </w:r>
      <w:r w:rsidR="001E2529" w:rsidRPr="00A91A13">
        <w:rPr>
          <w:rFonts w:hAnsi="Times New Roman" w:ascii="Times New Roman"/>
          <w:sz w:val="24"/>
        </w:rPr>
        <w:t xml:space="preserve"> plaća kupac.</w:t>
      </w:r>
      <w:r w:rsidR="00B73888">
        <w:rPr>
          <w:rFonts w:hAnsi="Times New Roman" w:ascii="Times New Roman"/>
          <w:sz w:val="24"/>
        </w:rPr>
        <w:t xml:space="preserve"> </w:t>
      </w:r>
      <w:r w:rsidR="00957E52" w:rsidRPr="00A91A13">
        <w:rPr>
          <w:rFonts w:hAnsi="Times New Roman" w:ascii="Times New Roman"/>
          <w:sz w:val="24"/>
        </w:rPr>
        <w:t xml:space="preserve"> </w:t>
      </w:r>
    </w:p>
    <w:p w:rsidRDefault="00A91A13" w:rsidP="00937792" w:rsidR="00A91A13">
      <w:pPr>
        <w:numPr>
          <w:ilvl w:val="0"/>
          <w:numId w:val="15"/>
        </w:numPr>
        <w:rPr>
          <w:rFonts w:hAnsi="Times New Roman" w:ascii="Times New Roman"/>
          <w:sz w:val="24"/>
        </w:rPr>
      </w:pPr>
      <w:r>
        <w:rPr>
          <w:rFonts w:hAnsi="Times New Roman" w:ascii="Times New Roman"/>
          <w:sz w:val="24"/>
        </w:rPr>
        <w:t>Kupac stječe nekretninu slob</w:t>
      </w:r>
      <w:r w:rsidR="008D4F0F">
        <w:rPr>
          <w:rFonts w:hAnsi="Times New Roman" w:ascii="Times New Roman"/>
          <w:sz w:val="24"/>
        </w:rPr>
        <w:t>odnu od svih tereta i zabilježbi.</w:t>
      </w:r>
    </w:p>
    <w:p w:rsidRDefault="0092589E" w:rsidP="00937792" w:rsidR="00306FFC" w:rsidRPr="00A91A13">
      <w:pPr>
        <w:numPr>
          <w:ilvl w:val="0"/>
          <w:numId w:val="15"/>
        </w:numPr>
        <w:rPr>
          <w:rFonts w:hAnsi="Times New Roman" w:ascii="Times New Roman"/>
          <w:sz w:val="24"/>
        </w:rPr>
      </w:pPr>
      <w:r w:rsidRPr="00A91A13">
        <w:rPr>
          <w:rFonts w:hAnsi="Times New Roman" w:ascii="Times New Roman"/>
          <w:sz w:val="24"/>
        </w:rPr>
        <w:t>Nekretnin</w:t>
      </w:r>
      <w:r w:rsidR="00162B2A">
        <w:rPr>
          <w:rFonts w:hAnsi="Times New Roman" w:ascii="Times New Roman"/>
          <w:sz w:val="24"/>
        </w:rPr>
        <w:t>a</w:t>
      </w:r>
      <w:r w:rsidRPr="00A91A13">
        <w:rPr>
          <w:rFonts w:hAnsi="Times New Roman" w:ascii="Times New Roman"/>
          <w:sz w:val="24"/>
        </w:rPr>
        <w:t xml:space="preserve"> se </w:t>
      </w:r>
      <w:r w:rsidR="00583628">
        <w:rPr>
          <w:rFonts w:hAnsi="Times New Roman" w:ascii="Times New Roman"/>
          <w:sz w:val="24"/>
        </w:rPr>
        <w:t>prodaj</w:t>
      </w:r>
      <w:r w:rsidR="00162B2A">
        <w:rPr>
          <w:rFonts w:hAnsi="Times New Roman" w:ascii="Times New Roman"/>
          <w:sz w:val="24"/>
        </w:rPr>
        <w:t>e</w:t>
      </w:r>
      <w:r w:rsidR="00310AAD" w:rsidRPr="00A91A13">
        <w:rPr>
          <w:rFonts w:hAnsi="Times New Roman" w:ascii="Times New Roman"/>
          <w:sz w:val="24"/>
        </w:rPr>
        <w:t xml:space="preserve"> po načelu "viđeno-kupljeno" te </w:t>
      </w:r>
      <w:r w:rsidR="00957E52" w:rsidRPr="00A91A13">
        <w:rPr>
          <w:rFonts w:hAnsi="Times New Roman" w:ascii="Times New Roman"/>
          <w:sz w:val="24"/>
        </w:rPr>
        <w:t>su is</w:t>
      </w:r>
      <w:r w:rsidR="00D4267A" w:rsidRPr="00A91A13">
        <w:rPr>
          <w:rFonts w:hAnsi="Times New Roman" w:ascii="Times New Roman"/>
          <w:sz w:val="24"/>
        </w:rPr>
        <w:t>k</w:t>
      </w:r>
      <w:r w:rsidR="00957E52" w:rsidRPr="00A91A13">
        <w:rPr>
          <w:rFonts w:hAnsi="Times New Roman" w:ascii="Times New Roman"/>
          <w:sz w:val="24"/>
        </w:rPr>
        <w:t>ljučeni svi naknadni prigovori pravne ili</w:t>
      </w:r>
      <w:r w:rsidR="00D622E0" w:rsidRPr="00A91A13">
        <w:rPr>
          <w:rFonts w:hAnsi="Times New Roman" w:ascii="Times New Roman"/>
          <w:sz w:val="24"/>
        </w:rPr>
        <w:t xml:space="preserve"> činjenične naravi</w:t>
      </w:r>
      <w:r w:rsidR="00921EBB">
        <w:rPr>
          <w:rFonts w:hAnsi="Times New Roman" w:ascii="Times New Roman"/>
          <w:sz w:val="24"/>
        </w:rPr>
        <w:t xml:space="preserve">. </w:t>
      </w:r>
      <w:r w:rsidR="00957E52" w:rsidRPr="00A91A13">
        <w:rPr>
          <w:rFonts w:hAnsi="Times New Roman" w:ascii="Times New Roman"/>
          <w:sz w:val="24"/>
        </w:rPr>
        <w:t xml:space="preserve"> </w:t>
      </w:r>
    </w:p>
    <w:p w:rsidRDefault="00310AAD" w:rsidP="00937792" w:rsidR="004B38AD" w:rsidRPr="00A07B31">
      <w:pPr>
        <w:numPr>
          <w:ilvl w:val="0"/>
          <w:numId w:val="15"/>
        </w:numPr>
        <w:rPr>
          <w:rFonts w:hAnsi="Times New Roman" w:ascii="Times New Roman"/>
          <w:sz w:val="24"/>
        </w:rPr>
      </w:pPr>
      <w:r w:rsidRPr="00A07B31">
        <w:rPr>
          <w:rFonts w:hAnsi="Times New Roman" w:ascii="Times New Roman"/>
          <w:sz w:val="24"/>
        </w:rPr>
        <w:t xml:space="preserve">Kupac je dužan platiti kupovninu u roku </w:t>
      </w:r>
      <w:r w:rsidR="00162B2A">
        <w:rPr>
          <w:rFonts w:hAnsi="Times New Roman" w:ascii="Times New Roman"/>
          <w:sz w:val="24"/>
        </w:rPr>
        <w:t>9</w:t>
      </w:r>
      <w:r w:rsidRPr="00A07B31">
        <w:rPr>
          <w:rFonts w:hAnsi="Times New Roman" w:ascii="Times New Roman"/>
          <w:sz w:val="24"/>
        </w:rPr>
        <w:t>0 dana</w:t>
      </w:r>
      <w:r w:rsidR="005C2E78">
        <w:rPr>
          <w:rFonts w:hAnsi="Times New Roman" w:ascii="Times New Roman"/>
          <w:sz w:val="24"/>
        </w:rPr>
        <w:t xml:space="preserve">. </w:t>
      </w:r>
      <w:r w:rsidRPr="00A07B31">
        <w:rPr>
          <w:rFonts w:hAnsi="Times New Roman" w:ascii="Times New Roman"/>
          <w:sz w:val="24"/>
        </w:rPr>
        <w:t xml:space="preserve"> </w:t>
      </w:r>
    </w:p>
    <w:p w:rsidRDefault="00310AAD" w:rsidP="00937792" w:rsidR="00A07B31">
      <w:pPr>
        <w:numPr>
          <w:ilvl w:val="0"/>
          <w:numId w:val="15"/>
        </w:numPr>
        <w:rPr>
          <w:rFonts w:hAnsi="Times New Roman" w:ascii="Times New Roman"/>
          <w:sz w:val="24"/>
        </w:rPr>
      </w:pPr>
      <w:r w:rsidRPr="00A07B31">
        <w:rPr>
          <w:rFonts w:hAnsi="Times New Roman" w:ascii="Times New Roman"/>
          <w:sz w:val="24"/>
        </w:rPr>
        <w:t xml:space="preserve">Dražbi može pristupiti samo kupac koji najkasnije </w:t>
      </w:r>
      <w:r w:rsidR="007D316B" w:rsidRPr="00A07B31">
        <w:rPr>
          <w:rFonts w:hAnsi="Times New Roman" w:ascii="Times New Roman"/>
          <w:sz w:val="24"/>
          <w:u w:val="single"/>
        </w:rPr>
        <w:t>tri</w:t>
      </w:r>
      <w:r w:rsidRPr="00A07B31">
        <w:rPr>
          <w:rFonts w:hAnsi="Times New Roman" w:ascii="Times New Roman"/>
          <w:sz w:val="24"/>
          <w:u w:val="single"/>
        </w:rPr>
        <w:t xml:space="preserve"> dana</w:t>
      </w:r>
      <w:r w:rsidRPr="00A07B31">
        <w:rPr>
          <w:rFonts w:hAnsi="Times New Roman" w:ascii="Times New Roman"/>
          <w:sz w:val="24"/>
        </w:rPr>
        <w:t xml:space="preserve"> prije dražbe uplati </w:t>
      </w:r>
      <w:r w:rsidR="008A516D" w:rsidRPr="00A07B31">
        <w:rPr>
          <w:rFonts w:hAnsi="Times New Roman" w:ascii="Times New Roman"/>
          <w:sz w:val="24"/>
        </w:rPr>
        <w:t xml:space="preserve">jamčevinu </w:t>
      </w:r>
      <w:r w:rsidRPr="00A07B31">
        <w:rPr>
          <w:rFonts w:hAnsi="Times New Roman" w:ascii="Times New Roman"/>
          <w:sz w:val="24"/>
        </w:rPr>
        <w:t>u</w:t>
      </w:r>
      <w:r w:rsidR="004B38AD" w:rsidRPr="00A07B31">
        <w:rPr>
          <w:rFonts w:hAnsi="Times New Roman" w:ascii="Times New Roman"/>
          <w:sz w:val="24"/>
        </w:rPr>
        <w:t xml:space="preserve"> </w:t>
      </w:r>
      <w:r w:rsidRPr="00A07B31">
        <w:rPr>
          <w:rFonts w:hAnsi="Times New Roman" w:ascii="Times New Roman"/>
          <w:sz w:val="24"/>
        </w:rPr>
        <w:t xml:space="preserve">iznosu od </w:t>
      </w:r>
      <w:r w:rsidR="001F5E88" w:rsidRPr="00DB2808">
        <w:rPr>
          <w:rFonts w:hAnsi="Times New Roman" w:ascii="Times New Roman"/>
          <w:b/>
          <w:sz w:val="24"/>
        </w:rPr>
        <w:t>10</w:t>
      </w:r>
      <w:r w:rsidR="00812A37" w:rsidRPr="00DB2808">
        <w:rPr>
          <w:rFonts w:hAnsi="Times New Roman" w:ascii="Times New Roman"/>
          <w:b/>
          <w:sz w:val="24"/>
        </w:rPr>
        <w:t>0</w:t>
      </w:r>
      <w:r w:rsidR="007D316B" w:rsidRPr="00DB2808">
        <w:rPr>
          <w:rFonts w:hAnsi="Times New Roman" w:ascii="Times New Roman"/>
          <w:b/>
          <w:sz w:val="24"/>
        </w:rPr>
        <w:t xml:space="preserve">.000,00 </w:t>
      </w:r>
      <w:r w:rsidRPr="00DB2808">
        <w:rPr>
          <w:rFonts w:hAnsi="Times New Roman" w:ascii="Times New Roman"/>
          <w:b/>
          <w:sz w:val="24"/>
        </w:rPr>
        <w:t>kuna</w:t>
      </w:r>
      <w:r w:rsidR="001F5E88" w:rsidRPr="00DB2808">
        <w:rPr>
          <w:rFonts w:hAnsi="Times New Roman" w:ascii="Times New Roman"/>
          <w:b/>
          <w:sz w:val="24"/>
        </w:rPr>
        <w:t>.</w:t>
      </w:r>
      <w:r w:rsidR="001F5E88">
        <w:rPr>
          <w:rFonts w:hAnsi="Times New Roman" w:ascii="Times New Roman"/>
          <w:sz w:val="24"/>
        </w:rPr>
        <w:t xml:space="preserve"> </w:t>
      </w:r>
      <w:r w:rsidR="008A516D" w:rsidRPr="00A07B31">
        <w:rPr>
          <w:rFonts w:hAnsi="Times New Roman" w:ascii="Times New Roman"/>
          <w:sz w:val="24"/>
        </w:rPr>
        <w:t xml:space="preserve">Jamčevina </w:t>
      </w:r>
      <w:r w:rsidRPr="00A07B31">
        <w:rPr>
          <w:rFonts w:hAnsi="Times New Roman" w:ascii="Times New Roman"/>
          <w:sz w:val="24"/>
        </w:rPr>
        <w:t xml:space="preserve">se uplaćuje na </w:t>
      </w:r>
      <w:r w:rsidR="00B73888">
        <w:rPr>
          <w:rFonts w:hAnsi="Times New Roman" w:ascii="Times New Roman"/>
          <w:sz w:val="24"/>
        </w:rPr>
        <w:t xml:space="preserve">depozitni </w:t>
      </w:r>
      <w:r w:rsidRPr="00A07B31">
        <w:rPr>
          <w:rFonts w:hAnsi="Times New Roman" w:ascii="Times New Roman"/>
          <w:sz w:val="24"/>
        </w:rPr>
        <w:t xml:space="preserve">račun Trgovačkog suda u Zagrebu, broj: </w:t>
      </w:r>
      <w:r w:rsidR="00A07B31" w:rsidRPr="005E7BCC">
        <w:rPr>
          <w:rFonts w:cs="Tahoma" w:hAnsi="Times New Roman" w:ascii="Times New Roman"/>
          <w:sz w:val="24"/>
        </w:rPr>
        <w:t>HR92 2390 0011 3000 0046 0</w:t>
      </w:r>
      <w:r w:rsidR="00A07B31">
        <w:rPr>
          <w:rFonts w:cs="Tahoma" w:hAnsi="Times New Roman" w:ascii="Times New Roman"/>
          <w:sz w:val="24"/>
        </w:rPr>
        <w:t xml:space="preserve">, </w:t>
      </w:r>
      <w:r w:rsidRPr="00A07B31">
        <w:rPr>
          <w:rFonts w:hAnsi="Times New Roman" w:ascii="Times New Roman"/>
          <w:sz w:val="24"/>
        </w:rPr>
        <w:t xml:space="preserve">poziv na broj: </w:t>
      </w:r>
      <w:r w:rsidR="00932E36" w:rsidRPr="00A07B31">
        <w:rPr>
          <w:rFonts w:hAnsi="Times New Roman" w:ascii="Times New Roman"/>
          <w:sz w:val="24"/>
        </w:rPr>
        <w:t>1403</w:t>
      </w:r>
      <w:r w:rsidR="00B73888">
        <w:rPr>
          <w:rFonts w:hAnsi="Times New Roman" w:ascii="Times New Roman"/>
          <w:sz w:val="24"/>
        </w:rPr>
        <w:t>-</w:t>
      </w:r>
      <w:r w:rsidR="00A07B31" w:rsidRPr="00A07B31">
        <w:rPr>
          <w:rFonts w:hAnsi="Times New Roman" w:ascii="Times New Roman"/>
          <w:sz w:val="24"/>
        </w:rPr>
        <w:t>11</w:t>
      </w:r>
      <w:r w:rsidRPr="00A07B31">
        <w:rPr>
          <w:rFonts w:hAnsi="Times New Roman" w:ascii="Times New Roman"/>
          <w:sz w:val="24"/>
        </w:rPr>
        <w:t xml:space="preserve">, </w:t>
      </w:r>
      <w:r w:rsidR="00027C2C">
        <w:rPr>
          <w:rFonts w:hAnsi="Times New Roman" w:ascii="Times New Roman"/>
          <w:sz w:val="24"/>
        </w:rPr>
        <w:t xml:space="preserve">opis plaćanja: </w:t>
      </w:r>
      <w:r w:rsidRPr="00A07B31">
        <w:rPr>
          <w:rFonts w:hAnsi="Times New Roman" w:ascii="Times New Roman"/>
          <w:sz w:val="24"/>
        </w:rPr>
        <w:t>"</w:t>
      </w:r>
      <w:r w:rsidR="003B5EF2" w:rsidRPr="00A07B31">
        <w:rPr>
          <w:rFonts w:hAnsi="Times New Roman" w:ascii="Times New Roman"/>
          <w:sz w:val="24"/>
        </w:rPr>
        <w:t>J</w:t>
      </w:r>
      <w:r w:rsidR="008A516D" w:rsidRPr="00A07B31">
        <w:rPr>
          <w:rFonts w:hAnsi="Times New Roman" w:ascii="Times New Roman"/>
          <w:sz w:val="24"/>
        </w:rPr>
        <w:t>amčevina</w:t>
      </w:r>
      <w:r w:rsidRPr="00A07B31">
        <w:rPr>
          <w:rFonts w:hAnsi="Times New Roman" w:ascii="Times New Roman"/>
          <w:sz w:val="24"/>
        </w:rPr>
        <w:t xml:space="preserve"> za dražbu</w:t>
      </w:r>
      <w:r w:rsidR="007B3918" w:rsidRPr="00A07B31">
        <w:rPr>
          <w:rFonts w:hAnsi="Times New Roman" w:ascii="Times New Roman"/>
          <w:sz w:val="24"/>
        </w:rPr>
        <w:t xml:space="preserve"> </w:t>
      </w:r>
      <w:r w:rsidR="00932E36" w:rsidRPr="00A07B31">
        <w:rPr>
          <w:rFonts w:hAnsi="Times New Roman" w:ascii="Times New Roman"/>
          <w:sz w:val="24"/>
        </w:rPr>
        <w:t>SLAVIJATRANS</w:t>
      </w:r>
      <w:r w:rsidR="00027C2C">
        <w:rPr>
          <w:rFonts w:hAnsi="Times New Roman" w:ascii="Times New Roman"/>
          <w:sz w:val="24"/>
        </w:rPr>
        <w:t xml:space="preserve"> St-1403/11</w:t>
      </w:r>
      <w:r w:rsidR="00535385">
        <w:rPr>
          <w:rFonts w:hAnsi="Times New Roman" w:ascii="Times New Roman"/>
          <w:sz w:val="24"/>
        </w:rPr>
        <w:t>.</w:t>
      </w:r>
      <w:r w:rsidRPr="00A07B31">
        <w:rPr>
          <w:rFonts w:hAnsi="Times New Roman" w:ascii="Times New Roman"/>
          <w:sz w:val="24"/>
        </w:rPr>
        <w:t xml:space="preserve">" Dokaz o uplati svaki </w:t>
      </w:r>
      <w:r w:rsidR="008A516D" w:rsidRPr="00A07B31">
        <w:rPr>
          <w:rFonts w:hAnsi="Times New Roman" w:ascii="Times New Roman"/>
          <w:sz w:val="24"/>
        </w:rPr>
        <w:t>kupac</w:t>
      </w:r>
      <w:r w:rsidRPr="00A07B31">
        <w:rPr>
          <w:rFonts w:hAnsi="Times New Roman" w:ascii="Times New Roman"/>
          <w:sz w:val="24"/>
        </w:rPr>
        <w:t xml:space="preserve"> dužan je predočiti </w:t>
      </w:r>
      <w:r w:rsidR="00027C2C">
        <w:rPr>
          <w:rFonts w:hAnsi="Times New Roman" w:ascii="Times New Roman"/>
          <w:sz w:val="24"/>
        </w:rPr>
        <w:t xml:space="preserve">sudu </w:t>
      </w:r>
      <w:r w:rsidRPr="00A07B31">
        <w:rPr>
          <w:rFonts w:hAnsi="Times New Roman" w:ascii="Times New Roman"/>
          <w:sz w:val="24"/>
        </w:rPr>
        <w:t>prije početka dražbe.</w:t>
      </w:r>
      <w:r w:rsidR="00DB2808">
        <w:rPr>
          <w:rFonts w:hAnsi="Times New Roman" w:ascii="Times New Roman"/>
          <w:sz w:val="24"/>
        </w:rPr>
        <w:t xml:space="preserve"> </w:t>
      </w:r>
    </w:p>
    <w:p w:rsidRDefault="00812A37" w:rsidP="00DB2808" w:rsidR="0046338C">
      <w:pPr>
        <w:numPr>
          <w:ilvl w:val="0"/>
          <w:numId w:val="15"/>
        </w:numPr>
        <w:rPr>
          <w:rFonts w:hAnsi="Times New Roman" w:ascii="Times New Roman"/>
          <w:sz w:val="24"/>
        </w:rPr>
      </w:pPr>
      <w:r w:rsidRPr="0046338C">
        <w:rPr>
          <w:rFonts w:hAnsi="Times New Roman" w:ascii="Times New Roman"/>
          <w:sz w:val="24"/>
        </w:rPr>
        <w:t>Ukoliko razlu</w:t>
      </w:r>
      <w:r w:rsidRPr="0046338C">
        <w:rPr>
          <w:rFonts w:hAnsi="Times New Roman" w:ascii="Times New Roman" w:hint="eastAsia"/>
          <w:sz w:val="24"/>
        </w:rPr>
        <w:t>č</w:t>
      </w:r>
      <w:r w:rsidRPr="0046338C">
        <w:rPr>
          <w:rFonts w:hAnsi="Times New Roman" w:ascii="Times New Roman"/>
          <w:sz w:val="24"/>
        </w:rPr>
        <w:t xml:space="preserve">ni vjerovnik preuzima nekretninu pod dug, dužan je u roku za uplatu kupovnine uplatiti stvarne troškove koji terete prodanu nekretninu sukladno </w:t>
      </w:r>
      <w:r w:rsidRPr="0046338C">
        <w:rPr>
          <w:rFonts w:hAnsi="Times New Roman" w:ascii="Times New Roman" w:hint="eastAsia"/>
          <w:sz w:val="24"/>
        </w:rPr>
        <w:t>č</w:t>
      </w:r>
      <w:r w:rsidRPr="0046338C">
        <w:rPr>
          <w:rFonts w:hAnsi="Times New Roman" w:ascii="Times New Roman"/>
          <w:sz w:val="24"/>
        </w:rPr>
        <w:t>lanku 170. stavak 1. i 2. Ste</w:t>
      </w:r>
      <w:r w:rsidRPr="0046338C">
        <w:rPr>
          <w:rFonts w:hAnsi="Times New Roman" w:ascii="Times New Roman" w:hint="eastAsia"/>
          <w:sz w:val="24"/>
        </w:rPr>
        <w:t>č</w:t>
      </w:r>
      <w:r w:rsidRPr="0046338C">
        <w:rPr>
          <w:rFonts w:hAnsi="Times New Roman" w:ascii="Times New Roman"/>
          <w:sz w:val="24"/>
        </w:rPr>
        <w:t>ajnog zakona</w:t>
      </w:r>
      <w:r w:rsidR="00DB2808">
        <w:rPr>
          <w:rFonts w:hAnsi="Times New Roman" w:ascii="Times New Roman"/>
          <w:sz w:val="24"/>
        </w:rPr>
        <w:t xml:space="preserve"> kao i pripadni PDV</w:t>
      </w:r>
      <w:r w:rsidRPr="0046338C">
        <w:rPr>
          <w:rFonts w:hAnsi="Times New Roman" w:ascii="Times New Roman"/>
          <w:sz w:val="24"/>
        </w:rPr>
        <w:t xml:space="preserve">, a koji </w:t>
      </w:r>
      <w:r w:rsidRPr="0046338C">
        <w:rPr>
          <w:rFonts w:hAnsi="Times New Roman" w:ascii="Times New Roman" w:hint="eastAsia"/>
          <w:sz w:val="24"/>
        </w:rPr>
        <w:t>ć</w:t>
      </w:r>
      <w:r w:rsidRPr="0046338C">
        <w:rPr>
          <w:rFonts w:hAnsi="Times New Roman" w:ascii="Times New Roman"/>
          <w:sz w:val="24"/>
        </w:rPr>
        <w:t>e biti odre</w:t>
      </w:r>
      <w:r w:rsidRPr="0046338C">
        <w:rPr>
          <w:rFonts w:hAnsi="Times New Roman" w:ascii="Times New Roman" w:hint="eastAsia"/>
          <w:sz w:val="24"/>
        </w:rPr>
        <w:t>đ</w:t>
      </w:r>
      <w:r w:rsidRPr="0046338C">
        <w:rPr>
          <w:rFonts w:hAnsi="Times New Roman" w:ascii="Times New Roman"/>
          <w:sz w:val="24"/>
        </w:rPr>
        <w:t>eni rješenjem o dosudi, u protivnom ne može ste</w:t>
      </w:r>
      <w:r w:rsidRPr="0046338C">
        <w:rPr>
          <w:rFonts w:hAnsi="Times New Roman" w:ascii="Times New Roman" w:hint="eastAsia"/>
          <w:sz w:val="24"/>
        </w:rPr>
        <w:t>ć</w:t>
      </w:r>
      <w:r w:rsidRPr="0046338C">
        <w:rPr>
          <w:rFonts w:hAnsi="Times New Roman" w:ascii="Times New Roman"/>
          <w:sz w:val="24"/>
        </w:rPr>
        <w:t>i vlasništvo nekretnine.</w:t>
      </w:r>
      <w:r w:rsidR="0046338C" w:rsidRPr="0046338C">
        <w:rPr>
          <w:rFonts w:hAnsi="Times New Roman" w:ascii="Times New Roman"/>
          <w:sz w:val="24"/>
        </w:rPr>
        <w:t xml:space="preserve"> </w:t>
      </w:r>
    </w:p>
    <w:p w:rsidRDefault="00310AAD" w:rsidP="00DB2808" w:rsidR="00576F7C" w:rsidRPr="0046338C">
      <w:pPr>
        <w:numPr>
          <w:ilvl w:val="0"/>
          <w:numId w:val="15"/>
        </w:numPr>
        <w:rPr>
          <w:rFonts w:hAnsi="Times New Roman" w:ascii="Times New Roman"/>
          <w:sz w:val="24"/>
        </w:rPr>
      </w:pPr>
      <w:r w:rsidRPr="0046338C">
        <w:rPr>
          <w:rFonts w:hAnsi="Times New Roman" w:ascii="Times New Roman"/>
          <w:sz w:val="24"/>
        </w:rPr>
        <w:lastRenderedPageBreak/>
        <w:t xml:space="preserve">Nekretnina će se dosuditi i kupcima koji će ponuditi nižu cijenu prema veličini ponuđene cijene ako kupci koji su ponudili veću cijenu ne polože kupovninu u roku koji im je određen ovim zaključkom. </w:t>
      </w:r>
    </w:p>
    <w:p w:rsidRDefault="00310AAD" w:rsidP="00DB2808" w:rsidR="00576F7C" w:rsidRPr="00576F7C">
      <w:pPr>
        <w:numPr>
          <w:ilvl w:val="0"/>
          <w:numId w:val="15"/>
        </w:numPr>
        <w:rPr>
          <w:rFonts w:hAnsi="Times New Roman" w:ascii="Times New Roman"/>
          <w:sz w:val="24"/>
        </w:rPr>
      </w:pPr>
      <w:r w:rsidRPr="00576F7C">
        <w:rPr>
          <w:rFonts w:hAnsi="Times New Roman" w:ascii="Times New Roman"/>
          <w:sz w:val="24"/>
        </w:rPr>
        <w:t>Nekretni</w:t>
      </w:r>
      <w:r w:rsidR="007D316B" w:rsidRPr="00576F7C">
        <w:rPr>
          <w:rFonts w:hAnsi="Times New Roman" w:ascii="Times New Roman"/>
          <w:sz w:val="24"/>
        </w:rPr>
        <w:t>na</w:t>
      </w:r>
      <w:r w:rsidRPr="00576F7C">
        <w:rPr>
          <w:rFonts w:hAnsi="Times New Roman" w:ascii="Times New Roman"/>
          <w:sz w:val="24"/>
        </w:rPr>
        <w:t xml:space="preserve"> se mo</w:t>
      </w:r>
      <w:r w:rsidR="007D316B" w:rsidRPr="00576F7C">
        <w:rPr>
          <w:rFonts w:hAnsi="Times New Roman" w:ascii="Times New Roman"/>
          <w:sz w:val="24"/>
        </w:rPr>
        <w:t>že</w:t>
      </w:r>
      <w:r w:rsidRPr="00576F7C">
        <w:rPr>
          <w:rFonts w:hAnsi="Times New Roman" w:ascii="Times New Roman"/>
          <w:sz w:val="24"/>
        </w:rPr>
        <w:t xml:space="preserve"> razgledati u prethodnom dogovoru sa stečajnim upraviteljem</w:t>
      </w:r>
      <w:r w:rsidR="008A516D" w:rsidRPr="00576F7C">
        <w:rPr>
          <w:rFonts w:hAnsi="Times New Roman" w:ascii="Times New Roman"/>
          <w:sz w:val="24"/>
        </w:rPr>
        <w:t xml:space="preserve"> </w:t>
      </w:r>
      <w:r w:rsidRPr="00576F7C">
        <w:rPr>
          <w:rFonts w:hAnsi="Times New Roman" w:ascii="Times New Roman"/>
          <w:sz w:val="24"/>
        </w:rPr>
        <w:t>na broj</w:t>
      </w:r>
      <w:r w:rsidR="008A516D" w:rsidRPr="00576F7C">
        <w:rPr>
          <w:rFonts w:hAnsi="Times New Roman" w:ascii="Times New Roman"/>
          <w:sz w:val="24"/>
        </w:rPr>
        <w:t xml:space="preserve"> </w:t>
      </w:r>
      <w:r w:rsidRPr="00576F7C">
        <w:rPr>
          <w:rFonts w:hAnsi="Times New Roman" w:ascii="Times New Roman"/>
          <w:sz w:val="24"/>
        </w:rPr>
        <w:t>telefona:</w:t>
      </w:r>
      <w:r w:rsidR="0092589E" w:rsidRPr="00576F7C">
        <w:rPr>
          <w:rFonts w:hAnsi="Times New Roman" w:ascii="Times New Roman"/>
          <w:sz w:val="24"/>
        </w:rPr>
        <w:t xml:space="preserve"> </w:t>
      </w:r>
      <w:r w:rsidR="003D2049" w:rsidRPr="00576F7C">
        <w:rPr>
          <w:rFonts w:hAnsi="Times New Roman" w:ascii="Times New Roman"/>
          <w:sz w:val="24"/>
        </w:rPr>
        <w:t xml:space="preserve">098/315-607 i uz uplatu naknade troškova od </w:t>
      </w:r>
      <w:r w:rsidR="002C4FAD" w:rsidRPr="00576F7C">
        <w:rPr>
          <w:rFonts w:hAnsi="Times New Roman" w:ascii="Times New Roman"/>
          <w:sz w:val="24"/>
        </w:rPr>
        <w:t>5</w:t>
      </w:r>
      <w:r w:rsidR="003D2049" w:rsidRPr="00576F7C">
        <w:rPr>
          <w:rFonts w:hAnsi="Times New Roman" w:ascii="Times New Roman"/>
          <w:sz w:val="24"/>
        </w:rPr>
        <w:t>00,00 kn.</w:t>
      </w:r>
      <w:r w:rsidR="00576F7C" w:rsidRPr="00576F7C">
        <w:rPr>
          <w:rFonts w:hAnsi="Times New Roman" w:ascii="Times New Roman"/>
          <w:sz w:val="24"/>
        </w:rPr>
        <w:t xml:space="preserve"> </w:t>
      </w:r>
    </w:p>
    <w:p w:rsidRDefault="00A07B31" w:rsidP="00DB2808" w:rsidR="0046338C">
      <w:pPr>
        <w:numPr>
          <w:ilvl w:val="0"/>
          <w:numId w:val="15"/>
        </w:numPr>
        <w:rPr>
          <w:rFonts w:hAnsi="Times New Roman" w:ascii="Times New Roman"/>
          <w:sz w:val="24"/>
        </w:rPr>
      </w:pPr>
      <w:r w:rsidRPr="00DB2808">
        <w:rPr>
          <w:rFonts w:hAnsi="Times New Roman" w:ascii="Times New Roman"/>
          <w:sz w:val="24"/>
        </w:rPr>
        <w:t xml:space="preserve">Ovaj zaključak objavit će se na </w:t>
      </w:r>
      <w:r w:rsidR="00921EBB" w:rsidRPr="00DB2808">
        <w:rPr>
          <w:rFonts w:hAnsi="Times New Roman" w:ascii="Times New Roman"/>
          <w:sz w:val="24"/>
        </w:rPr>
        <w:t>e-O</w:t>
      </w:r>
      <w:r w:rsidRPr="00DB2808">
        <w:rPr>
          <w:rFonts w:hAnsi="Times New Roman" w:ascii="Times New Roman"/>
          <w:sz w:val="24"/>
        </w:rPr>
        <w:t>glasnoj ploči suda a stečajni upravitelj se upućuje da</w:t>
      </w:r>
      <w:r w:rsidR="0046338C" w:rsidRPr="00DB2808">
        <w:rPr>
          <w:rFonts w:hAnsi="Times New Roman" w:ascii="Times New Roman"/>
          <w:sz w:val="24"/>
        </w:rPr>
        <w:t xml:space="preserve"> </w:t>
      </w:r>
      <w:r w:rsidR="00DB2808" w:rsidRPr="00DB2808">
        <w:rPr>
          <w:rFonts w:hAnsi="Times New Roman" w:ascii="Times New Roman"/>
          <w:sz w:val="24"/>
        </w:rPr>
        <w:t xml:space="preserve">isti dostavi Hrvatskoj gopodarskoj komori radi uvođenja u Očevidnik nekretnina i pokretnina sukladno članku 158. stavak  4. Stečajnog zakona.              </w:t>
      </w:r>
    </w:p>
    <w:p w:rsidRDefault="00DB2808" w:rsidP="00DB2808" w:rsidR="00DB2808" w:rsidRPr="00DB2808">
      <w:pPr>
        <w:ind w:left="142"/>
        <w:rPr>
          <w:rFonts w:hAnsi="Times New Roman" w:ascii="Times New Roman"/>
          <w:sz w:val="24"/>
        </w:rPr>
      </w:pPr>
    </w:p>
    <w:p w:rsidRDefault="0046338C" w:rsidP="0046338C" w:rsidR="00A07B31">
      <w:pPr>
        <w:jc w:val="center"/>
        <w:rPr>
          <w:rFonts w:hAnsi="Times New Roman" w:ascii="Times New Roman"/>
          <w:sz w:val="24"/>
        </w:rPr>
      </w:pPr>
      <w:r>
        <w:rPr>
          <w:rFonts w:hAnsi="Times New Roman" w:ascii="Times New Roman"/>
          <w:sz w:val="24"/>
        </w:rPr>
        <w:t>U Zagrebu, 2</w:t>
      </w:r>
      <w:r w:rsidR="00DB2808">
        <w:rPr>
          <w:rFonts w:hAnsi="Times New Roman" w:ascii="Times New Roman"/>
          <w:sz w:val="24"/>
        </w:rPr>
        <w:t>2</w:t>
      </w:r>
      <w:r>
        <w:rPr>
          <w:rFonts w:hAnsi="Times New Roman" w:ascii="Times New Roman"/>
          <w:sz w:val="24"/>
        </w:rPr>
        <w:t>. veljače 2016.</w:t>
      </w:r>
    </w:p>
    <w:p w:rsidRDefault="00A07B31" w:rsidP="00310AAD" w:rsidR="0046338C">
      <w:pPr>
        <w:rPr>
          <w:rFonts w:hAnsi="Times New Roman" w:ascii="Times New Roman"/>
          <w:sz w:val="24"/>
        </w:rPr>
      </w:pPr>
      <w:r>
        <w:rPr>
          <w:rFonts w:hAnsi="Times New Roman" w:ascii="Times New Roman"/>
          <w:sz w:val="24"/>
        </w:rPr>
        <w:t xml:space="preserve">      </w:t>
      </w:r>
      <w:r w:rsidR="00310AAD" w:rsidRPr="00A07B31">
        <w:rPr>
          <w:rFonts w:hAnsi="Times New Roman" w:ascii="Times New Roman"/>
          <w:sz w:val="24"/>
        </w:rPr>
        <w:tab/>
      </w:r>
      <w:r w:rsidR="00F04195" w:rsidRPr="00A07B31">
        <w:rPr>
          <w:rFonts w:hAnsi="Times New Roman" w:ascii="Times New Roman"/>
          <w:sz w:val="24"/>
        </w:rPr>
        <w:t xml:space="preserve">     </w:t>
      </w:r>
      <w:r w:rsidR="007D316B" w:rsidRPr="00A07B31">
        <w:rPr>
          <w:rFonts w:hAnsi="Times New Roman" w:ascii="Times New Roman"/>
          <w:sz w:val="24"/>
        </w:rPr>
        <w:t xml:space="preserve"> </w:t>
      </w:r>
      <w:r>
        <w:rPr>
          <w:rFonts w:hAnsi="Times New Roman" w:ascii="Times New Roman"/>
          <w:sz w:val="24"/>
        </w:rPr>
        <w:t xml:space="preserve">                                               </w:t>
      </w:r>
    </w:p>
    <w:p w:rsidRDefault="00A07B31" w:rsidP="00310AAD" w:rsidR="00310AAD" w:rsidRPr="00A07B31">
      <w:pPr>
        <w:rPr>
          <w:rFonts w:hAnsi="Times New Roman" w:ascii="Times New Roman"/>
          <w:sz w:val="24"/>
        </w:rPr>
      </w:pPr>
      <w:r>
        <w:rPr>
          <w:rFonts w:hAnsi="Times New Roman" w:ascii="Times New Roman"/>
          <w:sz w:val="24"/>
        </w:rPr>
        <w:t xml:space="preserve">                                                </w:t>
      </w:r>
      <w:r w:rsidR="0046338C">
        <w:rPr>
          <w:rFonts w:hAnsi="Times New Roman" w:ascii="Times New Roman"/>
          <w:sz w:val="24"/>
        </w:rPr>
        <w:t xml:space="preserve">                                                               </w:t>
      </w:r>
      <w:r w:rsidR="00310AAD" w:rsidRPr="00A07B31">
        <w:rPr>
          <w:rFonts w:hAnsi="Times New Roman" w:ascii="Times New Roman"/>
          <w:sz w:val="24"/>
        </w:rPr>
        <w:t>S</w:t>
      </w:r>
      <w:r w:rsidR="00F04195" w:rsidRPr="00A07B31">
        <w:rPr>
          <w:rFonts w:hAnsi="Times New Roman" w:ascii="Times New Roman"/>
          <w:sz w:val="24"/>
        </w:rPr>
        <w:t xml:space="preserve"> </w:t>
      </w:r>
      <w:r w:rsidR="00310AAD" w:rsidRPr="00A07B31">
        <w:rPr>
          <w:rFonts w:hAnsi="Times New Roman" w:ascii="Times New Roman"/>
          <w:sz w:val="24"/>
        </w:rPr>
        <w:t>U</w:t>
      </w:r>
      <w:r w:rsidR="00F04195" w:rsidRPr="00A07B31">
        <w:rPr>
          <w:rFonts w:hAnsi="Times New Roman" w:ascii="Times New Roman"/>
          <w:sz w:val="24"/>
        </w:rPr>
        <w:t xml:space="preserve"> </w:t>
      </w:r>
      <w:r w:rsidR="00310AAD" w:rsidRPr="00A07B31">
        <w:rPr>
          <w:rFonts w:hAnsi="Times New Roman" w:ascii="Times New Roman"/>
          <w:sz w:val="24"/>
        </w:rPr>
        <w:t>D</w:t>
      </w:r>
      <w:r w:rsidR="00F04195" w:rsidRPr="00A07B31">
        <w:rPr>
          <w:rFonts w:hAnsi="Times New Roman" w:ascii="Times New Roman"/>
          <w:sz w:val="24"/>
        </w:rPr>
        <w:t xml:space="preserve"> </w:t>
      </w:r>
      <w:r w:rsidR="00310AAD" w:rsidRPr="00A07B31">
        <w:rPr>
          <w:rFonts w:hAnsi="Times New Roman" w:ascii="Times New Roman"/>
          <w:sz w:val="24"/>
        </w:rPr>
        <w:t>A</w:t>
      </w:r>
      <w:r w:rsidR="00F04195" w:rsidRPr="00A07B31">
        <w:rPr>
          <w:rFonts w:hAnsi="Times New Roman" w:ascii="Times New Roman"/>
          <w:sz w:val="24"/>
        </w:rPr>
        <w:t xml:space="preserve"> </w:t>
      </w:r>
      <w:r w:rsidR="00310AAD" w:rsidRPr="00A07B31">
        <w:rPr>
          <w:rFonts w:hAnsi="Times New Roman" w:ascii="Times New Roman"/>
          <w:sz w:val="24"/>
        </w:rPr>
        <w:t>C:</w:t>
      </w:r>
    </w:p>
    <w:p w:rsidRDefault="00310AAD" w:rsidP="00310AAD" w:rsidR="00310AAD" w:rsidRPr="00A07B31">
      <w:pPr>
        <w:rPr>
          <w:rFonts w:hAnsi="Times New Roman" w:ascii="Times New Roman"/>
          <w:sz w:val="24"/>
        </w:rPr>
      </w:pPr>
      <w:r w:rsidRPr="00A07B31">
        <w:rPr>
          <w:rFonts w:hAnsi="Times New Roman" w:ascii="Times New Roman"/>
          <w:sz w:val="24"/>
        </w:rPr>
        <w:t xml:space="preserve">                                          </w:t>
      </w:r>
      <w:r w:rsidR="00D4267A" w:rsidRPr="00A07B31">
        <w:rPr>
          <w:rFonts w:hAnsi="Times New Roman" w:ascii="Times New Roman"/>
          <w:sz w:val="24"/>
        </w:rPr>
        <w:t xml:space="preserve">                             </w:t>
      </w:r>
      <w:r w:rsidR="00D4267A" w:rsidRPr="00A07B31">
        <w:rPr>
          <w:rFonts w:hAnsi="Times New Roman" w:ascii="Times New Roman"/>
          <w:sz w:val="24"/>
        </w:rPr>
        <w:tab/>
        <w:t xml:space="preserve">           </w:t>
      </w:r>
      <w:r w:rsidR="007B3918" w:rsidRPr="00A07B31">
        <w:rPr>
          <w:rFonts w:hAnsi="Times New Roman" w:ascii="Times New Roman"/>
          <w:sz w:val="24"/>
        </w:rPr>
        <w:t xml:space="preserve">   </w:t>
      </w:r>
      <w:r w:rsidR="00A07B31">
        <w:rPr>
          <w:rFonts w:hAnsi="Times New Roman" w:ascii="Times New Roman"/>
          <w:sz w:val="24"/>
        </w:rPr>
        <w:t xml:space="preserve">    </w:t>
      </w:r>
      <w:r w:rsidR="00535385">
        <w:rPr>
          <w:rFonts w:hAnsi="Times New Roman" w:ascii="Times New Roman"/>
          <w:sz w:val="24"/>
        </w:rPr>
        <w:t xml:space="preserve">  </w:t>
      </w:r>
      <w:r w:rsidR="00A07B31">
        <w:rPr>
          <w:rFonts w:hAnsi="Times New Roman" w:ascii="Times New Roman"/>
          <w:sz w:val="24"/>
        </w:rPr>
        <w:t xml:space="preserve">             </w:t>
      </w:r>
      <w:r w:rsidRPr="00A07B31">
        <w:rPr>
          <w:rFonts w:hAnsi="Times New Roman" w:ascii="Times New Roman"/>
          <w:sz w:val="24"/>
        </w:rPr>
        <w:t>MIHAEL KOVAČIĆ</w:t>
      </w:r>
      <w:r w:rsidR="00CC65CF">
        <w:rPr>
          <w:rFonts w:hAnsi="Times New Roman" w:ascii="Times New Roman"/>
          <w:sz w:val="24"/>
        </w:rPr>
        <w:t>, v.r.</w:t>
      </w:r>
    </w:p>
    <w:p w:rsidRDefault="00310AAD" w:rsidP="00310AAD" w:rsidR="00310AAD" w:rsidRPr="00A07B31">
      <w:pPr>
        <w:rPr>
          <w:rFonts w:hAnsi="Times New Roman" w:ascii="Times New Roman"/>
          <w:sz w:val="24"/>
        </w:rPr>
      </w:pP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t xml:space="preserve"> </w:t>
      </w:r>
    </w:p>
    <w:p w:rsidRDefault="00DB2808" w:rsidP="00310AAD" w:rsidR="00DB2808">
      <w:pPr>
        <w:rPr>
          <w:rFonts w:hAnsi="Times New Roman" w:ascii="Times New Roman"/>
          <w:sz w:val="24"/>
        </w:rPr>
      </w:pPr>
    </w:p>
    <w:p w:rsidRDefault="00310AAD" w:rsidP="00310AAD" w:rsidR="00310AAD" w:rsidRPr="00A07B31">
      <w:pPr>
        <w:rPr>
          <w:rFonts w:hAnsi="Times New Roman" w:ascii="Times New Roman"/>
          <w:sz w:val="24"/>
        </w:rPr>
      </w:pPr>
      <w:r w:rsidRPr="00A07B31">
        <w:rPr>
          <w:rFonts w:hAnsi="Times New Roman" w:ascii="Times New Roman"/>
          <w:sz w:val="24"/>
        </w:rPr>
        <w:t>Pravna pouka:</w:t>
      </w:r>
    </w:p>
    <w:p w:rsidRDefault="00310AAD" w:rsidP="00310AAD" w:rsidR="00310AAD" w:rsidRPr="00A07B31">
      <w:pPr>
        <w:rPr>
          <w:rFonts w:hAnsi="Times New Roman" w:ascii="Times New Roman"/>
          <w:sz w:val="24"/>
        </w:rPr>
      </w:pPr>
      <w:r w:rsidRPr="00A07B31">
        <w:rPr>
          <w:rFonts w:hAnsi="Times New Roman" w:ascii="Times New Roman"/>
          <w:sz w:val="24"/>
        </w:rPr>
        <w:t>Protiv zaključka nije dopušten pravni lijek.</w:t>
      </w:r>
    </w:p>
    <w:p w:rsidRDefault="00310AAD" w:rsidP="00310AAD" w:rsidR="00310AAD" w:rsidRPr="00A07B31">
      <w:pPr>
        <w:rPr>
          <w:rFonts w:hAnsi="Times New Roman" w:ascii="Times New Roman"/>
          <w:sz w:val="24"/>
        </w:rPr>
      </w:pPr>
    </w:p>
    <w:p w:rsidRDefault="00310AAD" w:rsidP="00310AAD" w:rsidR="00310AAD">
      <w:pPr>
        <w:rPr>
          <w:rFonts w:hAnsi="Times New Roman" w:ascii="Times New Roman"/>
          <w:sz w:val="24"/>
        </w:rPr>
      </w:pPr>
    </w:p>
    <w:p w:rsidRDefault="00CC65CF" w:rsidP="00310AAD" w:rsidR="00CC65CF">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CC65CF" w:rsidP="00310AAD" w:rsidR="00CC65CF">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CC65CF" w:rsidP="00310AAD" w:rsidR="00CC65CF" w:rsidRPr="00A07B31">
      <w:pPr>
        <w:rPr>
          <w:rFonts w:hAnsi="Times New Roman" w:ascii="Times New Roman"/>
          <w:sz w:val="24"/>
        </w:rPr>
      </w:pPr>
    </w:p>
    <w:p w:rsidRDefault="00310AAD" w:rsidP="00310AAD" w:rsidR="00310AAD" w:rsidRPr="00CC65CF">
      <w:pPr>
        <w:rPr>
          <w:rFonts w:hAnsi="Times New Roman" w:ascii="Times New Roman"/>
          <w:color w:themeColor="background1" w:val="FFFFFF"/>
          <w:sz w:val="24"/>
        </w:rPr>
      </w:pPr>
      <w:r w:rsidRPr="00CC65CF">
        <w:rPr>
          <w:rFonts w:hAnsi="Times New Roman" w:ascii="Times New Roman"/>
          <w:color w:themeColor="background1" w:val="FFFFFF"/>
          <w:sz w:val="24"/>
        </w:rPr>
        <w:t>DNA:</w:t>
      </w:r>
    </w:p>
    <w:p w:rsidRDefault="00310AAD" w:rsidP="00310AAD" w:rsidR="00310AAD" w:rsidRPr="00CC65CF">
      <w:pPr>
        <w:numPr>
          <w:ilvl w:val="0"/>
          <w:numId w:val="5"/>
        </w:numPr>
        <w:rPr>
          <w:rFonts w:hAnsi="Times New Roman" w:ascii="Times New Roman"/>
          <w:color w:themeColor="background1" w:val="FFFFFF"/>
          <w:sz w:val="24"/>
        </w:rPr>
      </w:pPr>
      <w:r w:rsidRPr="00CC65CF">
        <w:rPr>
          <w:rFonts w:hAnsi="Times New Roman" w:ascii="Times New Roman"/>
          <w:color w:themeColor="background1" w:val="FFFFFF"/>
          <w:sz w:val="24"/>
        </w:rPr>
        <w:t>Stečajnom upravitelju</w:t>
      </w:r>
      <w:r w:rsidR="00347E33" w:rsidRPr="00CC65CF">
        <w:rPr>
          <w:rFonts w:hAnsi="Times New Roman" w:ascii="Times New Roman"/>
          <w:color w:themeColor="background1" w:val="FFFFFF"/>
          <w:sz w:val="24"/>
        </w:rPr>
        <w:t xml:space="preserve">, osobno </w:t>
      </w:r>
    </w:p>
    <w:p w:rsidRDefault="00932E36" w:rsidP="00310AAD" w:rsidR="00932E36" w:rsidRPr="00CC65CF">
      <w:pPr>
        <w:numPr>
          <w:ilvl w:val="0"/>
          <w:numId w:val="5"/>
        </w:numPr>
        <w:rPr>
          <w:rFonts w:hAnsi="Times New Roman" w:ascii="Times New Roman"/>
          <w:color w:themeColor="background1" w:val="FFFFFF"/>
          <w:sz w:val="24"/>
        </w:rPr>
      </w:pPr>
      <w:r w:rsidRPr="00CC65CF">
        <w:rPr>
          <w:rFonts w:hAnsi="Times New Roman" w:ascii="Times New Roman"/>
          <w:color w:themeColor="background1" w:val="FFFFFF"/>
          <w:sz w:val="24"/>
        </w:rPr>
        <w:t>Razlučnom vjerovniku: RH Ministarstvo financija, po zz. Ž</w:t>
      </w:r>
      <w:r w:rsidR="00C625AB" w:rsidRPr="00CC65CF">
        <w:rPr>
          <w:rFonts w:hAnsi="Times New Roman" w:ascii="Times New Roman"/>
          <w:color w:themeColor="background1" w:val="FFFFFF"/>
          <w:sz w:val="24"/>
        </w:rPr>
        <w:t xml:space="preserve">DO </w:t>
      </w:r>
      <w:r w:rsidRPr="00CC65CF">
        <w:rPr>
          <w:rFonts w:hAnsi="Times New Roman" w:ascii="Times New Roman"/>
          <w:color w:themeColor="background1" w:val="FFFFFF"/>
          <w:sz w:val="24"/>
        </w:rPr>
        <w:t xml:space="preserve">u </w:t>
      </w:r>
      <w:r w:rsidR="00535385" w:rsidRPr="00CC65CF">
        <w:rPr>
          <w:rFonts w:hAnsi="Times New Roman" w:ascii="Times New Roman"/>
          <w:color w:themeColor="background1" w:val="FFFFFF"/>
          <w:sz w:val="24"/>
        </w:rPr>
        <w:t>Sisku</w:t>
      </w:r>
    </w:p>
    <w:p w:rsidRDefault="00921EBB" w:rsidP="008D1784" w:rsidR="00921EBB" w:rsidRPr="00CC65CF">
      <w:pPr>
        <w:numPr>
          <w:ilvl w:val="0"/>
          <w:numId w:val="5"/>
        </w:numPr>
        <w:rPr>
          <w:rFonts w:hAnsi="Times New Roman" w:ascii="Times New Roman"/>
          <w:color w:themeColor="background1" w:val="FFFFFF"/>
          <w:sz w:val="24"/>
        </w:rPr>
      </w:pPr>
      <w:r w:rsidRPr="00CC65CF">
        <w:rPr>
          <w:rFonts w:hAnsi="Times New Roman" w:ascii="Times New Roman"/>
          <w:color w:themeColor="background1" w:val="FFFFFF"/>
          <w:sz w:val="24"/>
        </w:rPr>
        <w:t>e-</w:t>
      </w:r>
      <w:r w:rsidR="00310AAD" w:rsidRPr="00CC65CF">
        <w:rPr>
          <w:rFonts w:hAnsi="Times New Roman" w:ascii="Times New Roman"/>
          <w:color w:themeColor="background1" w:val="FFFFFF"/>
          <w:sz w:val="24"/>
        </w:rPr>
        <w:t>Oglasna ploča</w:t>
      </w:r>
      <w:r w:rsidRPr="00CC65CF">
        <w:rPr>
          <w:rFonts w:hAnsi="Times New Roman" w:ascii="Times New Roman"/>
          <w:color w:themeColor="background1" w:val="FFFFFF"/>
          <w:sz w:val="24"/>
        </w:rPr>
        <w:t xml:space="preserve">, </w:t>
      </w:r>
      <w:r w:rsidR="008D1784" w:rsidRPr="00CC65CF">
        <w:rPr>
          <w:rFonts w:hAnsi="Times New Roman" w:ascii="Times New Roman"/>
          <w:color w:themeColor="background1" w:val="FFFFFF"/>
          <w:sz w:val="24"/>
        </w:rPr>
        <w:t>ovdje</w:t>
      </w:r>
    </w:p>
    <w:sectPr w:rsidSect="00DB2808" w:rsidR="00921EBB" w:rsidRPr="00CC65CF">
      <w:headerReference w:type="even" r:id="rId11"/>
      <w:headerReference w:type="default" r:id="rId12"/>
      <w:type w:val="continuous"/>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0CCB" w:rsidR="006F0CCB">
      <w:r>
        <w:separator/>
      </w:r>
    </w:p>
  </w:endnote>
  <w:endnote w:id="0" w:type="continuationSeparator">
    <w:p w:rsidRDefault="006F0CCB" w:rsidR="006F0CC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0CCB" w:rsidR="006F0CCB">
      <w:r>
        <w:separator/>
      </w:r>
    </w:p>
  </w:footnote>
  <w:footnote w:id="0" w:type="continuationSeparator">
    <w:p w:rsidRDefault="006F0CCB" w:rsidR="006F0CC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7B18" w:rsidP="00DE3115" w:rsidR="00147B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47B18" w:rsidR="00147B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7B18" w:rsidP="00DE3115" w:rsidR="00147B18" w:rsidRPr="003D2049">
    <w:pPr>
      <w:pStyle w:val="Zaglavlje"/>
      <w:framePr w:y="1" w:xAlign="center" w:vAnchor="text" w:hAnchor="margin" w:wrap="around"/>
      <w:rPr>
        <w:rStyle w:val="Brojstranice"/>
        <w:rFonts w:hAnsi="Times New Roman" w:ascii="Times New Roman"/>
      </w:rPr>
    </w:pPr>
    <w:r w:rsidRPr="003D2049">
      <w:rPr>
        <w:rStyle w:val="Brojstranice"/>
        <w:rFonts w:hAnsi="Times New Roman" w:ascii="Times New Roman"/>
      </w:rPr>
      <w:t xml:space="preserve">- </w:t>
    </w:r>
    <w:r w:rsidRPr="003D2049">
      <w:rPr>
        <w:rStyle w:val="Brojstranice"/>
        <w:rFonts w:hAnsi="Times New Roman" w:ascii="Times New Roman"/>
      </w:rPr>
      <w:fldChar w:fldCharType="begin"/>
    </w:r>
    <w:r w:rsidRPr="003D2049">
      <w:rPr>
        <w:rStyle w:val="Brojstranice"/>
        <w:rFonts w:hAnsi="Times New Roman" w:ascii="Times New Roman"/>
      </w:rPr>
      <w:instrText xml:space="preserve">PAGE  </w:instrText>
    </w:r>
    <w:r w:rsidRPr="003D2049">
      <w:rPr>
        <w:rStyle w:val="Brojstranice"/>
        <w:rFonts w:hAnsi="Times New Roman" w:ascii="Times New Roman"/>
      </w:rPr>
      <w:fldChar w:fldCharType="separate"/>
    </w:r>
    <w:r w:rsidR="00577B7A">
      <w:rPr>
        <w:rStyle w:val="Brojstranice"/>
        <w:rFonts w:hAnsi="Times New Roman" w:ascii="Times New Roman"/>
        <w:noProof/>
      </w:rPr>
      <w:t>2</w:t>
    </w:r>
    <w:r w:rsidRPr="003D2049">
      <w:rPr>
        <w:rStyle w:val="Brojstranice"/>
        <w:rFonts w:hAnsi="Times New Roman" w:ascii="Times New Roman"/>
      </w:rPr>
      <w:fldChar w:fldCharType="end"/>
    </w:r>
    <w:r w:rsidRPr="003D2049">
      <w:rPr>
        <w:rStyle w:val="Brojstranice"/>
        <w:rFonts w:hAnsi="Times New Roman" w:ascii="Times New Roman"/>
      </w:rPr>
      <w:t xml:space="preserve"> -</w:t>
    </w:r>
  </w:p>
  <w:p w:rsidRDefault="00147B18" w:rsidP="00E478A9" w:rsidR="00147B18" w:rsidRPr="003D2049">
    <w:pPr>
      <w:jc w:val="right"/>
      <w:rPr>
        <w:rFonts w:hAnsi="Times New Roman" w:ascii="Times New Roman"/>
        <w:szCs w:val="22"/>
      </w:rPr>
    </w:pPr>
    <w:r w:rsidRPr="003D2049">
      <w:rPr>
        <w:rFonts w:hAnsi="Times New Roman" w:ascii="Times New Roman"/>
        <w:szCs w:val="22"/>
      </w:rPr>
      <w:t>3 St-</w:t>
    </w:r>
    <w:r w:rsidR="00C625AB" w:rsidRPr="003D2049">
      <w:rPr>
        <w:rFonts w:hAnsi="Times New Roman" w:ascii="Times New Roman"/>
        <w:szCs w:val="22"/>
      </w:rPr>
      <w:t>1403</w:t>
    </w:r>
    <w:r w:rsidRPr="003D2049">
      <w:rPr>
        <w:rFonts w:hAnsi="Times New Roman" w:ascii="Times New Roman"/>
        <w:szCs w:val="22"/>
      </w:rPr>
      <w:t>/11</w:t>
    </w:r>
    <w:r w:rsidR="00CC65CF">
      <w:rPr>
        <w:rFonts w:hAnsi="Times New Roman" w:ascii="Times New Roman"/>
        <w:szCs w:val="22"/>
      </w:rPr>
      <w:t>-225</w:t>
    </w:r>
  </w:p>
  <w:p w:rsidRDefault="00147B18" w:rsidR="00147B1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
    <w:nsid w:val="2441065C"/>
    <w:multiLevelType w:val="hybridMultilevel"/>
    <w:tmpl w:val="B99C3FEC"/>
    <w:lvl w:tplc="5F7A5866" w:ilvl="0">
      <w:start w:val="1"/>
      <w:numFmt w:val="upperRoman"/>
      <w:lvlText w:val="%1."/>
      <w:lvlJc w:val="left"/>
      <w:pPr>
        <w:tabs>
          <w:tab w:pos="992" w:val="num"/>
        </w:tabs>
        <w:ind w:hanging="567" w:left="992"/>
      </w:pPr>
      <w:rPr>
        <w:rFonts w:hint="default"/>
      </w:rPr>
    </w:lvl>
    <w:lvl w:tentative="true" w:tplc="04090019" w:ilvl="1">
      <w:start w:val="1"/>
      <w:numFmt w:val="lowerLetter"/>
      <w:lvlText w:val="%2."/>
      <w:lvlJc w:val="left"/>
      <w:pPr>
        <w:tabs>
          <w:tab w:pos="1865" w:val="num"/>
        </w:tabs>
        <w:ind w:hanging="360" w:left="1865"/>
      </w:pPr>
    </w:lvl>
    <w:lvl w:tentative="true" w:tplc="0409001B" w:ilvl="2">
      <w:start w:val="1"/>
      <w:numFmt w:val="lowerRoman"/>
      <w:lvlText w:val="%3."/>
      <w:lvlJc w:val="right"/>
      <w:pPr>
        <w:tabs>
          <w:tab w:pos="2585" w:val="num"/>
        </w:tabs>
        <w:ind w:hanging="180" w:left="2585"/>
      </w:pPr>
    </w:lvl>
    <w:lvl w:tentative="true" w:tplc="0409000F" w:ilvl="3">
      <w:start w:val="1"/>
      <w:numFmt w:val="decimal"/>
      <w:lvlText w:val="%4."/>
      <w:lvlJc w:val="left"/>
      <w:pPr>
        <w:tabs>
          <w:tab w:pos="3305" w:val="num"/>
        </w:tabs>
        <w:ind w:hanging="360" w:left="3305"/>
      </w:pPr>
    </w:lvl>
    <w:lvl w:tentative="true" w:tplc="04090019" w:ilvl="4">
      <w:start w:val="1"/>
      <w:numFmt w:val="lowerLetter"/>
      <w:lvlText w:val="%5."/>
      <w:lvlJc w:val="left"/>
      <w:pPr>
        <w:tabs>
          <w:tab w:pos="4025" w:val="num"/>
        </w:tabs>
        <w:ind w:hanging="360" w:left="4025"/>
      </w:pPr>
    </w:lvl>
    <w:lvl w:tentative="true" w:tplc="0409001B" w:ilvl="5">
      <w:start w:val="1"/>
      <w:numFmt w:val="lowerRoman"/>
      <w:lvlText w:val="%6."/>
      <w:lvlJc w:val="right"/>
      <w:pPr>
        <w:tabs>
          <w:tab w:pos="4745" w:val="num"/>
        </w:tabs>
        <w:ind w:hanging="180" w:left="4745"/>
      </w:pPr>
    </w:lvl>
    <w:lvl w:tentative="true" w:tplc="0409000F" w:ilvl="6">
      <w:start w:val="1"/>
      <w:numFmt w:val="decimal"/>
      <w:lvlText w:val="%7."/>
      <w:lvlJc w:val="left"/>
      <w:pPr>
        <w:tabs>
          <w:tab w:pos="5465" w:val="num"/>
        </w:tabs>
        <w:ind w:hanging="360" w:left="5465"/>
      </w:pPr>
    </w:lvl>
    <w:lvl w:tentative="true" w:tplc="04090019" w:ilvl="7">
      <w:start w:val="1"/>
      <w:numFmt w:val="lowerLetter"/>
      <w:lvlText w:val="%8."/>
      <w:lvlJc w:val="left"/>
      <w:pPr>
        <w:tabs>
          <w:tab w:pos="6185" w:val="num"/>
        </w:tabs>
        <w:ind w:hanging="360" w:left="6185"/>
      </w:pPr>
    </w:lvl>
    <w:lvl w:tentative="true" w:tplc="0409001B" w:ilvl="8">
      <w:start w:val="1"/>
      <w:numFmt w:val="lowerRoman"/>
      <w:lvlText w:val="%9."/>
      <w:lvlJc w:val="right"/>
      <w:pPr>
        <w:tabs>
          <w:tab w:pos="6905" w:val="num"/>
        </w:tabs>
        <w:ind w:hanging="180" w:left="6905"/>
      </w:pPr>
    </w:lvl>
  </w:abstractNum>
  <w:abstractNum w:abstractNumId="4">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04A4239"/>
    <w:multiLevelType w:val="singleLevel"/>
    <w:tmpl w:val="0409000F"/>
    <w:lvl w:ilvl="0">
      <w:start w:val="1"/>
      <w:numFmt w:val="decimal"/>
      <w:lvlText w:val="%1."/>
      <w:lvlJc w:val="left"/>
      <w:pPr>
        <w:tabs>
          <w:tab w:pos="360" w:val="num"/>
        </w:tabs>
        <w:ind w:hanging="360" w:left="360"/>
      </w:pPr>
    </w:lvl>
  </w:abstractNum>
  <w:abstractNum w:abstractNumId="6">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7">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8">
    <w:nsid w:val="503540E6"/>
    <w:multiLevelType w:val="hybridMultilevel"/>
    <w:tmpl w:val="599626AA"/>
    <w:lvl w:tplc="26FE383C" w:ilvl="0">
      <w:start w:val="1"/>
      <w:numFmt w:val="upperRoman"/>
      <w:lvlText w:val="%1."/>
      <w:lvlJc w:val="right"/>
      <w:pPr>
        <w:ind w:hanging="360" w:left="862"/>
      </w:pPr>
      <w:rPr>
        <w:rFonts w:hint="default"/>
      </w:rPr>
    </w:lvl>
    <w:lvl w:tentative="true" w:tplc="041A0019" w:ilvl="1">
      <w:start w:val="1"/>
      <w:numFmt w:val="lowerLetter"/>
      <w:lvlText w:val="%2."/>
      <w:lvlJc w:val="left"/>
      <w:pPr>
        <w:ind w:hanging="360" w:left="1582"/>
      </w:pPr>
    </w:lvl>
    <w:lvl w:tentative="true" w:tplc="041A001B" w:ilvl="2">
      <w:start w:val="1"/>
      <w:numFmt w:val="lowerRoman"/>
      <w:lvlText w:val="%3."/>
      <w:lvlJc w:val="right"/>
      <w:pPr>
        <w:ind w:hanging="180" w:left="2302"/>
      </w:pPr>
    </w:lvl>
    <w:lvl w:tentative="true" w:tplc="041A000F" w:ilvl="3">
      <w:start w:val="1"/>
      <w:numFmt w:val="decimal"/>
      <w:lvlText w:val="%4."/>
      <w:lvlJc w:val="left"/>
      <w:pPr>
        <w:ind w:hanging="360" w:left="3022"/>
      </w:pPr>
    </w:lvl>
    <w:lvl w:tentative="true" w:tplc="041A0019" w:ilvl="4">
      <w:start w:val="1"/>
      <w:numFmt w:val="lowerLetter"/>
      <w:lvlText w:val="%5."/>
      <w:lvlJc w:val="left"/>
      <w:pPr>
        <w:ind w:hanging="360" w:left="3742"/>
      </w:pPr>
    </w:lvl>
    <w:lvl w:tentative="true" w:tplc="041A001B" w:ilvl="5">
      <w:start w:val="1"/>
      <w:numFmt w:val="lowerRoman"/>
      <w:lvlText w:val="%6."/>
      <w:lvlJc w:val="right"/>
      <w:pPr>
        <w:ind w:hanging="180" w:left="4462"/>
      </w:pPr>
    </w:lvl>
    <w:lvl w:tentative="true" w:tplc="041A000F" w:ilvl="6">
      <w:start w:val="1"/>
      <w:numFmt w:val="decimal"/>
      <w:lvlText w:val="%7."/>
      <w:lvlJc w:val="left"/>
      <w:pPr>
        <w:ind w:hanging="360" w:left="5182"/>
      </w:pPr>
    </w:lvl>
    <w:lvl w:tentative="true" w:tplc="041A0019" w:ilvl="7">
      <w:start w:val="1"/>
      <w:numFmt w:val="lowerLetter"/>
      <w:lvlText w:val="%8."/>
      <w:lvlJc w:val="left"/>
      <w:pPr>
        <w:ind w:hanging="360" w:left="5902"/>
      </w:pPr>
    </w:lvl>
    <w:lvl w:tentative="true" w:tplc="041A001B" w:ilvl="8">
      <w:start w:val="1"/>
      <w:numFmt w:val="lowerRoman"/>
      <w:lvlText w:val="%9."/>
      <w:lvlJc w:val="right"/>
      <w:pPr>
        <w:ind w:hanging="180" w:left="6622"/>
      </w:pPr>
    </w:lvl>
  </w:abstractNum>
  <w:abstractNum w:abstractNumId="9">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1">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4">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2"/>
  </w:num>
  <w:num w:numId="2">
    <w:abstractNumId w:val="1"/>
  </w:num>
  <w:num w:numId="3">
    <w:abstractNumId w:val="4"/>
  </w:num>
  <w:num w:numId="4">
    <w:abstractNumId w:val="2"/>
  </w:num>
  <w:num w:numId="5">
    <w:abstractNumId w:val="5"/>
    <w:lvlOverride w:ilvl="0">
      <w:startOverride w:val="1"/>
    </w:lvlOverride>
  </w:num>
  <w:num w:numId="6">
    <w:abstractNumId w:val="3"/>
  </w:num>
  <w:num w:numId="7">
    <w:abstractNumId w:val="7"/>
  </w:num>
  <w:num w:numId="8">
    <w:abstractNumId w:val="11"/>
  </w:num>
  <w:num w:numId="9">
    <w:abstractNumId w:val="0"/>
  </w:num>
  <w:num w:numId="10">
    <w:abstractNumId w:val="14"/>
  </w:num>
  <w:num w:numId="11">
    <w:abstractNumId w:val="10"/>
  </w:num>
  <w:num w:numId="12">
    <w:abstractNumId w:val="6"/>
  </w:num>
  <w:num w:numId="13">
    <w:abstractNumId w:val="9"/>
  </w:num>
  <w:num w:numId="14">
    <w:abstractNumId w:val="13"/>
  </w:num>
  <w:num w:numId="15">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4D8"/>
    <w:rsid w:val="00001B5A"/>
    <w:rsid w:val="00003D32"/>
    <w:rsid w:val="00027C2C"/>
    <w:rsid w:val="00037791"/>
    <w:rsid w:val="0004383E"/>
    <w:rsid w:val="00050769"/>
    <w:rsid w:val="00062DD1"/>
    <w:rsid w:val="00070CB4"/>
    <w:rsid w:val="000764D8"/>
    <w:rsid w:val="00082AF1"/>
    <w:rsid w:val="000A046A"/>
    <w:rsid w:val="000A5A68"/>
    <w:rsid w:val="000D010B"/>
    <w:rsid w:val="000E67BB"/>
    <w:rsid w:val="0010635B"/>
    <w:rsid w:val="00112FA5"/>
    <w:rsid w:val="001241C1"/>
    <w:rsid w:val="00126193"/>
    <w:rsid w:val="00147B18"/>
    <w:rsid w:val="00153260"/>
    <w:rsid w:val="00162B2A"/>
    <w:rsid w:val="00164FDA"/>
    <w:rsid w:val="00177A30"/>
    <w:rsid w:val="00183A0E"/>
    <w:rsid w:val="001A29C4"/>
    <w:rsid w:val="001B64B6"/>
    <w:rsid w:val="001E2529"/>
    <w:rsid w:val="001E575C"/>
    <w:rsid w:val="001F2DFA"/>
    <w:rsid w:val="001F5E88"/>
    <w:rsid w:val="002273CD"/>
    <w:rsid w:val="0024257C"/>
    <w:rsid w:val="00253049"/>
    <w:rsid w:val="0029553E"/>
    <w:rsid w:val="00296403"/>
    <w:rsid w:val="002B0D2E"/>
    <w:rsid w:val="002B2A2A"/>
    <w:rsid w:val="002C1105"/>
    <w:rsid w:val="002C4FAD"/>
    <w:rsid w:val="00306FFC"/>
    <w:rsid w:val="00310AAD"/>
    <w:rsid w:val="00312B13"/>
    <w:rsid w:val="00317346"/>
    <w:rsid w:val="00317DF9"/>
    <w:rsid w:val="00334965"/>
    <w:rsid w:val="003362FF"/>
    <w:rsid w:val="00337EE1"/>
    <w:rsid w:val="0034017C"/>
    <w:rsid w:val="00347E33"/>
    <w:rsid w:val="00360318"/>
    <w:rsid w:val="0036625F"/>
    <w:rsid w:val="00372E2F"/>
    <w:rsid w:val="003B3623"/>
    <w:rsid w:val="003B4319"/>
    <w:rsid w:val="003B5EF2"/>
    <w:rsid w:val="003C3ECA"/>
    <w:rsid w:val="003D2049"/>
    <w:rsid w:val="003D21F3"/>
    <w:rsid w:val="003D4ABA"/>
    <w:rsid w:val="003E7205"/>
    <w:rsid w:val="003F42D4"/>
    <w:rsid w:val="003F6772"/>
    <w:rsid w:val="003F74DA"/>
    <w:rsid w:val="004118A2"/>
    <w:rsid w:val="00436CBD"/>
    <w:rsid w:val="00441071"/>
    <w:rsid w:val="004416EE"/>
    <w:rsid w:val="00442D2C"/>
    <w:rsid w:val="00462348"/>
    <w:rsid w:val="0046338C"/>
    <w:rsid w:val="0047037A"/>
    <w:rsid w:val="00482439"/>
    <w:rsid w:val="0048505A"/>
    <w:rsid w:val="004872C0"/>
    <w:rsid w:val="004B11B0"/>
    <w:rsid w:val="004B38AD"/>
    <w:rsid w:val="00535385"/>
    <w:rsid w:val="005419C8"/>
    <w:rsid w:val="0056484B"/>
    <w:rsid w:val="0057341F"/>
    <w:rsid w:val="00576F7C"/>
    <w:rsid w:val="00577B7A"/>
    <w:rsid w:val="00583628"/>
    <w:rsid w:val="00593FFA"/>
    <w:rsid w:val="005A1038"/>
    <w:rsid w:val="005C2E78"/>
    <w:rsid w:val="005F3818"/>
    <w:rsid w:val="006008F9"/>
    <w:rsid w:val="006230B2"/>
    <w:rsid w:val="00642359"/>
    <w:rsid w:val="00680493"/>
    <w:rsid w:val="006B72D9"/>
    <w:rsid w:val="006D4B80"/>
    <w:rsid w:val="006E1347"/>
    <w:rsid w:val="006E52BB"/>
    <w:rsid w:val="006F0CCB"/>
    <w:rsid w:val="0070227B"/>
    <w:rsid w:val="00704980"/>
    <w:rsid w:val="007160D0"/>
    <w:rsid w:val="00727D68"/>
    <w:rsid w:val="00731CFD"/>
    <w:rsid w:val="00733AB9"/>
    <w:rsid w:val="007374FB"/>
    <w:rsid w:val="007432EE"/>
    <w:rsid w:val="007A0BB9"/>
    <w:rsid w:val="007B3918"/>
    <w:rsid w:val="007D316B"/>
    <w:rsid w:val="007E0A65"/>
    <w:rsid w:val="007E1268"/>
    <w:rsid w:val="007E3B92"/>
    <w:rsid w:val="007F048E"/>
    <w:rsid w:val="00812A37"/>
    <w:rsid w:val="00812E6F"/>
    <w:rsid w:val="008217D5"/>
    <w:rsid w:val="00882B82"/>
    <w:rsid w:val="008A516D"/>
    <w:rsid w:val="008A51BA"/>
    <w:rsid w:val="008B6BCE"/>
    <w:rsid w:val="008C297A"/>
    <w:rsid w:val="008D1784"/>
    <w:rsid w:val="008D4F0F"/>
    <w:rsid w:val="008F0FAF"/>
    <w:rsid w:val="008F7361"/>
    <w:rsid w:val="0091261E"/>
    <w:rsid w:val="00917BC0"/>
    <w:rsid w:val="00921EBB"/>
    <w:rsid w:val="0092589E"/>
    <w:rsid w:val="00932E36"/>
    <w:rsid w:val="00937792"/>
    <w:rsid w:val="00955578"/>
    <w:rsid w:val="00957E52"/>
    <w:rsid w:val="009706C0"/>
    <w:rsid w:val="00971D49"/>
    <w:rsid w:val="00973546"/>
    <w:rsid w:val="00977F92"/>
    <w:rsid w:val="00992EC0"/>
    <w:rsid w:val="0099549C"/>
    <w:rsid w:val="009F6435"/>
    <w:rsid w:val="00A07B31"/>
    <w:rsid w:val="00A23DC2"/>
    <w:rsid w:val="00A57FA0"/>
    <w:rsid w:val="00A74130"/>
    <w:rsid w:val="00A91A13"/>
    <w:rsid w:val="00AB0009"/>
    <w:rsid w:val="00AB1309"/>
    <w:rsid w:val="00AC30C2"/>
    <w:rsid w:val="00AC4D83"/>
    <w:rsid w:val="00AD5BA7"/>
    <w:rsid w:val="00B1729C"/>
    <w:rsid w:val="00B36118"/>
    <w:rsid w:val="00B52117"/>
    <w:rsid w:val="00B5633F"/>
    <w:rsid w:val="00B73888"/>
    <w:rsid w:val="00BC00A9"/>
    <w:rsid w:val="00BD29FD"/>
    <w:rsid w:val="00C172D4"/>
    <w:rsid w:val="00C20D0D"/>
    <w:rsid w:val="00C261EB"/>
    <w:rsid w:val="00C32C1D"/>
    <w:rsid w:val="00C33681"/>
    <w:rsid w:val="00C531B2"/>
    <w:rsid w:val="00C625AB"/>
    <w:rsid w:val="00C6777F"/>
    <w:rsid w:val="00C714AA"/>
    <w:rsid w:val="00C74110"/>
    <w:rsid w:val="00C74832"/>
    <w:rsid w:val="00C93F35"/>
    <w:rsid w:val="00CA4420"/>
    <w:rsid w:val="00CC4A42"/>
    <w:rsid w:val="00CC65CF"/>
    <w:rsid w:val="00CE0FA0"/>
    <w:rsid w:val="00CF419D"/>
    <w:rsid w:val="00D0323B"/>
    <w:rsid w:val="00D04743"/>
    <w:rsid w:val="00D07094"/>
    <w:rsid w:val="00D4267A"/>
    <w:rsid w:val="00D622E0"/>
    <w:rsid w:val="00D80EE3"/>
    <w:rsid w:val="00D86FC5"/>
    <w:rsid w:val="00DA4059"/>
    <w:rsid w:val="00DB2808"/>
    <w:rsid w:val="00DB5644"/>
    <w:rsid w:val="00DD1292"/>
    <w:rsid w:val="00DE3115"/>
    <w:rsid w:val="00DF123A"/>
    <w:rsid w:val="00E066CE"/>
    <w:rsid w:val="00E076E3"/>
    <w:rsid w:val="00E13F3C"/>
    <w:rsid w:val="00E24AF4"/>
    <w:rsid w:val="00E33BA1"/>
    <w:rsid w:val="00E35C3A"/>
    <w:rsid w:val="00E478A9"/>
    <w:rsid w:val="00E50768"/>
    <w:rsid w:val="00E94191"/>
    <w:rsid w:val="00EA52A1"/>
    <w:rsid w:val="00EB2170"/>
    <w:rsid w:val="00EB3006"/>
    <w:rsid w:val="00EF0720"/>
    <w:rsid w:val="00EF42CF"/>
    <w:rsid w:val="00EF6FE3"/>
    <w:rsid w:val="00F022B5"/>
    <w:rsid w:val="00F04195"/>
    <w:rsid w:val="00F14B88"/>
    <w:rsid w:val="00F23146"/>
    <w:rsid w:val="00F35635"/>
    <w:rsid w:val="00F402C3"/>
    <w:rsid w:val="00F478FA"/>
    <w:rsid w:val="00F61A18"/>
    <w:rsid w:val="00F91B74"/>
    <w:rsid w:val="00FD52EB"/>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semiHidden/>
    <w:rsid w:val="0092589E"/>
    <w:rPr>
      <w:rFonts w:cs="Tahoma" w:hAnsi="Tahoma" w:ascii="Tahoma"/>
      <w:sz w:val="16"/>
      <w:szCs w:val="16"/>
    </w:rPr>
  </w:style>
  <w:style w:styleId="Tekstrezerviranogmjesta" w:type="character">
    <w:name w:val="Placeholder Text"/>
    <w:basedOn w:val="Zadanifontodlomka"/>
    <w:uiPriority w:val="99"/>
    <w:semiHidden/>
    <w:rsid w:val="00577B7A"/>
    <w:rPr>
      <w:color w:val="808080"/>
      <w:bdr w:space="0" w:sz="0" w:color="auto" w:val="none"/>
      <w:shd w:fill="auto" w:color="auto" w:val="clear"/>
    </w:rPr>
  </w:style>
  <w:style w:customStyle="true" w:styleId="eSPISCCParagraphDefaultFont" w:type="character">
    <w:name w:val="eSPIS_CC_Paragraph Default Font"/>
    <w:basedOn w:val="Zadanifontodlomka"/>
    <w:rsid w:val="00577B7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77B7A"/>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577B7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77B7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semiHidden/>
    <w:rsid w:val="0092589E"/>
    <w:rPr>
      <w:rFonts w:ascii="Tahoma" w:cs="Tahoma" w:hAnsi="Tahoma"/>
      <w:sz w:val="16"/>
      <w:szCs w:val="16"/>
    </w:rPr>
  </w:style>
  <w:style w:styleId="Tekstrezerviranogmjesta" w:type="character">
    <w:name w:val="Placeholder Text"/>
    <w:basedOn w:val="Zadanifontodlomka"/>
    <w:uiPriority w:val="99"/>
    <w:semiHidden/>
    <w:rsid w:val="00577B7A"/>
    <w:rPr>
      <w:color w:val="808080"/>
      <w:bdr w:color="auto" w:space="0" w:sz="0" w:val="none"/>
      <w:shd w:color="auto" w:fill="auto" w:val="clear"/>
    </w:rPr>
  </w:style>
  <w:style w:customStyle="1" w:styleId="eSPISCCParagraphDefaultFont" w:type="character">
    <w:name w:val="eSPIS_CC_Paragraph Default Font"/>
    <w:basedOn w:val="Zadanifontodlomka"/>
    <w:rsid w:val="00577B7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77B7A"/>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577B7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77B7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1403</izvorni_sadrzaj>
    <derivirana_varijabla naziv="DomainObject.Predmet.Broj_1">1403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listopada 2011.</izvorni_sadrzaj>
    <derivirana_varijabla naziv="DomainObject.Predmet.DatumOsnivanja_1">26.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St-1403/2011</izvorni_sadrzaj>
    <derivirana_varijabla naziv="DomainObject.Predmet.OznakaBroj_1">St-1403/2011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SLAVIJATRANS dioničko društvo za prijevoz i trgovinu - u stečaju</izvorni_sadrzaj>
    <derivirana_varijabla naziv="DomainObject.Predmet.ProtustrankaFormated_1">  SLAVIJATRANS dioničko društvo za prijevoz i trgovinu - u stečaju</derivirana_varijabla>
  </DomainObject.Predmet.ProtustrankaFormated>
  <DomainObject.Predmet.ProtustrankaFormatedOIB>
    <izvorni_sadrzaj>  SLAVIJATRANS dioničko društvo za prijevoz i trgovinu - u stečaju, OIB 21878625075</izvorni_sadrzaj>
    <derivirana_varijabla naziv="DomainObject.Predmet.ProtustrankaFormatedOIB_1">  SLAVIJATRANS dioničko društvo za prijevoz i trgovinu - u stečaju, OIB 21878625075</derivirana_varijabla>
  </DomainObject.Predmet.ProtustrankaFormatedOIB>
  <DomainObject.Predmet.ProtustrankaFormatedWithAdress>
    <izvorni_sadrzaj> SLAVIJATRANS dioničko društvo za prijevoz i trgovinu - u stečaju, Drenačka bb, 44250 Petrinja</izvorni_sadrzaj>
    <derivirana_varijabla naziv="DomainObject.Predmet.ProtustrankaFormatedWithAdress_1"> SLAVIJATRANS dioničko društvo za prijevoz i trgovinu - u stečaju, Drenačka bb, 44250 Petrinja</derivirana_varijabla>
  </DomainObject.Predmet.ProtustrankaFormatedWithAdress>
  <DomainObject.Predmet.ProtustrankaFormatedWithAdressOIB>
    <izvorni_sadrzaj> SLAVIJATRANS dioničko društvo za prijevoz i trgovinu - u stečaju, OIB 21878625075, Drenačka bb, 44250 Petrinja</izvorni_sadrzaj>
    <derivirana_varijabla naziv="DomainObject.Predmet.ProtustrankaFormatedWithAdressOIB_1"> SLAVIJATRANS dioničko društvo za prijevoz i trgovinu - u stečaju, OIB 21878625075, Drenačka bb, 44250 Petrinja</derivirana_varijabla>
  </DomainObject.Predmet.ProtustrankaFormatedWithAdressOIB>
  <DomainObject.Predmet.ProtustrankaWithAdress>
    <izvorni_sadrzaj>SLAVIJATRANS dioničko društvo za prijevoz i trgovinu - u stečaju Drenačka bb, 44250 Petrinja</izvorni_sadrzaj>
    <derivirana_varijabla naziv="DomainObject.Predmet.ProtustrankaWithAdress_1">SLAVIJATRANS dioničko društvo za prijevoz i trgovinu - u stečaju Drenačka bb, 44250 Petrinja</derivirana_varijabla>
  </DomainObject.Predmet.ProtustrankaWithAdress>
  <DomainObject.Predmet.ProtustrankaWithAdressOIB>
    <izvorni_sadrzaj>SLAVIJATRANS dioničko društvo za prijevoz i trgovinu - u stečaju, OIB 21878625075, Drenačka bb, 44250 Petrinja</izvorni_sadrzaj>
    <derivirana_varijabla naziv="DomainObject.Predmet.ProtustrankaWithAdressOIB_1">SLAVIJATRANS dioničko društvo za prijevoz i trgovinu - u stečaju, OIB 21878625075, Drenačka bb, 44250 Petrinja</derivirana_varijabla>
  </DomainObject.Predmet.ProtustrankaWithAdressOIB>
  <DomainObject.Predmet.ProtustrankaNazivFormated>
    <izvorni_sadrzaj>SLAVIJATRANS dioničko društvo za prijevoz i trgovinu - u stečaju</izvorni_sadrzaj>
    <derivirana_varijabla naziv="DomainObject.Predmet.ProtustrankaNazivFormated_1">SLAVIJATRANS dioničko društvo za prijevoz i trgovinu - u stečaju</derivirana_varijabla>
  </DomainObject.Predmet.ProtustrankaNazivFormated>
  <DomainObject.Predmet.ProtustrankaNazivFormatedOIB>
    <izvorni_sadrzaj>SLAVIJATRANS dioničko društvo za prijevoz i trgovinu - u stečaju, OIB 21878625075</izvorni_sadrzaj>
    <derivirana_varijabla naziv="DomainObject.Predmet.ProtustrankaNazivFormatedOIB_1">SLAVIJATRANS dioničko društvo za prijevoz i trgovinu - u stečaju, OIB 21878625075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MARIJAN RADUŠEVIĆ; MIRA MAROVIĆ; ĐURO SKRBIN; PERO MARTIĆ; SLAVKO KAPIĆ; ĐURĐICA HAJNIC; DALIBOR BARIŠIĆ; SLAVEN FUKAT; MIRKO BULJAN; ŽELJKO ŠALIĆ; ČAZMATRANS PROMET  d.o.o. VUKOVAR; VJEKO SINOVČIĆ; ČAZMATRANS NOVA</izvorni_sadrzaj>
    <derivirana_varijabla naziv="DomainObject.Predmet.StrankaFormated_1">  MARIJAN RADUŠEVIĆ; MIRA MAROVIĆ; ĐURO SKRBIN; PERO MARTIĆ; SLAVKO KAPIĆ; ĐURĐICA HAJNIC; DALIBOR BARIŠIĆ; SLAVEN FUKAT; MIRKO BULJAN; ŽELJKO ŠALIĆ; ČAZMATRANS PROMET  d.o.o. VUKOVAR; VJEKO SINOVČIĆ; ČAZMATRANS NOVA</derivirana_varijabla>
  </DomainObject.Predmet.StrankaFormated>
  <DomainObject.Predmet.StrankaFormatedOIB>
    <izvorni_sadrzaj>  MARIJAN RADUŠEVIĆ, OIB 04160801498; MIRA MAROVIĆ, OIB 92811165151; ĐURO SKRBIN, OIB 92735207380; PERO MARTIĆ, OIB 37606774163; SLAVKO KAPIĆ, OIB 46841494927; ĐURĐICA HAJNIC, OIB 52029977456; DALIBOR BARIŠIĆ, OIB 12043176528; SLAVEN FUKAT, OIB 06921470947; MIRKO BULJAN, OIB 86428622343; ŽELJKO ŠALIĆ, OIB 38108510125; ČAZMATRANS PROMET  d.o.o. VUKOVAR, OIB 96107776452; VJEKO SINOVČIĆ; ČAZMATRANS NOVA</izvorni_sadrzaj>
    <derivirana_varijabla naziv="DomainObject.Predmet.StrankaFormatedOIB_1">  MARIJAN RADUŠEVIĆ, OIB 04160801498; MIRA MAROVIĆ, OIB 92811165151; ĐURO SKRBIN, OIB 92735207380; PERO MARTIĆ, OIB 37606774163; SLAVKO KAPIĆ, OIB 46841494927; ĐURĐICA HAJNIC, OIB 52029977456; DALIBOR BARIŠIĆ, OIB 12043176528; SLAVEN FUKAT, OIB 06921470947; MIRKO BULJAN, OIB 86428622343; ŽELJKO ŠALIĆ, OIB 38108510125; ČAZMATRANS PROMET  d.o.o. VUKOVAR, OIB 96107776452; VJEKO SINOVČIĆ; ČAZMATRANS NOVA</derivirana_varijabla>
  </DomainObject.Predmet.StrankaFormatedOIB>
  <DomainObject.Predmet.StrankaFormatedWithAdress>
    <izvorni_sadrzaj> MARIJAN RADUŠEVIĆ, Glinska Poljana 99, Glinska Poljana; MIRA MAROVIĆ, D. Petrovića 6, 44250 Petrinja; ĐURO SKRBIN, A. B. Šimića 4, 44000 Sisak; PERO MARTIĆ, T. Ujevića 20, 44000 Sisak; SLAVKO KAPIĆ, J. Kozarca 5, 44250 Petrinja; ĐURĐICA HAJNIC, V. Nazora 15, 44250 Petrinja; DALIBOR BARIŠIĆ, Kralja Tomislava 61, Mošćenica; SLAVEN FUKAT, Slatina 17, 44250 Petrinja; MIRKO BULJAN, Sv. Marka Križevčana 1, 44250 Petrinja; ŽELJKO ŠALIĆ, Sisačka 1., odv. 2 12, 44250 Petrinja; ČAZMATRANS PROMET  d.o.o. VUKOVAR, VINKOVAČKA 50, Vukovar; VJEKO SINOVČIĆ; ČAZMATRANS NOVA</izvorni_sadrzaj>
    <derivirana_varijabla naziv="DomainObject.Predmet.StrankaFormatedWithAdress_1"> MARIJAN RADUŠEVIĆ, Glinska Poljana 99, Glinska Poljana; MIRA MAROVIĆ, D. Petrovića 6, 44250 Petrinja; ĐURO SKRBIN, A. B. Šimića 4, 44000 Sisak; PERO MARTIĆ, T. Ujevića 20, 44000 Sisak; SLAVKO KAPIĆ, J. Kozarca 5, 44250 Petrinja; ĐURĐICA HAJNIC, V. Nazora 15, 44250 Petrinja; DALIBOR BARIŠIĆ, Kralja Tomislava 61, Mošćenica; SLAVEN FUKAT, Slatina 17, 44250 Petrinja; MIRKO BULJAN, Sv. Marka Križevčana 1, 44250 Petrinja; ŽELJKO ŠALIĆ, Sisačka 1., odv. 2 12, 44250 Petrinja; ČAZMATRANS PROMET  d.o.o. VUKOVAR, VINKOVAČKA 50, Vukovar; VJEKO SINOVČIĆ; ČAZMATRANS NOVA</derivirana_varijabla>
  </DomainObject.Predmet.StrankaFormatedWithAdress>
  <DomainObject.Predmet.StrankaFormatedWithAdressOIB>
    <izvorni_sadrzaj> MARIJAN RADUŠEVIĆ, OIB 04160801498, Glinska Poljana 99, Glinska Poljana; MIRA MAROVIĆ, OIB 92811165151, D. Petrovića 6, 44250 Petrinja; ĐURO SKRBIN, OIB 92735207380, A. B. Šimića 4, 44000 Sisak; PERO MARTIĆ, OIB 37606774163, T. Ujevića 20, 44000 Sisak; SLAVKO KAPIĆ, OIB 46841494927, J. Kozarca 5, 44250 Petrinja; ĐURĐICA HAJNIC, OIB 52029977456, V. Nazora 15, 44250 Petrinja; DALIBOR BARIŠIĆ, OIB 12043176528, Kralja Tomislava 61, Mošćenica; SLAVEN FUKAT, OIB 06921470947, Slatina 17, 44250 Petrinja; MIRKO BULJAN, OIB 86428622343, Sv. Marka Križevčana 1, 44250 Petrinja; ŽELJKO ŠALIĆ, OIB 38108510125, Sisačka 1., odv. 2 12, 44250 Petrinja; ČAZMATRANS PROMET  d.o.o. VUKOVAR, OIB 96107776452, VINKOVAČKA 50, Vukovar; VJEKO SINOVČIĆ; ČAZMATRANS NOVA</izvorni_sadrzaj>
    <derivirana_varijabla naziv="DomainObject.Predmet.StrankaFormatedWithAdressOIB_1"> MARIJAN RADUŠEVIĆ, OIB 04160801498, Glinska Poljana 99, Glinska Poljana; MIRA MAROVIĆ, OIB 92811165151, D. Petrovića 6, 44250 Petrinja; ĐURO SKRBIN, OIB 92735207380, A. B. Šimića 4, 44000 Sisak; PERO MARTIĆ, OIB 37606774163, T. Ujevića 20, 44000 Sisak; SLAVKO KAPIĆ, OIB 46841494927, J. Kozarca 5, 44250 Petrinja; ĐURĐICA HAJNIC, OIB 52029977456, V. Nazora 15, 44250 Petrinja; DALIBOR BARIŠIĆ, OIB 12043176528, Kralja Tomislava 61, Mošćenica; SLAVEN FUKAT, OIB 06921470947, Slatina 17, 44250 Petrinja; MIRKO BULJAN, OIB 86428622343, Sv. Marka Križevčana 1, 44250 Petrinja; ŽELJKO ŠALIĆ, OIB 38108510125, Sisačka 1., odv. 2 12, 44250 Petrinja; ČAZMATRANS PROMET  d.o.o. VUKOVAR, OIB 96107776452, VINKOVAČKA 50, Vukovar; VJEKO SINOVČIĆ; ČAZMATRANS NOVA</derivirana_varijabla>
  </DomainObject.Predmet.StrankaFormatedWithAdressOIB>
  <DomainObject.Predmet.StrankaWithAdress>
    <izvorni_sadrzaj>MARIJAN RADUŠEVIĆ Glinska Poljana 99,Glinska Poljana,MIRA MAROVIĆ D. Petrovića 6,44250 Petrinja,ĐURO SKRBIN A. B. Šimića 4,44000 Sisak,PERO MARTIĆ T. Ujevića 20,44000 Sisak,SLAVKO KAPIĆ J. Kozarca 5,44250 Petrinja,ĐURĐICA HAJNIC V. Nazora 15,44250 Petrinja,DALIBOR BARIŠIĆ Kralja Tomislava 61,Mošćenica,SLAVEN FUKAT Slatina 17,44250 Petrinja,MIRKO BULJAN Sv. Marka Križevčana 1,44250 Petrinja,ŽELJKO ŠALIĆ Sisačka 1., odv. 2 12,44250 Petrinja,ČAZMATRANS PROMET  d.o.o. VUKOVAR VINKOVAČKA 50,Vukovar,VJEKO SINOVČIĆ ,ČAZMATRANS NOVA </izvorni_sadrzaj>
    <derivirana_varijabla naziv="DomainObject.Predmet.StrankaWithAdress_1">MARIJAN RADUŠEVIĆ Glinska Poljana 99,Glinska Poljana,MIRA MAROVIĆ D. Petrovića 6,44250 Petrinja,ĐURO SKRBIN A. B. Šimića 4,44000 Sisak,PERO MARTIĆ T. Ujevića 20,44000 Sisak,SLAVKO KAPIĆ J. Kozarca 5,44250 Petrinja,ĐURĐICA HAJNIC V. Nazora 15,44250 Petrinja,DALIBOR BARIŠIĆ Kralja Tomislava 61,Mošćenica,SLAVEN FUKAT Slatina 17,44250 Petrinja,MIRKO BULJAN Sv. Marka Križevčana 1,44250 Petrinja,ŽELJKO ŠALIĆ Sisačka 1., odv. 2 12,44250 Petrinja,ČAZMATRANS PROMET  d.o.o. VUKOVAR VINKOVAČKA 50,Vukovar,VJEKO SINOVČIĆ ,ČAZMATRANS NOVA </derivirana_varijabla>
  </DomainObject.Predmet.StrankaWithAdress>
  <DomainObject.Predmet.StrankaWithAdressOIB>
    <izvorni_sadrzaj>MARIJAN RADUŠEVIĆ, OIB 04160801498, Glinska Poljana 99,Glinska Poljana,MIRA MAROVIĆ, OIB 92811165151, D. Petrovića 6,44250 Petrinja,ĐURO SKRBIN, OIB 92735207380, A. B. Šimića 4,44000 Sisak,PERO MARTIĆ, OIB 37606774163, T. Ujevića 20,44000 Sisak,SLAVKO KAPIĆ, OIB 46841494927, J. Kozarca 5,44250 Petrinja,ĐURĐICA HAJNIC, OIB 52029977456, V. Nazora 15,44250 Petrinja,DALIBOR BARIŠIĆ, OIB 12043176528, Kralja Tomislava 61,Mošćenica,SLAVEN FUKAT, OIB 06921470947, Slatina 17,44250 Petrinja,MIRKO BULJAN, OIB 86428622343, Sv. Marka Križevčana 1,44250 Petrinja,ŽELJKO ŠALIĆ, OIB 38108510125, Sisačka 1., odv. 2 12,44250 Petrinja,ČAZMATRANS PROMET  d.o.o. VUKOVAR, OIB 96107776452, VINKOVAČKA 50,Vukovar,VJEKO SINOVČIĆ,ČAZMATRANS NOVA</izvorni_sadrzaj>
    <derivirana_varijabla naziv="DomainObject.Predmet.StrankaWithAdressOIB_1">MARIJAN RADUŠEVIĆ, OIB 04160801498, Glinska Poljana 99,Glinska Poljana,MIRA MAROVIĆ, OIB 92811165151, D. Petrovića 6,44250 Petrinja,ĐURO SKRBIN, OIB 92735207380, A. B. Šimića 4,44000 Sisak,PERO MARTIĆ, OIB 37606774163, T. Ujevića 20,44000 Sisak,SLAVKO KAPIĆ, OIB 46841494927, J. Kozarca 5,44250 Petrinja,ĐURĐICA HAJNIC, OIB 52029977456, V. Nazora 15,44250 Petrinja,DALIBOR BARIŠIĆ, OIB 12043176528, Kralja Tomislava 61,Mošćenica,SLAVEN FUKAT, OIB 06921470947, Slatina 17,44250 Petrinja,MIRKO BULJAN, OIB 86428622343, Sv. Marka Križevčana 1,44250 Petrinja,ŽELJKO ŠALIĆ, OIB 38108510125, Sisačka 1., odv. 2 12,44250 Petrinja,ČAZMATRANS PROMET  d.o.o. VUKOVAR, OIB 96107776452, VINKOVAČKA 50,Vukovar,VJEKO SINOVČIĆ,ČAZMATRANS NOVA</derivirana_varijabla>
  </DomainObject.Predmet.StrankaWithAdressOIB>
  <DomainObject.Predmet.StrankaNazivFormated>
    <izvorni_sadrzaj>MARIJAN RADUŠEVIĆ,MIRA MAROVIĆ,ĐURO SKRBIN,PERO MARTIĆ,SLAVKO KAPIĆ,ĐURĐICA HAJNIC,DALIBOR BARIŠIĆ,SLAVEN FUKAT,MIRKO BULJAN,ŽELJKO ŠALIĆ,ČAZMATRANS PROMET  d.o.o. VUKOVAR,VJEKO SINOVČIĆ,ČAZMATRANS NOVA</izvorni_sadrzaj>
    <derivirana_varijabla naziv="DomainObject.Predmet.StrankaNazivFormated_1">MARIJAN RADUŠEVIĆ,MIRA MAROVIĆ,ĐURO SKRBIN,PERO MARTIĆ,SLAVKO KAPIĆ,ĐURĐICA HAJNIC,DALIBOR BARIŠIĆ,SLAVEN FUKAT,MIRKO BULJAN,ŽELJKO ŠALIĆ,ČAZMATRANS PROMET  d.o.o. VUKOVAR,VJEKO SINOVČIĆ,ČAZMATRANS NOVA</derivirana_varijabla>
  </DomainObject.Predmet.StrankaNazivFormated>
  <DomainObject.Predmet.StrankaNazivFormatedOIB>
    <izvorni_sadrzaj>MARIJAN RADUŠEVIĆ, OIB 04160801498,MIRA MAROVIĆ, OIB 92811165151,ĐURO SKRBIN, OIB 92735207380,PERO MARTIĆ, OIB 37606774163,SLAVKO KAPIĆ, OIB 46841494927,ĐURĐICA HAJNIC, OIB 52029977456,DALIBOR BARIŠIĆ, OIB 12043176528,SLAVEN FUKAT, OIB 06921470947,MIRKO BULJAN, OIB 86428622343,ŽELJKO ŠALIĆ, OIB 38108510125,ČAZMATRANS PROMET  d.o.o. VUKOVAR, OIB 96107776452,VJEKO SINOVČIĆ,ČAZMATRANS NOVA</izvorni_sadrzaj>
    <derivirana_varijabla naziv="DomainObject.Predmet.StrankaNazivFormatedOIB_1">MARIJAN RADUŠEVIĆ, OIB 04160801498,MIRA MAROVIĆ, OIB 92811165151,ĐURO SKRBIN, OIB 92735207380,PERO MARTIĆ, OIB 37606774163,SLAVKO KAPIĆ, OIB 46841494927,ĐURĐICA HAJNIC, OIB 52029977456,DALIBOR BARIŠIĆ, OIB 12043176528,SLAVEN FUKAT, OIB 06921470947,MIRKO BULJAN, OIB 86428622343,ŽELJKO ŠALIĆ, OIB 38108510125,ČAZMATRANS PROMET  d.o.o. VUKOVAR, OIB 96107776452,VJEKO SINOVČIĆ,ČAZMATRANS NOVA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zvorni_sadrzaj>
    <derivirana_varijabla naziv="DomainObject.Predmet.StrankaListFormated_1">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derivirana_varijabla>
  </DomainObject.Predmet.StrankaListFormated>
  <DomainObject.Predmet.StrankaListFormatedOIB>
    <izvorni_sadrzaj>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item>
    </izvorni_sadrzaj>
    <derivirana_varijabla naziv="DomainObject.Predmet.StrankaListFormatedOIB_1">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item>
    </derivirana_varijabla>
  </DomainObject.Predmet.StrankaListFormatedOIB>
  <DomainObject.Predmet.StrankaListFormatedWithAdress>
    <izvorni_sadrzaj>
      <item>MARIJAN RADUŠEVIĆ, Glinska Poljana 99, Glinska Poljana</item>
      <item>MIRA MAROVIĆ, D. Petrovića 6, 44250 Petrinja</item>
      <item>ĐURO SKRBIN, A. B. Šimića 4, 44000 Sisak</item>
      <item>PERO MARTIĆ, T. Ujevića 20, 44000 Sisak</item>
      <item>SLAVKO KAPIĆ, J. Kozarca 5, 44250 Petrinja</item>
      <item>ĐURĐICA HAJNIC, V. Nazora 15, 44250 Petrinja</item>
      <item>DALIBOR BARIŠIĆ, Kralja Tomislava 61, Mošćenica</item>
      <item>SLAVEN FUKAT, Slatina 17, 44250 Petrinja</item>
      <item>MIRKO BULJAN, Sv. Marka Križevčana 1, 44250 Petrinja</item>
      <item>ŽELJKO ŠALIĆ, Sisačka 1., odv. 2 12, 44250 Petrinja</item>
      <item>ČAZMATRANS PROMET  d.o.o. VUKOVAR, VINKOVAČKA 50, Vukovar</item>
      <item>VJEKO SINOVČIĆ</item>
      <item>ČAZMATRANS NOVA</item>
    </izvorni_sadrzaj>
    <derivirana_varijabla naziv="DomainObject.Predmet.StrankaListFormatedWithAdress_1">
      <item>MARIJAN RADUŠEVIĆ, Glinska Poljana 99, Glinska Poljana</item>
      <item>MIRA MAROVIĆ, D. Petrovića 6, 44250 Petrinja</item>
      <item>ĐURO SKRBIN, A. B. Šimića 4, 44000 Sisak</item>
      <item>PERO MARTIĆ, T. Ujevića 20, 44000 Sisak</item>
      <item>SLAVKO KAPIĆ, J. Kozarca 5, 44250 Petrinja</item>
      <item>ĐURĐICA HAJNIC, V. Nazora 15, 44250 Petrinja</item>
      <item>DALIBOR BARIŠIĆ, Kralja Tomislava 61, Mošćenica</item>
      <item>SLAVEN FUKAT, Slatina 17, 44250 Petrinja</item>
      <item>MIRKO BULJAN, Sv. Marka Križevčana 1, 44250 Petrinja</item>
      <item>ŽELJKO ŠALIĆ, Sisačka 1., odv. 2 12, 44250 Petrinja</item>
      <item>ČAZMATRANS PROMET  d.o.o. VUKOVAR, VINKOVAČKA 50, Vukovar</item>
      <item>VJEKO SINOVČIĆ</item>
      <item>ČAZMATRANS NOVA</item>
    </derivirana_varijabla>
  </DomainObject.Predmet.StrankaListFormatedWithAdress>
  <DomainObject.Predmet.StrankaListFormatedWithAdressOIB>
    <izvorni_sadrzaj>
      <item>MARIJAN RADUŠEVIĆ, OIB 04160801498, Glinska Poljana 99, Glinska Poljana</item>
      <item>MIRA MAROVIĆ, OIB 92811165151, D. Petrovića 6, 44250 Petrinja</item>
      <item>ĐURO SKRBIN, OIB 92735207380, A. B. Šimića 4, 44000 Sisak</item>
      <item>PERO MARTIĆ, OIB 37606774163, T. Ujevića 20, 44000 Sisak</item>
      <item>SLAVKO KAPIĆ, OIB 46841494927, J. Kozarca 5, 44250 Petrinja</item>
      <item>ĐURĐICA HAJNIC, OIB 52029977456, V. Nazora 15, 44250 Petrinja</item>
      <item>DALIBOR BARIŠIĆ, OIB 12043176528, Kralja Tomislava 61, Mošćenica</item>
      <item>SLAVEN FUKAT, OIB 06921470947, Slatina 17, 44250 Petrinja</item>
      <item>MIRKO BULJAN, OIB 86428622343, Sv. Marka Križevčana 1, 44250 Petrinja</item>
      <item>ŽELJKO ŠALIĆ, OIB 38108510125, Sisačka 1., odv. 2 12, 44250 Petrinja</item>
      <item>ČAZMATRANS PROMET  d.o.o. VUKOVAR, OIB 96107776452, VINKOVAČKA 50, Vukovar</item>
      <item>VJEKO SINOVČIĆ</item>
      <item>ČAZMATRANS NOVA</item>
    </izvorni_sadrzaj>
    <derivirana_varijabla naziv="DomainObject.Predmet.StrankaListFormatedWithAdressOIB_1">
      <item>MARIJAN RADUŠEVIĆ, OIB 04160801498, Glinska Poljana 99, Glinska Poljana</item>
      <item>MIRA MAROVIĆ, OIB 92811165151, D. Petrovića 6, 44250 Petrinja</item>
      <item>ĐURO SKRBIN, OIB 92735207380, A. B. Šimića 4, 44000 Sisak</item>
      <item>PERO MARTIĆ, OIB 37606774163, T. Ujevića 20, 44000 Sisak</item>
      <item>SLAVKO KAPIĆ, OIB 46841494927, J. Kozarca 5, 44250 Petrinja</item>
      <item>ĐURĐICA HAJNIC, OIB 52029977456, V. Nazora 15, 44250 Petrinja</item>
      <item>DALIBOR BARIŠIĆ, OIB 12043176528, Kralja Tomislava 61, Mošćenica</item>
      <item>SLAVEN FUKAT, OIB 06921470947, Slatina 17, 44250 Petrinja</item>
      <item>MIRKO BULJAN, OIB 86428622343, Sv. Marka Križevčana 1, 44250 Petrinja</item>
      <item>ŽELJKO ŠALIĆ, OIB 38108510125, Sisačka 1., odv. 2 12, 44250 Petrinja</item>
      <item>ČAZMATRANS PROMET  d.o.o. VUKOVAR, OIB 96107776452, VINKOVAČKA 50, Vukovar</item>
      <item>VJEKO SINOVČIĆ</item>
      <item>ČAZMATRANS NOVA</item>
    </derivirana_varijabla>
  </DomainObject.Predmet.StrankaListFormatedWithAdressOIB>
  <DomainObject.Predmet.StrankaListNazivFormated>
    <izvorni_sadrzaj>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zvorni_sadrzaj>
    <derivirana_varijabla naziv="DomainObject.Predmet.StrankaListNazivFormated_1">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derivirana_varijabla>
  </DomainObject.Predmet.StrankaListNazivFormated>
  <DomainObject.Predmet.StrankaListNazivFormatedOIB>
    <izvorni_sadrzaj>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item>
    </izvorni_sadrzaj>
    <derivirana_varijabla naziv="DomainObject.Predmet.StrankaListNazivFormatedOIB_1">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item>
    </derivirana_varijabla>
  </DomainObject.Predmet.StrankaListNazivFormatedOIB>
  <DomainObject.Predmet.ProtuStrankaListFormated>
    <izvorni_sadrzaj>
      <item>SLAVIJATRANS dioničko društvo za prijevoz i trgovinu - u stečaju</item>
    </izvorni_sadrzaj>
    <derivirana_varijabla naziv="DomainObject.Predmet.ProtuStrankaListFormated_1">
      <item>SLAVIJATRANS dioničko društvo za prijevoz i trgovinu - u stečaju</item>
    </derivirana_varijabla>
  </DomainObject.Predmet.ProtuStrankaListFormated>
  <DomainObject.Predmet.ProtuStrankaListFormatedOIB>
    <izvorni_sadrzaj>
      <item>SLAVIJATRANS dioničko društvo za prijevoz i trgovinu - u stečaju, OIB 21878625075</item>
    </izvorni_sadrzaj>
    <derivirana_varijabla naziv="DomainObject.Predmet.ProtuStrankaListFormatedOIB_1">
      <item>SLAVIJATRANS dioničko društvo za prijevoz i trgovinu - u stečaju, OIB 21878625075</item>
    </derivirana_varijabla>
  </DomainObject.Predmet.ProtuStrankaListFormatedOIB>
  <DomainObject.Predmet.ProtuStrankaListFormatedWithAdress>
    <izvorni_sadrzaj>
      <item>SLAVIJATRANS dioničko društvo za prijevoz i trgovinu - u stečaju, Drenačka bb, 44250 Petrinja</item>
    </izvorni_sadrzaj>
    <derivirana_varijabla naziv="DomainObject.Predmet.ProtuStrankaListFormatedWithAdress_1">
      <item>SLAVIJATRANS dioničko društvo za prijevoz i trgovinu - u stečaju, Drenačka bb, 44250 Petrinja</item>
    </derivirana_varijabla>
  </DomainObject.Predmet.ProtuStrankaListFormatedWithAdress>
  <DomainObject.Predmet.ProtuStrankaListFormatedWithAdressOIB>
    <izvorni_sadrzaj>
      <item>SLAVIJATRANS dioničko društvo za prijevoz i trgovinu - u stečaju, OIB 21878625075, Drenačka bb, 44250 Petrinja</item>
    </izvorni_sadrzaj>
    <derivirana_varijabla naziv="DomainObject.Predmet.ProtuStrankaListFormatedWithAdressOIB_1">
      <item>SLAVIJATRANS dioničko društvo za prijevoz i trgovinu - u stečaju, OIB 21878625075, Drenačka bb, 44250 Petrinja</item>
    </derivirana_varijabla>
  </DomainObject.Predmet.ProtuStrankaListFormatedWithAdressOIB>
  <DomainObject.Predmet.ProtuStrankaListNazivFormated>
    <izvorni_sadrzaj>
      <item>SLAVIJATRANS dioničko društvo za prijevoz i trgovinu - u stečaju</item>
    </izvorni_sadrzaj>
    <derivirana_varijabla naziv="DomainObject.Predmet.ProtuStrankaListNazivFormated_1">
      <item>SLAVIJATRANS dioničko društvo za prijevoz i trgovinu - u stečaju</item>
    </derivirana_varijabla>
  </DomainObject.Predmet.ProtuStrankaListNazivFormated>
  <DomainObject.Predmet.ProtuStrankaListNazivFormatedOIB>
    <izvorni_sadrzaj>
      <item>SLAVIJATRANS dioničko društvo za prijevoz i trgovinu - u stečaju, OIB 21878625075</item>
    </izvorni_sadrzaj>
    <derivirana_varijabla naziv="DomainObject.Predmet.ProtuStrankaListNazivFormatedOIB_1">
      <item>SLAVIJATRANS dioničko društvo za prijevoz i trgovinu - u stečaju, OIB 21878625075</item>
    </derivirana_varijabla>
  </DomainObject.Predmet.ProtuStrankaListNazivFormatedOIB>
  <DomainObject.Predmet.OstaliListFormated>
    <izvorni_sadrzaj>
      <item>Zinajda Stuhne</item>
      <item>ŽDO u Sisku, Građansko-upravni odjel</item>
      <item>CENTAR ZA VOZILA HRVATSKE, dioničko društvo</item>
      <item>ČAZMATRANS PROMET društvo s ograničenom odgovornošću za prijevoze i usluge</item>
      <item>Branko Petanjek</item>
    </izvorni_sadrzaj>
    <derivirana_varijabla naziv="DomainObject.Predmet.OstaliListFormated_1">
      <item>Zinajda Stuhne</item>
      <item>ŽDO u Sisku, Građansko-upravni odjel</item>
      <item>CENTAR ZA VOZILA HRVATSKE, dioničko društvo</item>
      <item>ČAZMATRANS PROMET društvo s ograničenom odgovornošću za prijevoze i usluge</item>
      <item>Branko Petanjek</item>
    </derivirana_varijabla>
  </DomainObject.Predmet.OstaliListFormated>
  <DomainObject.Predmet.OstaliListFormatedOIB>
    <izvorni_sadrzaj>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izvorni_sadrzaj>
    <derivirana_varijabla naziv="DomainObject.Predmet.OstaliListFormatedOIB_1">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derivirana_varijabla>
  </DomainObject.Predmet.OstaliListFormatedOIB>
  <DomainObject.Predmet.OstaliListFormatedWithAdress>
    <izvorni_sadrzaj>
      <item>Zinajda Stuhne, S. i A. Radića 8a, 44000 Sisak</item>
      <item>ŽDO u Sisku, Građansko-upravni odjel</item>
      <item>CENTAR ZA VOZILA HRVATSKE, dioničko društvo, Capraška 6, 10000 Zagreb</item>
      <item>ČAZMATRANS PROMET društvo s ograničenom odgovornošću za prijevoze i usluge, Milana Novačića 10, Čazma</item>
      <item>Branko Petanjek, Zemljakova 13, 10000 Zagreb</item>
    </izvorni_sadrzaj>
    <derivirana_varijabla naziv="DomainObject.Predmet.OstaliListFormatedWithAdress_1">
      <item>Zinajda Stuhne, S. i A. Radića 8a, 44000 Sisak</item>
      <item>ŽDO u Sisku, Građansko-upravni odjel</item>
      <item>CENTAR ZA VOZILA HRVATSKE, dioničko društvo, Capraška 6, 10000 Zagreb</item>
      <item>ČAZMATRANS PROMET društvo s ograničenom odgovornošću za prijevoze i usluge, Milana Novačića 10, Čazma</item>
      <item>Branko Petanjek, Zemljakova 13, 10000 Zagreb</item>
    </derivirana_varijabla>
  </DomainObject.Predmet.OstaliListFormatedWithAdress>
  <DomainObject.Predmet.OstaliListFormatedWithAdressOIB>
    <izvorni_sadrzaj>
      <item>Zinajda Stuhne, S. i A. Radića 8a, 44000 Sisak</item>
      <item>ŽDO u Sisku, Građansko-upravni odjel</item>
      <item>CENTAR ZA VOZILA HRVATSKE, dioničko društvo, OIB 73294314024, Capraška 6, 10000 Zagreb</item>
      <item>ČAZMATRANS PROMET društvo s ograničenom odgovornošću za prijevoze i usluge, OIB 96107776452, Milana Novačića 10, Čazma</item>
      <item>Branko Petanjek, OIB 65439233259, Zemljakova 13, 10000 Zagreb</item>
    </izvorni_sadrzaj>
    <derivirana_varijabla naziv="DomainObject.Predmet.OstaliListFormatedWithAdressOIB_1">
      <item>Zinajda Stuhne, S. i A. Radića 8a, 44000 Sisak</item>
      <item>ŽDO u Sisku, Građansko-upravni odjel</item>
      <item>CENTAR ZA VOZILA HRVATSKE, dioničko društvo, OIB 73294314024, Capraška 6, 10000 Zagreb</item>
      <item>ČAZMATRANS PROMET društvo s ograničenom odgovornošću za prijevoze i usluge, OIB 96107776452, Milana Novačića 10, Čazma</item>
      <item>Branko Petanjek, OIB 65439233259, Zemljakova 13, 10000 Zagreb</item>
    </derivirana_varijabla>
  </DomainObject.Predmet.OstaliListFormatedWithAdressOIB>
  <DomainObject.Predmet.OstaliListNazivFormated>
    <izvorni_sadrzaj>
      <item>Zinajda Stuhne</item>
      <item>ŽDO u Sisku, Građansko-upravni odjel</item>
      <item>CENTAR ZA VOZILA HRVATSKE, dioničko društvo</item>
      <item>ČAZMATRANS PROMET društvo s ograničenom odgovornošću za prijevoze i usluge</item>
      <item>Branko Petanjek</item>
    </izvorni_sadrzaj>
    <derivirana_varijabla naziv="DomainObject.Predmet.OstaliListNazivFormated_1">
      <item>Zinajda Stuhne</item>
      <item>ŽDO u Sisku, Građansko-upravni odjel</item>
      <item>CENTAR ZA VOZILA HRVATSKE, dioničko društvo</item>
      <item>ČAZMATRANS PROMET društvo s ograničenom odgovornošću za prijevoze i usluge</item>
      <item>Branko Petanjek</item>
    </derivirana_varijabla>
  </DomainObject.Predmet.OstaliListNazivFormated>
  <DomainObject.Predmet.OstaliListNazivFormatedOIB>
    <izvorni_sadrzaj>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izvorni_sadrzaj>
    <derivirana_varijabla naziv="DomainObject.Predmet.OstaliListNazivFormatedOIB_1">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ČAZMATRANS PROMET  d.o.o. VUKOVAR i dr.</izvorni_sadrzaj>
    <derivirana_varijabla naziv="DomainObject.Predmet.StrankaIDrugi_1">ČAZMATRANS PROMET  d.o.o. VUKOVAR i dr.</derivirana_varijabla>
  </DomainObject.Predmet.StrankaIDrugi>
  <DomainObject.Predmet.ProtustrankaIDrugi>
    <izvorni_sadrzaj>SLAVIJATRANS dioničko društvo za prijevoz i trgovinu - u stečaju</izvorni_sadrzaj>
    <derivirana_varijabla naziv="DomainObject.Predmet.ProtustrankaIDrugi_1">SLAVIJATRANS dioničko društvo za prijevoz i trgovinu - u stečaju</derivirana_varijabla>
  </DomainObject.Predmet.ProtustrankaIDrugi>
  <DomainObject.Predmet.StrankaIDrugiAdressOIB>
    <izvorni_sadrzaj>ČAZMATRANS PROMET  d.o.o. VUKOVAR, OIB 96107776452, VINKOVAČKA 50, Vukovar i dr.</izvorni_sadrzaj>
    <derivirana_varijabla naziv="DomainObject.Predmet.StrankaIDrugiAdressOIB_1">ČAZMATRANS PROMET  d.o.o. VUKOVAR, OIB 96107776452, VINKOVAČKA 50, Vukovar i dr.</derivirana_varijabla>
  </DomainObject.Predmet.StrankaIDrugiAdressOIB>
  <DomainObject.Predmet.ProtustrankaIDrugiAdressOIB>
    <izvorni_sadrzaj>SLAVIJATRANS dioničko društvo za prijevoz i trgovinu - u stečaju, OIB 21878625075, Drenačka bb, 44250 Petrinja</izvorni_sadrzaj>
    <derivirana_varijabla naziv="DomainObject.Predmet.ProtustrankaIDrugiAdressOIB_1">SLAVIJATRANS dioničko društvo za prijevoz i trgovinu - u stečaju, OIB 21878625075, Drenačka bb,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MARIJAN RADUŠEVIĆ</item>
      <item>MIRA MAROVIĆ</item>
      <item>ĐURO SKRBIN</item>
      <item>PERO MARTIĆ</item>
      <item>SLAVKO KAPIĆ</item>
      <item>SLAVIJATRANS dioničko društvo za prijevoz i trgovinu - u stečaju</item>
      <item>ĐURĐICA HAJNIC</item>
      <item>DALIBOR BARIŠIĆ</item>
      <item>SLAVEN FUKAT</item>
      <item>MIRKO BULJAN</item>
      <item>ŽELJKO ŠALIĆ</item>
      <item>Zinajda Stuhne</item>
      <item>ŽDO u Sisku, Građansko-upravni odjel</item>
      <item>CENTAR ZA VOZILA HRVATSKE, dioničko društvo</item>
      <item>ČAZMATRANS PROMET  d.o.o. VUKOVAR</item>
      <item>ČAZMATRANS PROMET društvo s ograničenom odgovornošću za prijevoze i usluge</item>
      <item>Branko Petanjek</item>
      <item>VJEKO SINOVČIĆ</item>
      <item>ČAZMATRANS NOVA</item>
    </izvorni_sadrzaj>
    <derivirana_varijabla naziv="DomainObject.Predmet.SudioniciListNaziv_1">
      <item>MARIJAN RADUŠEVIĆ</item>
      <item>MIRA MAROVIĆ</item>
      <item>ĐURO SKRBIN</item>
      <item>PERO MARTIĆ</item>
      <item>SLAVKO KAPIĆ</item>
      <item>SLAVIJATRANS dioničko društvo za prijevoz i trgovinu - u stečaju</item>
      <item>ĐURĐICA HAJNIC</item>
      <item>DALIBOR BARIŠIĆ</item>
      <item>SLAVEN FUKAT</item>
      <item>MIRKO BULJAN</item>
      <item>ŽELJKO ŠALIĆ</item>
      <item>Zinajda Stuhne</item>
      <item>ŽDO u Sisku, Građansko-upravni odjel</item>
      <item>CENTAR ZA VOZILA HRVATSKE, dioničko društvo</item>
      <item>ČAZMATRANS PROMET  d.o.o. VUKOVAR</item>
      <item>ČAZMATRANS PROMET društvo s ograničenom odgovornošću za prijevoze i usluge</item>
      <item>Branko Petanjek</item>
      <item>VJEKO SINOVČIĆ</item>
      <item>ČAZMATRANS NOVA</item>
    </derivirana_varijabla>
  </DomainObject.Predmet.SudioniciListNaziv>
  <DomainObject.Predmet.SudioniciListAdressOIB>
    <izvorni_sadrzaj>
      <item>MARIJAN RADUŠEVIĆ, OIB 04160801498, Glinska Poljana 99,Glinska Poljana</item>
      <item>MIRA MAROVIĆ, OIB 92811165151, D. Petrovića 6,44250 Petrinja</item>
      <item>ĐURO SKRBIN, OIB 92735207380, A. B. Šimića 4,44000 Sisak</item>
      <item>PERO MARTIĆ, OIB 37606774163, T. Ujevića 20,44000 Sisak</item>
      <item>SLAVKO KAPIĆ, OIB 46841494927, J. Kozarca 5,44250 Petrinja</item>
      <item>SLAVIJATRANS dioničko društvo za prijevoz i trgovinu - u stečaju, OIB 21878625075, Drenačka bb,44250 Petrinja</item>
      <item>ĐURĐICA HAJNIC, OIB 52029977456, V. Nazora 15,44250 Petrinja</item>
      <item>DALIBOR BARIŠIĆ, OIB 12043176528, Kralja Tomislava 61,Mošćenica</item>
      <item>SLAVEN FUKAT, OIB 06921470947, Slatina 17,44250 Petrinja</item>
      <item>MIRKO BULJAN, OIB 86428622343, Sv. Marka Križevčana 1,44250 Petrinja</item>
      <item>ŽELJKO ŠALIĆ, OIB 38108510125, Sisačka 1., odv. 2 12,44250 Petrinja</item>
      <item>Zinajda Stuhne, S. i A. Radića 8a,44000 Sisak</item>
      <item>ŽDO u Sisku, Građansko-upravni odjel</item>
      <item>CENTAR ZA VOZILA HRVATSKE, dioničko društvo, OIB 73294314024, Capraška 6,10000 Zagreb</item>
      <item>ČAZMATRANS PROMET  d.o.o. VUKOVAR, OIB 96107776452, VINKOVAČKA 50,Vukovar</item>
      <item>ČAZMATRANS PROMET društvo s ograničenom odgovornošću za prijevoze i usluge, OIB 96107776452, Milana Novačića 10,Čazma</item>
      <item>Branko Petanjek, OIB 65439233259, Zemljakova 13,10000 Zagreb</item>
      <item>VJEKO SINOVČIĆ</item>
      <item>ČAZMATRANS NOVA</item>
    </izvorni_sadrzaj>
    <derivirana_varijabla naziv="DomainObject.Predmet.SudioniciListAdressOIB_1">
      <item>MARIJAN RADUŠEVIĆ, OIB 04160801498, Glinska Poljana 99,Glinska Poljana</item>
      <item>MIRA MAROVIĆ, OIB 92811165151, D. Petrovića 6,44250 Petrinja</item>
      <item>ĐURO SKRBIN, OIB 92735207380, A. B. Šimića 4,44000 Sisak</item>
      <item>PERO MARTIĆ, OIB 37606774163, T. Ujevića 20,44000 Sisak</item>
      <item>SLAVKO KAPIĆ, OIB 46841494927, J. Kozarca 5,44250 Petrinja</item>
      <item>SLAVIJATRANS dioničko društvo za prijevoz i trgovinu - u stečaju, OIB 21878625075, Drenačka bb,44250 Petrinja</item>
      <item>ĐURĐICA HAJNIC, OIB 52029977456, V. Nazora 15,44250 Petrinja</item>
      <item>DALIBOR BARIŠIĆ, OIB 12043176528, Kralja Tomislava 61,Mošćenica</item>
      <item>SLAVEN FUKAT, OIB 06921470947, Slatina 17,44250 Petrinja</item>
      <item>MIRKO BULJAN, OIB 86428622343, Sv. Marka Križevčana 1,44250 Petrinja</item>
      <item>ŽELJKO ŠALIĆ, OIB 38108510125, Sisačka 1., odv. 2 12,44250 Petrinja</item>
      <item>Zinajda Stuhne, S. i A. Radića 8a,44000 Sisak</item>
      <item>ŽDO u Sisku, Građansko-upravni odjel</item>
      <item>CENTAR ZA VOZILA HRVATSKE, dioničko društvo, OIB 73294314024, Capraška 6,10000 Zagreb</item>
      <item>ČAZMATRANS PROMET  d.o.o. VUKOVAR, OIB 96107776452, VINKOVAČKA 50,Vukovar</item>
      <item>ČAZMATRANS PROMET društvo s ograničenom odgovornošću za prijevoze i usluge, OIB 96107776452, Milana Novačića 10,Čazma</item>
      <item>Branko Petanjek, OIB 65439233259, Zemljakova 13,10000 Zagreb</item>
      <item>VJEKO SINOVČIĆ</item>
      <item>ČAZMATRANS NOVA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04160801498</item>
      <item>, OIB 92811165151</item>
      <item>, OIB 92735207380</item>
      <item>, OIB 37606774163</item>
      <item>, OIB 46841494927</item>
      <item>, OIB 21878625075</item>
      <item>, OIB 52029977456</item>
      <item>, OIB 12043176528</item>
      <item>, OIB 06921470947</item>
      <item>, OIB 86428622343</item>
      <item>, OIB 38108510125</item>
      <item>, OIB null</item>
      <item>, OIB null</item>
      <item>, OIB 73294314024</item>
      <item>, OIB 96107776452</item>
      <item>, OIB 96107776452</item>
      <item>, OIB 65439233259</item>
      <item>, OIB null</item>
      <item>, OIB null</item>
    </izvorni_sadrzaj>
    <derivirana_varijabla naziv="DomainObject.Predmet.SudioniciListNazivOIB_1">
      <item>, OIB 04160801498</item>
      <item>, OIB 92811165151</item>
      <item>, OIB 92735207380</item>
      <item>, OIB 37606774163</item>
      <item>, OIB 46841494927</item>
      <item>, OIB 21878625075</item>
      <item>, OIB 52029977456</item>
      <item>, OIB 12043176528</item>
      <item>, OIB 06921470947</item>
      <item>, OIB 86428622343</item>
      <item>, OIB 38108510125</item>
      <item>, OIB null</item>
      <item>, OIB null</item>
      <item>, OIB 73294314024</item>
      <item>, OIB 96107776452</item>
      <item>, OIB 96107776452</item>
      <item>, OIB 65439233259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478</properties:Words>
  <properties:Characters>2401</properties:Characters>
  <properties:Lines>72</properties:Lines>
  <properties:Paragraphs>37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3268</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2016-02-22T10:14:00Z</dcterms:created>
  <dc:creator>M</dc:creator>
  <cp:lastModifiedBy>Sonja Pilić</cp:lastModifiedBy>
  <cp:lastPrinted>2016-02-22T10:18:00Z</cp:lastPrinted>
  <dcterms:modified xmlns:xsi="http://www.w3.org/2001/XMLSchema-instance" xsi:type="dcterms:W3CDTF">2016-02-22T10:19:00Z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