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48507" w14:paraId="3b48507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452FE1" w:rsidP="00523875" w:rsidR="000938B8">
      <w:pPr>
        <w:ind w:firstLine="708"/>
        <w:jc w:val="both"/>
      </w:pPr>
      <w:r>
        <w:rPr>
          <w:noProof/>
        </w:rPr>
        <w:drawing>
          <wp:inline distR="0" distL="0" distB="0" distT="0">
            <wp:extent cy="71628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77D" w:rsidP="0000477D" w:rsidR="0000477D" w:rsidRPr="00D21A2C">
      <w:pPr>
        <w:ind w:firstLine="360"/>
        <w:jc w:val="both"/>
      </w:pP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6C31CF" w:rsidR="00B76165" w:rsidRPr="00B76165">
      <w:pPr>
        <w:rPr>
          <w:b/>
        </w:rPr>
      </w:pPr>
      <w:r>
        <w:rPr>
          <w:b/>
        </w:rPr>
        <w:t xml:space="preserve">STALNA SLUŽBA </w:t>
      </w:r>
      <w:r w:rsidR="006C31CF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</w:t>
      </w:r>
      <w:r w:rsidR="00320749">
        <w:rPr>
          <w:b/>
        </w:rPr>
        <w:t xml:space="preserve">          </w:t>
      </w:r>
      <w:r w:rsidR="00CF40BE">
        <w:rPr>
          <w:b/>
        </w:rPr>
        <w:t>B</w:t>
      </w:r>
      <w:r w:rsidR="00F4767A">
        <w:rPr>
          <w:b/>
        </w:rPr>
        <w:t xml:space="preserve">roj: </w:t>
      </w:r>
      <w:r w:rsidR="0000477D">
        <w:rPr>
          <w:b/>
        </w:rPr>
        <w:t>3</w:t>
      </w:r>
      <w:r w:rsidR="00F4767A">
        <w:rPr>
          <w:b/>
        </w:rPr>
        <w:t>/St-</w:t>
      </w:r>
      <w:r w:rsidR="00F862C8">
        <w:rPr>
          <w:b/>
        </w:rPr>
        <w:t>2</w:t>
      </w:r>
      <w:r w:rsidR="00433A2C">
        <w:rPr>
          <w:b/>
        </w:rPr>
        <w:t>730/2016-2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523772" w:rsidR="00224AFF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221452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</w:t>
      </w:r>
      <w:r w:rsidR="0000477D">
        <w:t>Danieli Martini Maoduš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60EF">
        <w:t>,</w:t>
      </w:r>
      <w:r w:rsidR="004A0D7B">
        <w:t xml:space="preserve"> Regionaln</w:t>
      </w:r>
      <w:r w:rsidR="00A260EF">
        <w:t>og</w:t>
      </w:r>
      <w:r w:rsidR="004A0D7B">
        <w:t xml:space="preserve"> cent</w:t>
      </w:r>
      <w:r w:rsidR="00A260EF">
        <w:t>ra</w:t>
      </w:r>
      <w:r w:rsidR="004A0D7B">
        <w:t xml:space="preserve"> </w:t>
      </w:r>
      <w:r w:rsidR="00221452">
        <w:t>Zagreb</w:t>
      </w:r>
      <w:r w:rsidR="00A260EF">
        <w:t>,</w:t>
      </w:r>
      <w:r w:rsidR="004A0D7B">
        <w:t xml:space="preserve"> Podružnic</w:t>
      </w:r>
      <w:r w:rsidR="00A260EF">
        <w:t>e</w:t>
      </w:r>
      <w:r w:rsidR="004A0D7B">
        <w:t xml:space="preserve"> </w:t>
      </w:r>
      <w:r w:rsidR="00221452">
        <w:t>Zagreb,</w:t>
      </w:r>
      <w:r w:rsidR="004A0D7B">
        <w:t xml:space="preserve"> za pokretanje skraćenog stečajnog postupka  nad dužnikom </w:t>
      </w:r>
      <w:r w:rsidR="00433A2C">
        <w:rPr>
          <w:b/>
        </w:rPr>
        <w:t xml:space="preserve">KONFEDERACIJA HRVATSKE INDUSTRIJE I PODUZETNIKA, Zagreb, </w:t>
      </w:r>
      <w:proofErr w:type="spellStart"/>
      <w:r w:rsidR="00433A2C">
        <w:rPr>
          <w:b/>
        </w:rPr>
        <w:t>Masarykova</w:t>
      </w:r>
      <w:proofErr w:type="spellEnd"/>
      <w:r w:rsidR="00433A2C">
        <w:rPr>
          <w:b/>
        </w:rPr>
        <w:t xml:space="preserve"> 22, OIB: 84948426453</w:t>
      </w:r>
      <w:r w:rsidR="00221452">
        <w:rPr>
          <w:b/>
        </w:rPr>
        <w:t>,</w:t>
      </w:r>
      <w:r w:rsidR="00A43EB4">
        <w:rPr>
          <w:b/>
        </w:rPr>
        <w:t xml:space="preserve"> </w:t>
      </w:r>
      <w:r w:rsidR="004A0D7B">
        <w:t>temeljem članka 430. Stečajnog zakona („Narodne nov</w:t>
      </w:r>
      <w:r w:rsidR="00316816">
        <w:t>ine“ 71/15)</w:t>
      </w:r>
      <w:r w:rsidR="00224AFF">
        <w:t xml:space="preserve">, </w:t>
      </w:r>
      <w:r w:rsidR="003E65D2">
        <w:t>11</w:t>
      </w:r>
      <w:r w:rsidR="00A02C28">
        <w:t xml:space="preserve">. </w:t>
      </w:r>
      <w:r w:rsidR="003E65D2">
        <w:t>studenoga</w:t>
      </w:r>
      <w:r w:rsidR="00B91EFF">
        <w:t xml:space="preserve"> 2016.,</w:t>
      </w:r>
      <w:r w:rsidR="00224AFF">
        <w:t xml:space="preserve">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523772" w:rsidR="00224AFF">
      <w:pPr>
        <w:ind w:firstLine="1440"/>
        <w:jc w:val="both"/>
      </w:pPr>
      <w:r>
        <w:rPr>
          <w:bCs/>
        </w:rPr>
        <w:t>I</w:t>
      </w:r>
      <w:r w:rsidR="00A43EB4">
        <w:rPr>
          <w:bCs/>
        </w:rPr>
        <w:t>.</w:t>
      </w:r>
      <w:r>
        <w:rPr>
          <w:bCs/>
        </w:rPr>
        <w:t xml:space="preserve"> Utvrđuje se da ukupni iznos evidentiranog duga dužnika </w:t>
      </w:r>
      <w:r w:rsidR="00433A2C">
        <w:rPr>
          <w:b/>
        </w:rPr>
        <w:t xml:space="preserve">KONFEDERACIJA HRVATSKE INDUSTRIJE I PODUZETNIKA, Zagreb, </w:t>
      </w:r>
      <w:proofErr w:type="spellStart"/>
      <w:r w:rsidR="00433A2C">
        <w:rPr>
          <w:b/>
        </w:rPr>
        <w:t>Masarykova</w:t>
      </w:r>
      <w:proofErr w:type="spellEnd"/>
      <w:r w:rsidR="00433A2C">
        <w:rPr>
          <w:b/>
        </w:rPr>
        <w:t xml:space="preserve"> 22, OIB: 84948426453</w:t>
      </w:r>
      <w:r w:rsidR="00F7278D">
        <w:t xml:space="preserve">, iznosi </w:t>
      </w:r>
      <w:r w:rsidR="00433A2C">
        <w:rPr>
          <w:b/>
        </w:rPr>
        <w:t>8.525,02</w:t>
      </w:r>
      <w:r w:rsidR="002128C9">
        <w:rPr>
          <w:b/>
        </w:rPr>
        <w:t xml:space="preserve"> </w:t>
      </w:r>
      <w:r w:rsidR="00AF2E3B">
        <w:rPr>
          <w:b/>
        </w:rPr>
        <w:t>kn</w:t>
      </w:r>
      <w:r w:rsidR="0000477D">
        <w:rPr>
          <w:b/>
        </w:rPr>
        <w:t>.</w:t>
      </w:r>
    </w:p>
    <w:p w:rsidRDefault="00523772" w:rsidP="00523772" w:rsidR="00523772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A43EB4">
        <w:t>.</w:t>
      </w:r>
      <w:r>
        <w:t xml:space="preserve"> Poziva se </w:t>
      </w:r>
      <w:r w:rsidR="00B1555B">
        <w:t>predsjednik</w:t>
      </w:r>
      <w:r w:rsidR="00442226">
        <w:t xml:space="preserve"> u</w:t>
      </w:r>
      <w:r w:rsidR="00936874">
        <w:t xml:space="preserve">druge </w:t>
      </w:r>
      <w:r w:rsidR="006C4893">
        <w:t>dužnika</w:t>
      </w:r>
      <w:r w:rsidR="00936874">
        <w:t xml:space="preserve"> </w:t>
      </w:r>
      <w:r w:rsidR="001E7FD8">
        <w:rPr>
          <w:b/>
        </w:rPr>
        <w:t>Joso Martinović</w:t>
      </w:r>
      <w:r w:rsidR="00C2224E">
        <w:rPr>
          <w:b/>
        </w:rPr>
        <w:t xml:space="preserve"> </w:t>
      </w:r>
      <w:r w:rsidR="00B32948">
        <w:t xml:space="preserve">da </w:t>
      </w:r>
      <w:r w:rsidR="00936874">
        <w:t>u roku od 15 dana od dana objave ovog oglasa na e-</w:t>
      </w:r>
      <w:r w:rsidR="00C07EE4">
        <w:t>O</w:t>
      </w:r>
      <w:r w:rsidR="00936874">
        <w:t>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A43EB4">
        <w:t>.</w:t>
      </w:r>
      <w:r w:rsidR="00A63F24">
        <w:t xml:space="preserve"> P</w:t>
      </w:r>
      <w:r w:rsidR="003E4DD9">
        <w:t>ozivaju se vjerovnici dužnika da najkasnije u roku od 45 dana od dana objave ovog oglasa na e-</w:t>
      </w:r>
      <w:r w:rsidR="00C07EE4">
        <w:t>O</w:t>
      </w:r>
      <w:r w:rsidR="003E4DD9">
        <w:t xml:space="preserve">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>
        <w:t>-</w:t>
      </w:r>
      <w:r w:rsidR="00F862C8">
        <w:rPr>
          <w:b/>
        </w:rPr>
        <w:t>27</w:t>
      </w:r>
      <w:r w:rsidR="001E7FD8">
        <w:rPr>
          <w:b/>
        </w:rPr>
        <w:t>30</w:t>
      </w:r>
      <w:r w:rsidR="000C26C6" w:rsidRPr="00D76AAC">
        <w:rPr>
          <w:b/>
        </w:rPr>
        <w:t>-1</w:t>
      </w:r>
      <w:r w:rsidR="00A43EB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DE7251" w:rsidR="0054259D">
      <w:pPr>
        <w:ind w:firstLine="1440"/>
        <w:jc w:val="both"/>
      </w:pPr>
      <w:r>
        <w:t>I</w:t>
      </w:r>
      <w:r w:rsidR="00A63F24">
        <w:t>V</w:t>
      </w:r>
      <w:r w:rsidR="00A43EB4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</w:t>
      </w:r>
      <w:r w:rsidR="00C07EE4">
        <w:t>O</w:t>
      </w:r>
      <w:r w:rsidR="00836CE2">
        <w:t xml:space="preserve">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360FC8" w:rsidR="00224AFF">
      <w:pPr>
        <w:ind w:firstLine="708" w:left="708"/>
      </w:pPr>
      <w:r>
        <w:t xml:space="preserve">U </w:t>
      </w:r>
      <w:r w:rsidR="0000477D">
        <w:t xml:space="preserve">Slavonskom Brodu </w:t>
      </w:r>
      <w:r w:rsidR="003E65D2">
        <w:t>11</w:t>
      </w:r>
      <w:r w:rsidR="00A02C28">
        <w:t xml:space="preserve">. </w:t>
      </w:r>
      <w:r w:rsidR="003E65D2">
        <w:t>studenoga</w:t>
      </w:r>
      <w:r w:rsidR="00B91EFF">
        <w:t xml:space="preserve"> 2016.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523875">
        <w:rPr>
          <w:bCs/>
        </w:rPr>
        <w:t xml:space="preserve">    </w:t>
      </w:r>
      <w:r>
        <w:rPr>
          <w:bCs/>
        </w:rPr>
        <w:t xml:space="preserve">  Sutkinja:</w:t>
      </w:r>
    </w:p>
    <w:p w:rsidRDefault="0000477D" w:rsidP="00F2165F" w:rsidR="00443F69">
      <w:pPr>
        <w:ind w:left="6372"/>
        <w:jc w:val="both"/>
        <w:rPr>
          <w:bCs/>
        </w:rPr>
      </w:pPr>
      <w:r>
        <w:rPr>
          <w:bCs/>
        </w:rPr>
        <w:t>Daniela Martini Maoduš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E7432A" w:rsidP="00F2165F" w:rsidR="00E7432A" w:rsidRPr="00F2165F">
      <w:pPr>
        <w:ind w:left="6372"/>
        <w:jc w:val="both"/>
        <w:rPr>
          <w:bCs/>
        </w:rPr>
      </w:pPr>
    </w:p>
    <w:p w:rsidRDefault="00C949E7" w:rsidP="00627A10" w:rsidR="00C949E7"/>
    <w:p w:rsidRDefault="00221452" w:rsidP="00627A10" w:rsidR="00221452"/>
    <w:p w:rsidRDefault="00221452" w:rsidP="00627A10" w:rsidR="00221452"/>
    <w:p w:rsidRDefault="00627A10" w:rsidP="00627A10" w:rsidR="00627A10">
      <w:r>
        <w:t>DNA: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objaviti na mrežnoj stranici e-Oglasna ploča</w:t>
      </w:r>
    </w:p>
    <w:p w:rsidRDefault="00320749" w:rsidP="00627A10" w:rsidR="00627A10" w:rsidRPr="00585C55">
      <w:pPr>
        <w:numPr>
          <w:ilvl w:val="0"/>
          <w:numId w:val="1"/>
        </w:numPr>
      </w:pPr>
      <w:r>
        <w:t>kalendar 4</w:t>
      </w:r>
      <w:r w:rsidR="00627A10" w:rsidRPr="00585C55">
        <w:t>5 dana</w:t>
      </w:r>
    </w:p>
    <w:p w:rsidRDefault="00532E0A" w:rsidP="00627A10" w:rsidR="00532E0A" w:rsidRPr="00E7432A"/>
    <w:p w:rsidRDefault="00470A92" w:rsidR="00470A92" w:rsidRPr="00E7432A"/>
    <w:sectPr w:rsidSect="00F2165F" w:rsidR="00470A92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4E49" w:rsidR="00914E49">
      <w:r>
        <w:separator/>
      </w:r>
    </w:p>
  </w:endnote>
  <w:endnote w:id="0" w:type="continuationSeparator">
    <w:p w:rsidRDefault="00914E49" w:rsidR="00914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4E49" w:rsidR="00914E49">
      <w:r>
        <w:separator/>
      </w:r>
    </w:p>
  </w:footnote>
  <w:footnote w:id="0" w:type="continuationSeparator">
    <w:p w:rsidRDefault="00914E49" w:rsidR="00914E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0749" w:rsidR="003207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</w:p>
  <w:p w:rsidRDefault="00320749" w:rsidP="00C43CDA" w:rsidR="003207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477D"/>
    <w:rsid w:val="00011C68"/>
    <w:rsid w:val="0001245A"/>
    <w:rsid w:val="00012BB2"/>
    <w:rsid w:val="00014887"/>
    <w:rsid w:val="00016B25"/>
    <w:rsid w:val="00035864"/>
    <w:rsid w:val="00036441"/>
    <w:rsid w:val="00041ECA"/>
    <w:rsid w:val="000477CD"/>
    <w:rsid w:val="00047A8F"/>
    <w:rsid w:val="00050860"/>
    <w:rsid w:val="000535EA"/>
    <w:rsid w:val="00056EE8"/>
    <w:rsid w:val="00077C9D"/>
    <w:rsid w:val="00091B4B"/>
    <w:rsid w:val="000938B8"/>
    <w:rsid w:val="00095305"/>
    <w:rsid w:val="00096CD9"/>
    <w:rsid w:val="000B0EBD"/>
    <w:rsid w:val="000C26C6"/>
    <w:rsid w:val="000D0569"/>
    <w:rsid w:val="000D2A86"/>
    <w:rsid w:val="000E70CC"/>
    <w:rsid w:val="000E762A"/>
    <w:rsid w:val="000F61EA"/>
    <w:rsid w:val="00102060"/>
    <w:rsid w:val="00124958"/>
    <w:rsid w:val="00137F4D"/>
    <w:rsid w:val="001437B2"/>
    <w:rsid w:val="00152C8A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E7FD8"/>
    <w:rsid w:val="00204C74"/>
    <w:rsid w:val="002063E3"/>
    <w:rsid w:val="002128C9"/>
    <w:rsid w:val="00221452"/>
    <w:rsid w:val="00224AFF"/>
    <w:rsid w:val="002358E7"/>
    <w:rsid w:val="00244149"/>
    <w:rsid w:val="0025000D"/>
    <w:rsid w:val="00263785"/>
    <w:rsid w:val="00267D26"/>
    <w:rsid w:val="002719B8"/>
    <w:rsid w:val="0028507D"/>
    <w:rsid w:val="002A1B0C"/>
    <w:rsid w:val="002A2AF5"/>
    <w:rsid w:val="002A36D6"/>
    <w:rsid w:val="002A3BEF"/>
    <w:rsid w:val="002B4236"/>
    <w:rsid w:val="002C3B89"/>
    <w:rsid w:val="002C3D49"/>
    <w:rsid w:val="002D2610"/>
    <w:rsid w:val="002D5B28"/>
    <w:rsid w:val="002D7681"/>
    <w:rsid w:val="002E500F"/>
    <w:rsid w:val="002F4AAF"/>
    <w:rsid w:val="002F66FE"/>
    <w:rsid w:val="00316816"/>
    <w:rsid w:val="00317905"/>
    <w:rsid w:val="00320749"/>
    <w:rsid w:val="00320C64"/>
    <w:rsid w:val="003276D7"/>
    <w:rsid w:val="00331D2D"/>
    <w:rsid w:val="003337A6"/>
    <w:rsid w:val="00342079"/>
    <w:rsid w:val="003445D8"/>
    <w:rsid w:val="00360FC8"/>
    <w:rsid w:val="003612A7"/>
    <w:rsid w:val="00371211"/>
    <w:rsid w:val="00375C7E"/>
    <w:rsid w:val="0038265B"/>
    <w:rsid w:val="003832CA"/>
    <w:rsid w:val="00383AE3"/>
    <w:rsid w:val="003879D1"/>
    <w:rsid w:val="00390072"/>
    <w:rsid w:val="003924AF"/>
    <w:rsid w:val="003A56C0"/>
    <w:rsid w:val="003A610E"/>
    <w:rsid w:val="003C01DF"/>
    <w:rsid w:val="003C438A"/>
    <w:rsid w:val="003D02B1"/>
    <w:rsid w:val="003E4DD9"/>
    <w:rsid w:val="003E65D2"/>
    <w:rsid w:val="003E7C98"/>
    <w:rsid w:val="00404F66"/>
    <w:rsid w:val="00413C80"/>
    <w:rsid w:val="00415293"/>
    <w:rsid w:val="0041638D"/>
    <w:rsid w:val="00421D71"/>
    <w:rsid w:val="00423F56"/>
    <w:rsid w:val="00433A2C"/>
    <w:rsid w:val="004351D0"/>
    <w:rsid w:val="00436570"/>
    <w:rsid w:val="00442226"/>
    <w:rsid w:val="00443F69"/>
    <w:rsid w:val="00452FE1"/>
    <w:rsid w:val="004638F5"/>
    <w:rsid w:val="0046632E"/>
    <w:rsid w:val="00470A92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23772"/>
    <w:rsid w:val="0052387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3EC8"/>
    <w:rsid w:val="005E55B1"/>
    <w:rsid w:val="00613D0A"/>
    <w:rsid w:val="006207DD"/>
    <w:rsid w:val="00627A10"/>
    <w:rsid w:val="00632865"/>
    <w:rsid w:val="00633654"/>
    <w:rsid w:val="00635FC0"/>
    <w:rsid w:val="006372FF"/>
    <w:rsid w:val="00643E66"/>
    <w:rsid w:val="00644281"/>
    <w:rsid w:val="00652724"/>
    <w:rsid w:val="00666402"/>
    <w:rsid w:val="0069656A"/>
    <w:rsid w:val="006A11E9"/>
    <w:rsid w:val="006A504C"/>
    <w:rsid w:val="006A6EBE"/>
    <w:rsid w:val="006B29B9"/>
    <w:rsid w:val="006B5168"/>
    <w:rsid w:val="006C31CF"/>
    <w:rsid w:val="006C36CE"/>
    <w:rsid w:val="006C4893"/>
    <w:rsid w:val="006C4FDF"/>
    <w:rsid w:val="00711561"/>
    <w:rsid w:val="00715ADF"/>
    <w:rsid w:val="0073010A"/>
    <w:rsid w:val="00734726"/>
    <w:rsid w:val="00744F72"/>
    <w:rsid w:val="007657AA"/>
    <w:rsid w:val="00766D29"/>
    <w:rsid w:val="0077329E"/>
    <w:rsid w:val="0078009A"/>
    <w:rsid w:val="00786189"/>
    <w:rsid w:val="00796AED"/>
    <w:rsid w:val="007A06D5"/>
    <w:rsid w:val="007A4540"/>
    <w:rsid w:val="007A5699"/>
    <w:rsid w:val="007B3A89"/>
    <w:rsid w:val="007B5186"/>
    <w:rsid w:val="007C47E5"/>
    <w:rsid w:val="007C7622"/>
    <w:rsid w:val="007E7376"/>
    <w:rsid w:val="007F1C41"/>
    <w:rsid w:val="00800B2F"/>
    <w:rsid w:val="008023F7"/>
    <w:rsid w:val="00817C66"/>
    <w:rsid w:val="00826999"/>
    <w:rsid w:val="00831B62"/>
    <w:rsid w:val="00836CE2"/>
    <w:rsid w:val="0084069A"/>
    <w:rsid w:val="00841E8F"/>
    <w:rsid w:val="00855A65"/>
    <w:rsid w:val="00860129"/>
    <w:rsid w:val="00864DAA"/>
    <w:rsid w:val="00875548"/>
    <w:rsid w:val="008A224F"/>
    <w:rsid w:val="008A6156"/>
    <w:rsid w:val="008A66B9"/>
    <w:rsid w:val="008A786C"/>
    <w:rsid w:val="008B0E56"/>
    <w:rsid w:val="008C7029"/>
    <w:rsid w:val="008E7CA2"/>
    <w:rsid w:val="00901EF5"/>
    <w:rsid w:val="00912CF5"/>
    <w:rsid w:val="009137B1"/>
    <w:rsid w:val="00914E49"/>
    <w:rsid w:val="009176A5"/>
    <w:rsid w:val="0092481E"/>
    <w:rsid w:val="00930B0A"/>
    <w:rsid w:val="00935BA8"/>
    <w:rsid w:val="00936874"/>
    <w:rsid w:val="00937840"/>
    <w:rsid w:val="00945C66"/>
    <w:rsid w:val="009525D4"/>
    <w:rsid w:val="00980E4D"/>
    <w:rsid w:val="009A412B"/>
    <w:rsid w:val="009A68F4"/>
    <w:rsid w:val="009B40D7"/>
    <w:rsid w:val="009B46D8"/>
    <w:rsid w:val="009C1900"/>
    <w:rsid w:val="009C670C"/>
    <w:rsid w:val="009E5D6D"/>
    <w:rsid w:val="00A003E6"/>
    <w:rsid w:val="00A02C28"/>
    <w:rsid w:val="00A07CA2"/>
    <w:rsid w:val="00A1069B"/>
    <w:rsid w:val="00A214C9"/>
    <w:rsid w:val="00A260EF"/>
    <w:rsid w:val="00A405B5"/>
    <w:rsid w:val="00A43EB4"/>
    <w:rsid w:val="00A46436"/>
    <w:rsid w:val="00A55FB7"/>
    <w:rsid w:val="00A57AB7"/>
    <w:rsid w:val="00A57DB1"/>
    <w:rsid w:val="00A62CC4"/>
    <w:rsid w:val="00A63F24"/>
    <w:rsid w:val="00A71F10"/>
    <w:rsid w:val="00A76720"/>
    <w:rsid w:val="00A8702F"/>
    <w:rsid w:val="00A95983"/>
    <w:rsid w:val="00AA6B6E"/>
    <w:rsid w:val="00AB7B53"/>
    <w:rsid w:val="00AC5C92"/>
    <w:rsid w:val="00AD4F0A"/>
    <w:rsid w:val="00AF2E3B"/>
    <w:rsid w:val="00B01505"/>
    <w:rsid w:val="00B12FD0"/>
    <w:rsid w:val="00B1555B"/>
    <w:rsid w:val="00B220E2"/>
    <w:rsid w:val="00B24B41"/>
    <w:rsid w:val="00B32948"/>
    <w:rsid w:val="00B402A0"/>
    <w:rsid w:val="00B461B9"/>
    <w:rsid w:val="00B67389"/>
    <w:rsid w:val="00B76165"/>
    <w:rsid w:val="00B82540"/>
    <w:rsid w:val="00B86000"/>
    <w:rsid w:val="00B91EFF"/>
    <w:rsid w:val="00B95B20"/>
    <w:rsid w:val="00BE33FF"/>
    <w:rsid w:val="00BF32DE"/>
    <w:rsid w:val="00C07EE4"/>
    <w:rsid w:val="00C11FA6"/>
    <w:rsid w:val="00C2016D"/>
    <w:rsid w:val="00C2224E"/>
    <w:rsid w:val="00C4269F"/>
    <w:rsid w:val="00C42B99"/>
    <w:rsid w:val="00C43CDA"/>
    <w:rsid w:val="00C473E4"/>
    <w:rsid w:val="00C56925"/>
    <w:rsid w:val="00C656DD"/>
    <w:rsid w:val="00C66216"/>
    <w:rsid w:val="00C8590C"/>
    <w:rsid w:val="00C949E7"/>
    <w:rsid w:val="00CA01EF"/>
    <w:rsid w:val="00CB0FBD"/>
    <w:rsid w:val="00CE0EE4"/>
    <w:rsid w:val="00CF40BE"/>
    <w:rsid w:val="00CF63EE"/>
    <w:rsid w:val="00D1522B"/>
    <w:rsid w:val="00D212DB"/>
    <w:rsid w:val="00D23251"/>
    <w:rsid w:val="00D24D2F"/>
    <w:rsid w:val="00D505FE"/>
    <w:rsid w:val="00D618C7"/>
    <w:rsid w:val="00D64021"/>
    <w:rsid w:val="00D745AC"/>
    <w:rsid w:val="00D76AAC"/>
    <w:rsid w:val="00D77EA4"/>
    <w:rsid w:val="00D97782"/>
    <w:rsid w:val="00DA146A"/>
    <w:rsid w:val="00DA4636"/>
    <w:rsid w:val="00DB2729"/>
    <w:rsid w:val="00DB27E6"/>
    <w:rsid w:val="00DD6682"/>
    <w:rsid w:val="00DE5F69"/>
    <w:rsid w:val="00DE7251"/>
    <w:rsid w:val="00DE7399"/>
    <w:rsid w:val="00E23AF8"/>
    <w:rsid w:val="00E54F58"/>
    <w:rsid w:val="00E60C19"/>
    <w:rsid w:val="00E7432A"/>
    <w:rsid w:val="00E82338"/>
    <w:rsid w:val="00E96356"/>
    <w:rsid w:val="00EA028A"/>
    <w:rsid w:val="00EC0019"/>
    <w:rsid w:val="00ED4C16"/>
    <w:rsid w:val="00F02A50"/>
    <w:rsid w:val="00F040DB"/>
    <w:rsid w:val="00F1723F"/>
    <w:rsid w:val="00F2165F"/>
    <w:rsid w:val="00F42BFF"/>
    <w:rsid w:val="00F46E60"/>
    <w:rsid w:val="00F4767A"/>
    <w:rsid w:val="00F50977"/>
    <w:rsid w:val="00F6215D"/>
    <w:rsid w:val="00F6316C"/>
    <w:rsid w:val="00F70661"/>
    <w:rsid w:val="00F7278D"/>
    <w:rsid w:val="00F734CA"/>
    <w:rsid w:val="00F73514"/>
    <w:rsid w:val="00F82537"/>
    <w:rsid w:val="00F83779"/>
    <w:rsid w:val="00F862C8"/>
    <w:rsid w:val="00F86A5B"/>
    <w:rsid w:val="00FA6067"/>
    <w:rsid w:val="00FB26E1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E70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70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70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70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70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E70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70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70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70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70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2730</izvorni_sadrzaj>
    <derivirana_varijabla naziv="DomainObject.Predmet.Broj_1">2730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Zs-a</izvorni_sadrzaj>
    <derivirana_varijabla naziv="DomainObject.Predmet.Opis_1">Čl.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St-2730/2016</izvorni_sadrzaj>
    <derivirana_varijabla naziv="DomainObject.Predmet.OznakaBroj_1">St-2730/2016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</izvorni_sadrzaj>
    <derivirana_varijabla naziv="DomainObject.Predmet.PrimjedbaSuca_1">5 Su-259/2016-31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KONFEDERACIJA HRVATSKE INDUSTRIJE I PODUZETNIKA</izvorni_sadrzaj>
    <derivirana_varijabla naziv="DomainObject.Predmet.ProtustrankaFormated_1">  KONFEDERACIJA HRVATSKE INDUSTRIJE I PODUZETNIKA</derivirana_varijabla>
  </DomainObject.Predmet.ProtustrankaFormated>
  <DomainObject.Predmet.ProtustrankaFormatedOIB>
    <izvorni_sadrzaj>  KONFEDERACIJA HRVATSKE INDUSTRIJE I PODUZETNIKA, OIB 84948426453</izvorni_sadrzaj>
    <derivirana_varijabla naziv="DomainObject.Predmet.ProtustrankaFormatedOIB_1">  KONFEDERACIJA HRVATSKE INDUSTRIJE I PODUZETNIKA, OIB 84948426453</derivirana_varijabla>
  </DomainObject.Predmet.ProtustrankaFormatedOIB>
  <DomainObject.Predmet.ProtustrankaFormatedWithAdress>
    <izvorni_sadrzaj> KONFEDERACIJA HRVATSKE INDUSTRIJE I PODUZETNIKA, Masarykova 22/1, 10000 Zagreb</izvorni_sadrzaj>
    <derivirana_varijabla naziv="DomainObject.Predmet.ProtustrankaFormatedWithAdress_1"> KONFEDERACIJA HRVATSKE INDUSTRIJE I PODUZETNIKA, Masarykova 22/1, 10000 Zagreb</derivirana_varijabla>
  </DomainObject.Predmet.ProtustrankaFormatedWithAdress>
  <DomainObject.Predmet.ProtustrankaFormatedWithAdressOIB>
    <izvorni_sadrzaj> KONFEDERACIJA HRVATSKE INDUSTRIJE I PODUZETNIKA, OIB 84948426453, Masarykova 22/1, 10000 Zagreb</izvorni_sadrzaj>
    <derivirana_varijabla naziv="DomainObject.Predmet.ProtustrankaFormatedWithAdressOIB_1"> KONFEDERACIJA HRVATSKE INDUSTRIJE I PODUZETNIKA, OIB 84948426453, Masarykova 22/1, 10000 Zagreb</derivirana_varijabla>
  </DomainObject.Predmet.ProtustrankaFormatedWithAdressOIB>
  <DomainObject.Predmet.ProtustrankaWithAdress>
    <izvorni_sadrzaj>KONFEDERACIJA HRVATSKE INDUSTRIJE I PODUZETNIKA Masarykova 22/1, 10000 Zagreb</izvorni_sadrzaj>
    <derivirana_varijabla naziv="DomainObject.Predmet.ProtustrankaWithAdress_1">KONFEDERACIJA HRVATSKE INDUSTRIJE I PODUZETNIKA Masarykova 22/1, 10000 Zagreb</derivirana_varijabla>
  </DomainObject.Predmet.ProtustrankaWithAdress>
  <DomainObject.Predmet.ProtustrankaWithAdressOIB>
    <izvorni_sadrzaj>KONFEDERACIJA HRVATSKE INDUSTRIJE I PODUZETNIKA, OIB 84948426453, Masarykova 22/1, 10000 Zagreb</izvorni_sadrzaj>
    <derivirana_varijabla naziv="DomainObject.Predmet.ProtustrankaWithAdressOIB_1">KONFEDERACIJA HRVATSKE INDUSTRIJE I PODUZETNIKA, OIB 84948426453, Masarykova 22/1, 10000 Zagreb</derivirana_varijabla>
  </DomainObject.Predmet.ProtustrankaWithAdressOIB>
  <DomainObject.Predmet.ProtustrankaNazivFormated>
    <izvorni_sadrzaj>KONFEDERACIJA HRVATSKE INDUSTRIJE I PODUZETNIKA</izvorni_sadrzaj>
    <derivirana_varijabla naziv="DomainObject.Predmet.ProtustrankaNazivFormated_1">KONFEDERACIJA HRVATSKE INDUSTRIJE I PODUZETNIKA</derivirana_varijabla>
  </DomainObject.Predmet.ProtustrankaNazivFormated>
  <DomainObject.Predmet.ProtustrankaNazivFormatedOIB>
    <izvorni_sadrzaj>KONFEDERACIJA HRVATSKE INDUSTRIJE I PODUZETNIKA, OIB 84948426453</izvorni_sadrzaj>
    <derivirana_varijabla naziv="DomainObject.Predmet.ProtustrankaNazivFormatedOIB_1">KONFEDERACIJA HRVATSKE INDUSTRIJE I PODUZETNIKA, OIB 84948426453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8525.02</izvorni_sadrzaj>
    <derivirana_varijabla naziv="DomainObject.Predmet.TrenutnaVrijednost_1">8525.02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KONFEDERACIJA HRVATSKE INDUSTRIJE I PODUZETNIKA</item>
    </izvorni_sadrzaj>
    <derivirana_varijabla naziv="DomainObject.Predmet.ProtuStrankaListFormated_1">
      <item>KONFEDERACIJA HRVATSKE INDUSTRIJE I PODUZETNIKA</item>
    </derivirana_varijabla>
  </DomainObject.Predmet.ProtuStrankaListFormated>
  <DomainObject.Predmet.ProtuStrankaListFormatedOIB>
    <izvorni_sadrzaj>
      <item>KONFEDERACIJA HRVATSKE INDUSTRIJE I PODUZETNIKA, OIB 84948426453</item>
    </izvorni_sadrzaj>
    <derivirana_varijabla naziv="DomainObject.Predmet.ProtuStrankaListFormatedOIB_1">
      <item>KONFEDERACIJA HRVATSKE INDUSTRIJE I PODUZETNIKA, OIB 84948426453</item>
    </derivirana_varijabla>
  </DomainObject.Predmet.ProtuStrankaListFormatedOIB>
  <DomainObject.Predmet.ProtuStrankaListFormatedWithAdress>
    <izvorni_sadrzaj>
      <item>KONFEDERACIJA HRVATSKE INDUSTRIJE I PODUZETNIKA, Masarykova 22/1, 10000 Zagreb</item>
    </izvorni_sadrzaj>
    <derivirana_varijabla naziv="DomainObject.Predmet.ProtuStrankaListFormatedWithAdress_1">
      <item>KONFEDERACIJA HRVATSKE INDUSTRIJE I PODUZETNIKA, Masarykova 22/1, 10000 Zagreb</item>
    </derivirana_varijabla>
  </DomainObject.Predmet.ProtuStrankaListFormatedWithAdress>
  <DomainObject.Predmet.ProtuStrankaListFormatedWithAdressOIB>
    <izvorni_sadrzaj>
      <item>KONFEDERACIJA HRVATSKE INDUSTRIJE I PODUZETNIKA, OIB 84948426453, Masarykova 22/1, 10000 Zagreb</item>
    </izvorni_sadrzaj>
    <derivirana_varijabla naziv="DomainObject.Predmet.ProtuStrankaListFormatedWithAdressOIB_1">
      <item>KONFEDERACIJA HRVATSKE INDUSTRIJE I PODUZETNIKA, OIB 84948426453, Masarykova 22/1, 10000 Zagreb</item>
    </derivirana_varijabla>
  </DomainObject.Predmet.ProtuStrankaListFormatedWithAdressOIB>
  <DomainObject.Predmet.ProtuStrankaListNazivFormated>
    <izvorni_sadrzaj>
      <item>KONFEDERACIJA HRVATSKE INDUSTRIJE I PODUZETNIKA</item>
    </izvorni_sadrzaj>
    <derivirana_varijabla naziv="DomainObject.Predmet.ProtuStrankaListNazivFormated_1">
      <item>KONFEDERACIJA HRVATSKE INDUSTRIJE I PODUZETNIKA</item>
    </derivirana_varijabla>
  </DomainObject.Predmet.ProtuStrankaListNazivFormated>
  <DomainObject.Predmet.ProtuStrankaListNazivFormatedOIB>
    <izvorni_sadrzaj>
      <item>KONFEDERACIJA HRVATSKE INDUSTRIJE I PODUZETNIKA, OIB 84948426453</item>
    </izvorni_sadrzaj>
    <derivirana_varijabla naziv="DomainObject.Predmet.ProtuStrankaListNazivFormatedOIB_1">
      <item>KONFEDERACIJA HRVATSKE INDUSTRIJE I PODUZETNIKA, OIB 84948426453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KONFEDERACIJA HRVATSKE INDUSTRIJE I PODUZETNIKA</izvorni_sadrzaj>
    <derivirana_varijabla naziv="DomainObject.Predmet.ProtustrankaIDrugi_1">KONFEDERACIJA HRVATSKE INDUSTRIJE I PODUZETNIKA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KONFEDERACIJA HRVATSKE INDUSTRIJE I PODUZETNIKA, OIB 84948426453, Masarykova 22/1, 10000 Zagreb</izvorni_sadrzaj>
    <derivirana_varijabla naziv="DomainObject.Predmet.ProtustrankaIDrugiAdressOIB_1">KONFEDERACIJA HRVATSKE INDUSTRIJE I PODUZETNIKA, OIB 84948426453, Masarykova 22/1,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KONFEDERACIJA HRVATSKE INDUSTRIJE I PODUZETNIKA</item>
      <item>FINA Regionalni centar Zagreb</item>
    </izvorni_sadrzaj>
    <derivirana_varijabla naziv="DomainObject.Predmet.SudioniciListNaziv_1">
      <item>KONFEDERACIJA HRVATSKE INDUSTRIJE I PODUZETNIKA</item>
      <item>FINA Regionalni centar Zagreb</item>
    </derivirana_varijabla>
  </DomainObject.Predmet.SudioniciListNaziv>
  <DomainObject.Predmet.SudioniciListAdressOIB>
    <izvorni_sadrzaj>
      <item>KONFEDERACIJA HRVATSKE INDUSTRIJE I PODUZETNIKA, OIB 84948426453, Masarykova 22/1,10000 Zagreb</item>
      <item>FINA Regionalni centar Zagreb, OIB 85821130368, Trg svibanjskih žrtava 1995. 1,10000 Zagreb</item>
    </izvorni_sadrzaj>
    <derivirana_varijabla naziv="DomainObject.Predmet.SudioniciListAdressOIB_1">
      <item>KONFEDERACIJA HRVATSKE INDUSTRIJE I PODUZETNIKA, OIB 84948426453, Masarykova 22/1,10000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84948426453</item>
      <item>, OIB 85821130368</item>
    </izvorni_sadrzaj>
    <derivirana_varijabla naziv="DomainObject.Predmet.SudioniciListNazivOIB_1">
      <item>, OIB 84948426453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357</properties:Words>
  <properties:Characters>1979</properties:Characters>
  <properties:Lines>59</properties:Lines>
  <properties:Paragraphs>17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2016-11-11T07:43:00Z</dcterms:created>
  <dc:creator>Korisnik</dc:creator>
  <cp:lastModifiedBy>wsadmin</cp:lastModifiedBy>
  <cp:lastPrinted>2016-11-11T08:04:00Z</cp:lastPrinted>
  <dcterms:modified xmlns:xsi="http://www.w3.org/2001/XMLSchema-instance" xsi:type="dcterms:W3CDTF">2016-11-11T09:58:00Z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