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0270" w:rsidR="00B60270" w:rsidP="00B60270" w:rsidRDefault="00B60270" w14:paraId="0e47f8d" w14:textId="0e47f8d">
      <w:pPr>
        <w:tabs>
          <w:tab w:val="left" w:pos="709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REPUBLIKA HRVATSKA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TRGOVAČKI SUD U Zagrebu 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Pr="00B60270" w:rsidR="00B60270" w:rsidP="00B60270" w:rsidRDefault="00B60270">
      <w:pPr>
        <w:tabs>
          <w:tab w:val="left" w:pos="709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170421">
        <w:t>2102</w:t>
      </w:r>
      <w:proofErr w:type="spellEnd"/>
      <w:r w:rsidR="00170421">
        <w:t>/</w:t>
      </w:r>
      <w:proofErr w:type="spellStart"/>
      <w:r w:rsidR="00170421">
        <w:t>19</w:t>
      </w:r>
      <w:proofErr w:type="spellEnd"/>
      <w:r w:rsidRPr="00B60270">
        <w:t xml:space="preserve">                </w:t>
      </w:r>
    </w:p>
    <w:p w:rsidRPr="00B60270" w:rsidR="00B60270" w:rsidP="00B60270" w:rsidRDefault="003D091C">
      <w:pPr>
        <w:tabs>
          <w:tab w:val="left" w:pos="709"/>
        </w:tabs>
        <w:jc w:val="center"/>
      </w:pPr>
      <w:r>
        <w:t>R J E Š E NJ E</w:t>
      </w:r>
    </w:p>
    <w:p w:rsidRPr="00B60270" w:rsidR="00B60270" w:rsidP="00B60270" w:rsidRDefault="00B60270">
      <w:pPr>
        <w:tabs>
          <w:tab w:val="left" w:pos="709"/>
        </w:tabs>
        <w:jc w:val="both"/>
      </w:pP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proofErr w:type="spellStart"/>
      <w:r w:rsidR="00170421">
        <w:t>LASTIK</w:t>
      </w:r>
      <w:proofErr w:type="spellEnd"/>
      <w:r w:rsidR="00170421">
        <w:t xml:space="preserve"> </w:t>
      </w:r>
      <w:proofErr w:type="spellStart"/>
      <w:r w:rsidR="00170421">
        <w:t>19</w:t>
      </w:r>
      <w:proofErr w:type="spellEnd"/>
      <w:r w:rsidR="00170421">
        <w:t xml:space="preserve"> j.d.o.o. za trgovinu i usluge, Donja Bistra, </w:t>
      </w:r>
      <w:proofErr w:type="spellStart"/>
      <w:r w:rsidR="00170421">
        <w:t>Mokrička</w:t>
      </w:r>
      <w:proofErr w:type="spellEnd"/>
      <w:r w:rsidR="00170421">
        <w:t xml:space="preserve"> </w:t>
      </w:r>
      <w:proofErr w:type="spellStart"/>
      <w:r w:rsidR="00170421">
        <w:t>19</w:t>
      </w:r>
      <w:proofErr w:type="spellEnd"/>
      <w:r w:rsidR="00170421">
        <w:t xml:space="preserve">, </w:t>
      </w:r>
      <w:proofErr w:type="spellStart"/>
      <w:r w:rsidR="00170421">
        <w:t>OIB</w:t>
      </w:r>
      <w:proofErr w:type="spellEnd"/>
      <w:r w:rsidR="00170421">
        <w:t xml:space="preserve">: </w:t>
      </w:r>
      <w:proofErr w:type="spellStart"/>
      <w:r w:rsidR="00170421">
        <w:t>62631628243</w:t>
      </w:r>
      <w:proofErr w:type="spellEnd"/>
      <w:r w:rsidRPr="00B60270">
        <w:t xml:space="preserve">, dana </w:t>
      </w:r>
      <w:r w:rsidR="00170421">
        <w:t>1. listopada</w:t>
      </w:r>
      <w:r w:rsidR="00690D55">
        <w:t xml:space="preserve"> </w:t>
      </w:r>
      <w:proofErr w:type="spellStart"/>
      <w:r w:rsidR="00690D55">
        <w:t>2019</w:t>
      </w:r>
      <w:proofErr w:type="spellEnd"/>
      <w:r w:rsidR="00974AC0">
        <w:t>. godine</w:t>
      </w:r>
      <w:r w:rsidRPr="00B60270">
        <w:t xml:space="preserve">     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  </w:t>
      </w:r>
    </w:p>
    <w:p w:rsidRPr="00B60270" w:rsidR="00B60270" w:rsidP="00B60270" w:rsidRDefault="003D091C">
      <w:pPr>
        <w:tabs>
          <w:tab w:val="left" w:pos="709"/>
        </w:tabs>
        <w:jc w:val="center"/>
      </w:pPr>
      <w:r>
        <w:t>r i j e š i o</w:t>
      </w:r>
      <w:r w:rsidRPr="00B60270" w:rsidR="00B60270">
        <w:t xml:space="preserve">   j e:</w:t>
      </w:r>
    </w:p>
    <w:p w:rsidRPr="00B60270" w:rsidR="00B60270" w:rsidP="00B60270" w:rsidRDefault="00B60270">
      <w:pPr>
        <w:tabs>
          <w:tab w:val="left" w:pos="709"/>
        </w:tabs>
        <w:jc w:val="both"/>
      </w:pPr>
    </w:p>
    <w:p w:rsidR="003D091C" w:rsidP="00B60270" w:rsidRDefault="003D091C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170421">
        <w:t>LASTIK</w:t>
      </w:r>
      <w:proofErr w:type="spellEnd"/>
      <w:r w:rsidR="00170421">
        <w:t xml:space="preserve"> </w:t>
      </w:r>
      <w:proofErr w:type="spellStart"/>
      <w:r w:rsidR="00170421">
        <w:t>19</w:t>
      </w:r>
      <w:proofErr w:type="spellEnd"/>
      <w:r w:rsidR="00170421">
        <w:t xml:space="preserve"> j.d.o.o. za trgovinu i usluge, Donja Bistra, </w:t>
      </w:r>
      <w:proofErr w:type="spellStart"/>
      <w:r w:rsidR="00170421">
        <w:t>Mokrička</w:t>
      </w:r>
      <w:proofErr w:type="spellEnd"/>
      <w:r w:rsidR="00170421">
        <w:t xml:space="preserve"> </w:t>
      </w:r>
      <w:proofErr w:type="spellStart"/>
      <w:r w:rsidR="00170421">
        <w:t>19</w:t>
      </w:r>
      <w:proofErr w:type="spellEnd"/>
      <w:r w:rsidR="00170421">
        <w:t xml:space="preserve">, </w:t>
      </w:r>
      <w:proofErr w:type="spellStart"/>
      <w:r w:rsidR="00170421">
        <w:t>OIB</w:t>
      </w:r>
      <w:proofErr w:type="spellEnd"/>
      <w:r w:rsidR="00170421">
        <w:t xml:space="preserve">: </w:t>
      </w:r>
      <w:proofErr w:type="spellStart"/>
      <w:r w:rsidR="00170421">
        <w:t>62631628243</w:t>
      </w:r>
      <w:proofErr w:type="spellEnd"/>
      <w:r w:rsidR="005B0394">
        <w:t xml:space="preserve"> </w:t>
      </w:r>
      <w:r>
        <w:t>te se ukidaju provedene radnje.</w:t>
      </w:r>
    </w:p>
    <w:p w:rsidR="003D091C" w:rsidP="00B60270" w:rsidRDefault="003D091C">
      <w:pPr>
        <w:ind w:firstLine="708"/>
        <w:jc w:val="both"/>
      </w:pPr>
    </w:p>
    <w:p w:rsidRPr="00B60270" w:rsidR="00B60270" w:rsidP="00B60270" w:rsidRDefault="00B60270">
      <w:pPr>
        <w:jc w:val="center"/>
      </w:pPr>
      <w:r w:rsidRPr="00B60270">
        <w:t>Obrazloženje</w:t>
      </w:r>
    </w:p>
    <w:p w:rsidRPr="00B60270" w:rsidR="00B60270" w:rsidP="00B60270" w:rsidRDefault="00B60270">
      <w:pPr>
        <w:jc w:val="center"/>
      </w:pPr>
    </w:p>
    <w:p w:rsidR="003D091C" w:rsidP="003D091C" w:rsidRDefault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Pr="00B60270" w:rsidR="00B60270">
        <w:t xml:space="preserve">Financijska agencija </w:t>
      </w:r>
      <w:r>
        <w:t xml:space="preserve">dana </w:t>
      </w:r>
      <w:proofErr w:type="spellStart"/>
      <w:r w:rsidR="00170421">
        <w:t>14</w:t>
      </w:r>
      <w:proofErr w:type="spellEnd"/>
      <w:r w:rsidR="00170421">
        <w:t>. siječnja</w:t>
      </w:r>
      <w:r w:rsidR="00FC29A5">
        <w:t xml:space="preserve"> </w:t>
      </w:r>
      <w:proofErr w:type="spellStart"/>
      <w:r w:rsidR="00FC29A5">
        <w:t>201</w:t>
      </w:r>
      <w:r w:rsidR="00170421">
        <w:t>9</w:t>
      </w:r>
      <w:proofErr w:type="spellEnd"/>
      <w:r>
        <w:t>. godine, ovaj sud je donio Zaključa</w:t>
      </w:r>
      <w:r w:rsidR="00C64ADC">
        <w:t xml:space="preserve">k </w:t>
      </w:r>
      <w:proofErr w:type="spellStart"/>
      <w:r w:rsidR="00170421">
        <w:t>15</w:t>
      </w:r>
      <w:proofErr w:type="spellEnd"/>
      <w:r w:rsidR="00170421">
        <w:t xml:space="preserve">. veljače </w:t>
      </w:r>
      <w:proofErr w:type="spellStart"/>
      <w:r w:rsidR="00170421">
        <w:t>2019</w:t>
      </w:r>
      <w:proofErr w:type="spellEnd"/>
      <w:r>
        <w:t>. kojim je pozvao HZMO očitovati se ima li nazna</w:t>
      </w:r>
      <w:r w:rsidR="005B0394">
        <w:t xml:space="preserve">čeni dužnik zaposlenika, dana </w:t>
      </w:r>
      <w:r w:rsidR="00170421">
        <w:t xml:space="preserve">4. travnja </w:t>
      </w:r>
      <w:proofErr w:type="spellStart"/>
      <w:r w:rsidR="00170421">
        <w:t>2019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="003D091C" w:rsidP="003D091C" w:rsidRDefault="003D091C">
      <w:pPr>
        <w:ind w:firstLine="708"/>
        <w:jc w:val="both"/>
      </w:pPr>
      <w:r>
        <w:t xml:space="preserve">Sud je Zaključkom od </w:t>
      </w:r>
      <w:r w:rsidR="00170421">
        <w:t xml:space="preserve">4. travnja </w:t>
      </w:r>
      <w:proofErr w:type="spellStart"/>
      <w:r w:rsidR="00170421">
        <w:t>2019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Pr="00BE51B1" w:rsidR="00F051E0" w:rsidP="00690D55" w:rsidRDefault="00FC29A5">
      <w:pPr>
        <w:ind w:firstLine="708"/>
        <w:jc w:val="both"/>
      </w:pPr>
      <w:r w:rsidRPr="00BE51B1">
        <w:t xml:space="preserve">FINA je podneskom od </w:t>
      </w:r>
      <w:proofErr w:type="spellStart"/>
      <w:r w:rsidRPr="00BE51B1" w:rsidR="00F051E0">
        <w:t>11</w:t>
      </w:r>
      <w:proofErr w:type="spellEnd"/>
      <w:r w:rsidRPr="00BE51B1" w:rsidR="00F051E0">
        <w:t>. srpnja</w:t>
      </w:r>
      <w:r w:rsidRPr="00BE51B1">
        <w:t xml:space="preserve"> </w:t>
      </w:r>
      <w:proofErr w:type="spellStart"/>
      <w:r w:rsidRPr="00BE51B1">
        <w:t>2019</w:t>
      </w:r>
      <w:proofErr w:type="spellEnd"/>
      <w:r w:rsidRPr="00BE51B1">
        <w:t xml:space="preserve">., Klasa: </w:t>
      </w:r>
      <w:proofErr w:type="spellStart"/>
      <w:r w:rsidRPr="00BE51B1">
        <w:t>120</w:t>
      </w:r>
      <w:proofErr w:type="spellEnd"/>
      <w:r w:rsidRPr="00BE51B1">
        <w:t>-</w:t>
      </w:r>
      <w:proofErr w:type="spellStart"/>
      <w:r w:rsidRPr="00BE51B1">
        <w:t>11</w:t>
      </w:r>
      <w:proofErr w:type="spellEnd"/>
      <w:r w:rsidRPr="00BE51B1">
        <w:t>/</w:t>
      </w:r>
      <w:proofErr w:type="spellStart"/>
      <w:r w:rsidRPr="00BE51B1">
        <w:t>19</w:t>
      </w:r>
      <w:proofErr w:type="spellEnd"/>
      <w:r w:rsidRPr="00BE51B1">
        <w:t>-</w:t>
      </w:r>
      <w:proofErr w:type="spellStart"/>
      <w:r w:rsidRPr="00BE51B1">
        <w:t>01</w:t>
      </w:r>
      <w:proofErr w:type="spellEnd"/>
      <w:r w:rsidRPr="00BE51B1">
        <w:t>/</w:t>
      </w:r>
      <w:proofErr w:type="spellStart"/>
      <w:r w:rsidRPr="00BE51B1">
        <w:t>32</w:t>
      </w:r>
      <w:proofErr w:type="spellEnd"/>
      <w:r w:rsidRPr="00BE51B1">
        <w:t xml:space="preserve"> </w:t>
      </w:r>
      <w:proofErr w:type="spellStart"/>
      <w:r w:rsidRPr="00BE51B1">
        <w:t>Ur.br</w:t>
      </w:r>
      <w:proofErr w:type="spellEnd"/>
      <w:r w:rsidRPr="00BE51B1">
        <w:t xml:space="preserve">.: </w:t>
      </w:r>
      <w:proofErr w:type="spellStart"/>
      <w:r w:rsidRPr="00BE51B1">
        <w:t>08</w:t>
      </w:r>
      <w:proofErr w:type="spellEnd"/>
      <w:r w:rsidRPr="00BE51B1">
        <w:t>-</w:t>
      </w:r>
      <w:proofErr w:type="spellStart"/>
      <w:r w:rsidRPr="00BE51B1">
        <w:t>206</w:t>
      </w:r>
      <w:proofErr w:type="spellEnd"/>
      <w:r w:rsidRPr="00BE51B1">
        <w:t>-</w:t>
      </w:r>
      <w:proofErr w:type="spellStart"/>
      <w:r w:rsidRPr="00BE51B1">
        <w:t>19</w:t>
      </w:r>
      <w:proofErr w:type="spellEnd"/>
      <w:r w:rsidRPr="00BE51B1">
        <w:t>-</w:t>
      </w:r>
      <w:proofErr w:type="spellStart"/>
      <w:r w:rsidRPr="00BE51B1">
        <w:t>AMV</w:t>
      </w:r>
      <w:proofErr w:type="spellEnd"/>
      <w:r w:rsidRPr="00BE51B1">
        <w:t xml:space="preserve"> dostavila potvrdu </w:t>
      </w:r>
      <w:r w:rsidRPr="00BE51B1" w:rsidR="00F051E0">
        <w:t xml:space="preserve">iz koje je vidljivo da na dan donošenja pobijanog rješenja dužnik u Očevidniku redoslijeda osnova za plaćanje nije imao evidentirane neizvršene osnove za plaćanje, te da je njegov račun deblokiran još dana </w:t>
      </w:r>
      <w:proofErr w:type="spellStart"/>
      <w:r w:rsidRPr="00BE51B1" w:rsidR="00F051E0">
        <w:t>23</w:t>
      </w:r>
      <w:proofErr w:type="spellEnd"/>
      <w:r w:rsidRPr="00BE51B1" w:rsidR="00F051E0">
        <w:t xml:space="preserve">. travnja </w:t>
      </w:r>
      <w:proofErr w:type="spellStart"/>
      <w:r w:rsidRPr="00BE51B1" w:rsidR="00F051E0">
        <w:t>20</w:t>
      </w:r>
      <w:r w:rsidRPr="00BE51B1" w:rsidR="00BE51B1">
        <w:t>1</w:t>
      </w:r>
      <w:r w:rsidRPr="00BE51B1" w:rsidR="00F051E0">
        <w:t>9</w:t>
      </w:r>
      <w:proofErr w:type="spellEnd"/>
      <w:r w:rsidRPr="00BE51B1" w:rsidR="00F051E0">
        <w:t>.</w:t>
      </w:r>
    </w:p>
    <w:p w:rsidR="003D091C" w:rsidP="003D091C" w:rsidRDefault="003D091C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="003D091C" w:rsidP="00B60270" w:rsidRDefault="003D091C">
      <w:pPr>
        <w:jc w:val="both"/>
      </w:pPr>
    </w:p>
    <w:p w:rsidR="00B60270" w:rsidP="00B60270" w:rsidRDefault="00B60270">
      <w:pPr>
        <w:tabs>
          <w:tab w:val="left" w:pos="709"/>
        </w:tabs>
        <w:jc w:val="center"/>
      </w:pPr>
      <w:r w:rsidRPr="00B60270">
        <w:t xml:space="preserve">U Zagrebu, </w:t>
      </w:r>
      <w:r w:rsidR="00170421">
        <w:t>1. listopada</w:t>
      </w:r>
      <w:r w:rsidR="00690D55">
        <w:t xml:space="preserve"> </w:t>
      </w:r>
      <w:proofErr w:type="spellStart"/>
      <w:r w:rsidR="00690D55">
        <w:t>2019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="00690D55" w:rsidP="00B60270" w:rsidRDefault="00690D55">
      <w:pPr>
        <w:tabs>
          <w:tab w:val="left" w:pos="709"/>
        </w:tabs>
        <w:jc w:val="center"/>
      </w:pPr>
    </w:p>
    <w:p w:rsidRPr="00B60270" w:rsidR="00B60270" w:rsidP="00B60270" w:rsidRDefault="00B60270">
      <w:pPr>
        <w:tabs>
          <w:tab w:val="left" w:pos="709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Pr="00B60270" w:rsidR="00B60270" w:rsidP="00B60270" w:rsidRDefault="00B60270">
      <w:pPr>
        <w:tabs>
          <w:tab w:val="left" w:pos="709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5E6ADA">
        <w:t>, v.r.</w:t>
      </w:r>
    </w:p>
    <w:p w:rsidRPr="00B60270" w:rsidR="00B60270" w:rsidP="00B60270" w:rsidRDefault="00B60270">
      <w:r w:rsidRPr="00B60270">
        <w:t>Uputa o pravnom lijeku:</w:t>
      </w:r>
    </w:p>
    <w:p w:rsidRPr="00B60270" w:rsidR="00B60270" w:rsidP="00B60270" w:rsidRDefault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="005E6ADA" w:rsidP="007A64BB" w:rsidRDefault="005E6AD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5E6ADA" w:rsidP="007A64BB" w:rsidRDefault="005E6ADA">
      <w:pPr>
        <w:jc w:val="right"/>
      </w:pPr>
      <w:r>
        <w:t>Maja Malec</w:t>
      </w:r>
    </w:p>
    <w:p w:rsidRPr="00B60270" w:rsidR="00FE3D72" w:rsidP="005E6ADA" w:rsidRDefault="00FE3D72">
      <w:pPr>
        <w:pStyle w:val="Odlomakpopisa"/>
        <w:jc w:val="both"/>
      </w:pPr>
    </w:p>
    <w:sectPr w:rsidRPr="00B60270" w:rsidR="00FE3D72" w:rsidSect="00BE51B1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ilvl="0" w:tplc="76E25348">
      <w:start w:val="5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70"/>
    <w:rsid w:val="00010F22"/>
    <w:rsid w:val="00044703"/>
    <w:rsid w:val="00170421"/>
    <w:rsid w:val="00227825"/>
    <w:rsid w:val="002450E7"/>
    <w:rsid w:val="002D2C7C"/>
    <w:rsid w:val="003066AC"/>
    <w:rsid w:val="00314BA0"/>
    <w:rsid w:val="003D091C"/>
    <w:rsid w:val="00403B42"/>
    <w:rsid w:val="00424587"/>
    <w:rsid w:val="004A3F8A"/>
    <w:rsid w:val="005B0394"/>
    <w:rsid w:val="005E6316"/>
    <w:rsid w:val="005E6ADA"/>
    <w:rsid w:val="0062110D"/>
    <w:rsid w:val="00690D55"/>
    <w:rsid w:val="006A48C6"/>
    <w:rsid w:val="007329B5"/>
    <w:rsid w:val="00747D11"/>
    <w:rsid w:val="00756729"/>
    <w:rsid w:val="008902B9"/>
    <w:rsid w:val="00974AC0"/>
    <w:rsid w:val="009D1BE2"/>
    <w:rsid w:val="00AB465E"/>
    <w:rsid w:val="00B42B00"/>
    <w:rsid w:val="00B60270"/>
    <w:rsid w:val="00BE51B1"/>
    <w:rsid w:val="00BF0A6A"/>
    <w:rsid w:val="00C0072B"/>
    <w:rsid w:val="00C64ADC"/>
    <w:rsid w:val="00E40F71"/>
    <w:rsid w:val="00F051E0"/>
    <w:rsid w:val="00FC29A5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60270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602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027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0270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E6A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6A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6A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6A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6A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St-2102/2019</izvorni_sadrzaj>
    <derivirana_varijabla naziv="DomainObject.Predmet.OznakaBroj_1">St-2102/2019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LASTIK 19 j.d.o.o. za trgovinu i usluge zastupanog po punomoćniku Marica Jelkić</izvorni_sadrzaj>
    <derivirana_varijabla naziv="DomainObject.Predmet.ProtustrankaFormated_1">  LASTIK 19 j.d.o.o. za trgovinu i usluge zastupanog po punomoćniku Marica Jelkić</derivirana_varijabla>
  </DomainObject.Predmet.ProtustrankaFormated>
  <DomainObject.Predmet.ProtustrankaFormatedOIB>
    <izvorni_sadrzaj>  LASTIK 19 j.d.o.o. za trgovinu i usluge, OIB 62631628243 zastupanog po punomoćniku Marica Jelkić</izvorni_sadrzaj>
    <derivirana_varijabla naziv="DomainObject.Predmet.ProtustrankaFormatedOIB_1">  LASTIK 19 j.d.o.o. za trgovinu i usluge, OIB 62631628243 zastupanog po punomoćniku Marica Jelkić</derivirana_varijabla>
  </DomainObject.Predmet.ProtustrankaFormatedOIB>
  <DomainObject.Predmet.ProtustrankaFormatedWithAdress>
    <izvorni_sadrzaj> LASTIK 19 j.d.o.o. za trgovinu i usluge, Mokrička 19, 10298 Donja Bistra zastupanog po punomoćniku Marica Jelkić</izvorni_sadrzaj>
    <derivirana_varijabla naziv="DomainObject.Predmet.ProtustrankaFormatedWithAdress_1"> LASTIK 19 j.d.o.o. za trgovinu i usluge, Mokrička 19, 10298 Donja Bistra zastupanog po punomoćniku Marica Jelkić</derivirana_varijabla>
  </DomainObject.Predmet.ProtustrankaFormatedWithAdress>
  <DomainObject.Predmet.ProtustrankaFormatedWithAdressOIB>
    <izvorni_sadrzaj> LASTIK 19 j.d.o.o. za trgovinu i usluge, OIB 62631628243, Mokrička 19, 10298 Donja Bistra zastupanog po punomoćniku Marica Jelkić</izvorni_sadrzaj>
    <derivirana_varijabla naziv="DomainObject.Predmet.ProtustrankaFormatedWithAdressOIB_1"> LASTIK 19 j.d.o.o. za trgovinu i usluge, OIB 62631628243, Mokrička 19, 10298 Donja Bistra zastupanog po punomoćniku Marica Jelkić</derivirana_varijabla>
  </DomainObject.Predmet.ProtustrankaFormatedWithAdressOIB>
  <DomainObject.Predmet.ProtustrankaWithAdress>
    <izvorni_sadrzaj>LASTIK 19 j.d.o.o. za trgovinu i usluge Mokrička 19, 10298 Donja Bistra</izvorni_sadrzaj>
    <derivirana_varijabla naziv="DomainObject.Predmet.ProtustrankaWithAdress_1">LASTIK 19 j.d.o.o. za trgovinu i usluge Mokrička 19, 10298 Donja Bistra</derivirana_varijabla>
  </DomainObject.Predmet.ProtustrankaWithAdress>
  <DomainObject.Predmet.ProtustrankaWithAdressOIB>
    <izvorni_sadrzaj>LASTIK 19 j.d.o.o. za trgovinu i usluge, OIB 62631628243, Mokrička 19, 10298 Donja Bistra</izvorni_sadrzaj>
    <derivirana_varijabla naziv="DomainObject.Predmet.ProtustrankaWithAdressOIB_1">LASTIK 19 j.d.o.o. za trgovinu i usluge, OIB 62631628243, Mokrička 19, 10298 Donja Bistra</derivirana_varijabla>
  </DomainObject.Predmet.ProtustrankaWithAdressOIB>
  <DomainObject.Predmet.ProtustrankaNazivFormated>
    <izvorni_sadrzaj>LASTIK 19 j.d.o.o. za trgovinu i usluge</izvorni_sadrzaj>
    <derivirana_varijabla naziv="DomainObject.Predmet.ProtustrankaNazivFormated_1">LASTIK 19 j.d.o.o. za trgovinu i usluge</derivirana_varijabla>
  </DomainObject.Predmet.ProtustrankaNazivFormated>
  <DomainObject.Predmet.ProtustrankaNazivFormatedOIB>
    <izvorni_sadrzaj>LASTIK 19 j.d.o.o. za trgovinu i usluge, OIB 62631628243</izvorni_sadrzaj>
    <derivirana_varijabla naziv="DomainObject.Predmet.ProtustrankaNazivFormatedOIB_1">LASTIK 19 j.d.o.o. za trgovinu i usluge, OIB 62631628243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LASTIK 19 j.d.o.o. za trgovinu i usluge zastupanog po punomoćniku Marica Jelkić</item>
    </izvorni_sadrzaj>
    <derivirana_varijabla naziv="DomainObject.Predmet.ProtuStrankaListFormated_1">
      <item>LASTIK 19 j.d.o.o. za trgovinu i usluge zastupanog po punomoćniku Marica Jelkić</item>
    </derivirana_varijabla>
  </DomainObject.Predmet.ProtuStrankaListFormated>
  <DomainObject.Predmet.ProtuStrankaListFormatedOIB>
    <izvorni_sadrzaj>
      <item>LASTIK 19 j.d.o.o. za trgovinu i usluge, OIB 62631628243 zastupanog po punomoćniku Marica Jelkić</item>
    </izvorni_sadrzaj>
    <derivirana_varijabla naziv="DomainObject.Predmet.ProtuStrankaListFormatedOIB_1">
      <item>LASTIK 19 j.d.o.o. za trgovinu i usluge, OIB 62631628243 zastupanog po punomoćniku Marica Jelkić</item>
    </derivirana_varijabla>
  </DomainObject.Predmet.ProtuStrankaListFormatedOIB>
  <DomainObject.Predmet.ProtuStrankaListFormatedWithAdress>
    <izvorni_sadrzaj>
      <item>LASTIK 19 j.d.o.o. za trgovinu i usluge, Mokrička 19, 10298 Donja Bistra zastupanog po punomoćniku Marica Jelkić</item>
    </izvorni_sadrzaj>
    <derivirana_varijabla naziv="DomainObject.Predmet.ProtuStrankaListFormatedWithAdress_1">
      <item>LASTIK 19 j.d.o.o. za trgovinu i usluge, Mokrička 19, 10298 Donja Bistra zastupanog po punomoćniku Marica Jelkić</item>
    </derivirana_varijabla>
  </DomainObject.Predmet.ProtuStrankaListFormatedWithAdress>
  <DomainObject.Predmet.ProtuStrankaListFormatedWithAdressOIB>
    <izvorni_sadrzaj>
      <item>LASTIK 19 j.d.o.o. za trgovinu i usluge, OIB 62631628243, Mokrička 19, 10298 Donja Bistra zastupanog po punomoćniku Marica Jelkić</item>
    </izvorni_sadrzaj>
    <derivirana_varijabla naziv="DomainObject.Predmet.ProtuStrankaListFormatedWithAdressOIB_1">
      <item>LASTIK 19 j.d.o.o. za trgovinu i usluge, OIB 62631628243, Mokrička 19, 10298 Donja Bistra zastupanog po punomoćniku Marica Jelkić</item>
    </derivirana_varijabla>
  </DomainObject.Predmet.ProtuStrankaListFormatedWithAdressOIB>
  <DomainObject.Predmet.ProtuStrankaListNazivFormated>
    <izvorni_sadrzaj>
      <item>LASTIK 19 j.d.o.o. za trgovinu i usluge</item>
    </izvorni_sadrzaj>
    <derivirana_varijabla naziv="DomainObject.Predmet.ProtuStrankaListNazivFormated_1">
      <item>LASTIK 19 j.d.o.o. za trgovinu i usluge</item>
    </derivirana_varijabla>
  </DomainObject.Predmet.ProtuStrankaListNazivFormated>
  <DomainObject.Predmet.ProtuStrankaListNazivFormatedOIB>
    <izvorni_sadrzaj>
      <item>LASTIK 19 j.d.o.o. za trgovinu i usluge, OIB 62631628243</item>
    </izvorni_sadrzaj>
    <derivirana_varijabla naziv="DomainObject.Predmet.ProtuStrankaListNazivFormatedOIB_1">
      <item>LASTIK 19 j.d.o.o. za trgovinu i usluge, OIB 62631628243</item>
    </derivirana_varijabla>
  </DomainObject.Predmet.ProtuStrankaListNazivFormatedOIB>
  <DomainObject.Predmet.OstaliListFormated>
    <izvorni_sadrzaj>
      <item>Marica Jelkić punomoćnica sudionika u postupku LASTIK 19 j.d.o.o. za trgovinu i usluge</item>
    </izvorni_sadrzaj>
    <derivirana_varijabla naziv="DomainObject.Predmet.OstaliListFormated_1">
      <item>Marica Jelkić punomoćnica sudionika u postupku LASTIK 19 j.d.o.o. za trgovinu i usluge</item>
    </derivirana_varijabla>
  </DomainObject.Predmet.OstaliListFormated>
  <DomainObject.Predmet.OstaliListFormatedOIB>
    <izvorni_sadrzaj>
      <item>Marica Jelkić, OIB 99483205861 punomoćnica sudionika u postupku LASTIK 19 j.d.o.o. za trgovinu i usluge</item>
    </izvorni_sadrzaj>
    <derivirana_varijabla naziv="DomainObject.Predmet.OstaliListFormatedOIB_1">
      <item>Marica Jelkić, OIB 99483205861 punomoćnica sudionika u postupku LASTIK 19 j.d.o.o. za trgovinu i usluge</item>
    </derivirana_varijabla>
  </DomainObject.Predmet.OstaliListFormatedOIB>
  <DomainObject.Predmet.OstaliListFormatedWithAdress>
    <izvorni_sadrzaj>
      <item>Marica Jelkić, Mokrička Ulica 19, 10298 Donja Bistra punomoćnica sudionika u postupku LASTIK 19 j.d.o.o. za trgovinu i usluge</item>
    </izvorni_sadrzaj>
    <derivirana_varijabla naziv="DomainObject.Predmet.OstaliListFormatedWithAdress_1">
      <item>Marica Jelkić, Mokrička Ulica 19, 10298 Donja Bistra punomoćnica sudionika u postupku LASTIK 19 j.d.o.o. za trgovinu i usluge</item>
    </derivirana_varijabla>
  </DomainObject.Predmet.OstaliListFormatedWithAdress>
  <DomainObject.Predmet.OstaliListFormatedWithAdressOIB>
    <izvorni_sadrzaj>
      <item>Marica Jelkić, OIB 99483205861, Mokrička Ulica 19, 10298 Donja Bistra punomoćnica sudionika u postupku LASTIK 19 j.d.o.o. za trgovinu i usluge</item>
    </izvorni_sadrzaj>
    <derivirana_varijabla naziv="DomainObject.Predmet.OstaliListFormatedWithAdressOIB_1">
      <item>Marica Jelkić, OIB 99483205861, Mokrička Ulica 19, 10298 Donja Bistra punomoćnica sudionika u postupku LASTIK 19 j.d.o.o. za trgovinu i usluge</item>
    </derivirana_varijabla>
  </DomainObject.Predmet.OstaliListFormatedWithAdressOIB>
  <DomainObject.Predmet.OstaliListNazivFormated>
    <izvorni_sadrzaj>
      <item>Marica Jelkić</item>
    </izvorni_sadrzaj>
    <derivirana_varijabla naziv="DomainObject.Predmet.OstaliListNazivFormated_1">
      <item>Marica Jelkić</item>
    </derivirana_varijabla>
  </DomainObject.Predmet.OstaliListNazivFormated>
  <DomainObject.Predmet.OstaliListNazivFormatedOIB>
    <izvorni_sadrzaj>
      <item>Marica Jelkić, OIB 99483205861</item>
    </izvorni_sadrzaj>
    <derivirana_varijabla naziv="DomainObject.Predmet.OstaliListNazivFormatedOIB_1">
      <item>Marica Jelkić, OIB 99483205861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LASTIK 19 j.d.o.o. za trgovinu i usluge</izvorni_sadrzaj>
    <derivirana_varijabla naziv="DomainObject.Predmet.ProtustrankaIDrugi_1">LASTIK 19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LASTIK 19 j.d.o.o. za trgovinu i usluge, OIB 62631628243, Mokrička 19, 10298 Donja Bistra</izvorni_sadrzaj>
    <derivirana_varijabla naziv="DomainObject.Predmet.ProtustrankaIDrugiAdressOIB_1">LASTIK 19 j.d.o.o. za trgovinu i usluge, OIB 62631628243, Mokrička 19,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LASTIK 19 j.d.o.o. za trgovinu i usluge</item>
      <item>FINA Regionalni centar Zagreb</item>
      <item>Marica Jelkić</item>
    </izvorni_sadrzaj>
    <derivirana_varijabla naziv="DomainObject.Predmet.SudioniciListNaziv_1">
      <item>LASTIK 19 j.d.o.o. za trgovinu i usluge</item>
      <item>FINA Regionalni centar Zagreb</item>
      <item>Marica Jelkić</item>
    </derivirana_varijabla>
  </DomainObject.Predmet.SudioniciListNaziv>
  <DomainObject.Predmet.SudioniciListAdressOIB>
    <izvorni_sadrzaj>
      <item>LASTIK 19 j.d.o.o. za trgovinu i usluge, OIB 62631628243, Mokrička 19,10298 Donja Bistra</item>
      <item>FINA Regionalni centar Zagreb, OIB 85821130368, Trg svibanjskih žrtava 1995. 1,10000 Zagreb</item>
      <item>Marica Jelkić, OIB 99483205861, Mokrička Ulica 19,10298 Donja Bistra</item>
    </izvorni_sadrzaj>
    <derivirana_varijabla naziv="DomainObject.Predmet.SudioniciListAdressOIB_1">
      <item>LASTIK 19 j.d.o.o. za trgovinu i usluge, OIB 62631628243, Mokrička 19,10298 Donja Bistra</item>
      <item>FINA Regionalni centar Zagreb, OIB 85821130368, Trg svibanjskih žrtava 1995. 1,10000 Zagreb</item>
      <item>Marica Jelkić, OIB 99483205861, Mokrička Ulica 19,10298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62631628243</item>
      <item>, OIB 85821130368</item>
      <item>, OIB 99483205861</item>
    </izvorni_sadrzaj>
    <derivirana_varijabla naziv="DomainObject.Predmet.SudioniciListNazivOIB_1">
      <item>, OIB 62631628243</item>
      <item>, OIB 85821130368</item>
      <item>, OIB 99483205861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926FD-4AA2-442E-92C8-F4BA1559BE5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363</properties:Words>
  <properties:Characters>1960</properties:Characters>
  <properties:Lines>48</properties:Lines>
  <properties:Paragraphs>20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2019-10-01T06:53:00Z</dcterms:created>
  <dc:creator>Maja Malec</dc:creator>
  <cp:lastModifiedBy>Maja Malec</cp:lastModifiedBy>
  <cp:lastPrinted>2019-10-01T11:36:00Z</cp:lastPrinted>
  <dcterms:modified xmlns:xsi="http://www.w3.org/2001/XMLSchema-instance" xsi:type="dcterms:W3CDTF">2019-10-01T12:00:00Z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skraćenog stečajnog postupka (St-2102-19 obustava - nema blokade.docx)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