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2ab0" w14:paraId="a2c2ab0" w:rsidRDefault="009F15BD" w:rsidP="001507AE" w:rsidR="009F15BD" w:rsidRPr="006652B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652B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652B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652B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652B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6652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652B2" w:rsidRPr="006652B2">
        <w:rPr>
          <w:rFonts w:hAnsi="Times New Roman" w:ascii="Times New Roman"/>
          <w:sz w:val="22"/>
          <w:szCs w:val="22"/>
        </w:rPr>
        <w:t>MARATON LAĐA d.o.o., Ante Starčevića 5, Metković, OIB: 15968968753</w:t>
      </w:r>
      <w:r w:rsidR="00AB4C8E" w:rsidRPr="006652B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652B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4440F">
        <w:rPr>
          <w:rFonts w:hAnsi="Times New Roman" w:ascii="Times New Roman"/>
          <w:sz w:val="22"/>
          <w:szCs w:val="22"/>
          <w:lang w:val="hr-HR"/>
        </w:rPr>
        <w:t>12. lipnja</w:t>
      </w:r>
      <w:r w:rsidRPr="006652B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6652B2">
        <w:rPr>
          <w:rFonts w:hAnsi="Times New Roman" w:ascii="Times New Roman"/>
          <w:sz w:val="22"/>
          <w:szCs w:val="22"/>
          <w:lang w:val="hr-HR"/>
        </w:rPr>
        <w:t>7</w:t>
      </w:r>
      <w:r w:rsidRPr="006652B2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652B2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6652B2">
        <w:rPr>
          <w:rFonts w:hAnsi="Times New Roman" w:ascii="Times New Roman"/>
          <w:sz w:val="22"/>
          <w:szCs w:val="22"/>
        </w:rPr>
        <w:t xml:space="preserve"> </w:t>
      </w:r>
      <w:r w:rsidR="00A4440F" w:rsidRPr="006652B2">
        <w:rPr>
          <w:rFonts w:hAnsi="Times New Roman" w:ascii="Times New Roman"/>
          <w:sz w:val="22"/>
          <w:szCs w:val="22"/>
        </w:rPr>
        <w:t>MARATON LAĐA d.o.o., Ante Starčevića 5, Metković, OIB: 15968968753</w:t>
      </w:r>
      <w:r w:rsidR="00030C5B" w:rsidRPr="006652B2">
        <w:rPr>
          <w:rFonts w:hAnsi="Times New Roman" w:ascii="Times New Roman"/>
          <w:sz w:val="22"/>
          <w:szCs w:val="22"/>
        </w:rPr>
        <w:t xml:space="preserve">, dana </w:t>
      </w:r>
      <w:r w:rsidR="00A4440F">
        <w:rPr>
          <w:rFonts w:hAnsi="Times New Roman" w:ascii="Times New Roman"/>
          <w:sz w:val="22"/>
          <w:szCs w:val="22"/>
        </w:rPr>
        <w:t>12. lipnja</w:t>
      </w:r>
      <w:r w:rsidR="00995AC3" w:rsidRPr="006652B2">
        <w:rPr>
          <w:rFonts w:hAnsi="Times New Roman" w:ascii="Times New Roman"/>
          <w:sz w:val="22"/>
          <w:szCs w:val="22"/>
        </w:rPr>
        <w:t xml:space="preserve"> 2017</w:t>
      </w:r>
      <w:r w:rsidR="00030C5B" w:rsidRPr="006652B2">
        <w:rPr>
          <w:rFonts w:hAnsi="Times New Roman" w:ascii="Times New Roman"/>
          <w:sz w:val="22"/>
          <w:szCs w:val="22"/>
        </w:rPr>
        <w:t xml:space="preserve">. godine </w:t>
      </w:r>
      <w:r w:rsidR="00074EA1" w:rsidRPr="006652B2">
        <w:rPr>
          <w:rFonts w:hAnsi="Times New Roman" w:ascii="Times New Roman"/>
          <w:sz w:val="22"/>
          <w:szCs w:val="22"/>
        </w:rPr>
        <w:t xml:space="preserve">u </w:t>
      </w:r>
      <w:r w:rsidRPr="006652B2">
        <w:rPr>
          <w:rFonts w:hAnsi="Times New Roman" w:ascii="Times New Roman"/>
          <w:sz w:val="22"/>
          <w:szCs w:val="22"/>
        </w:rPr>
        <w:t xml:space="preserve"> </w:t>
      </w:r>
      <w:r w:rsidR="002C2CEF" w:rsidRPr="006652B2">
        <w:rPr>
          <w:rFonts w:hAnsi="Times New Roman" w:ascii="Times New Roman"/>
          <w:sz w:val="22"/>
          <w:szCs w:val="22"/>
        </w:rPr>
        <w:t>13</w:t>
      </w:r>
      <w:r w:rsidR="0070552C" w:rsidRPr="006652B2">
        <w:rPr>
          <w:rFonts w:hAnsi="Times New Roman" w:ascii="Times New Roman"/>
          <w:sz w:val="22"/>
          <w:szCs w:val="22"/>
        </w:rPr>
        <w:t>,3</w:t>
      </w:r>
      <w:r w:rsidR="00827B87" w:rsidRPr="006652B2">
        <w:rPr>
          <w:rFonts w:hAnsi="Times New Roman" w:ascii="Times New Roman"/>
          <w:sz w:val="22"/>
          <w:szCs w:val="22"/>
        </w:rPr>
        <w:t xml:space="preserve">0 </w:t>
      </w:r>
      <w:r w:rsidRPr="006652B2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6652B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652B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652B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72473" w:rsidRPr="006652B2">
        <w:rPr>
          <w:rFonts w:hAnsi="Times New Roman" w:ascii="Times New Roman"/>
          <w:sz w:val="22"/>
          <w:szCs w:val="22"/>
        </w:rPr>
        <w:t>DOMAGOJ REPAČ, Zagreb, Đorđićeva 24</w:t>
      </w:r>
      <w:r w:rsidR="00100E99" w:rsidRPr="006652B2">
        <w:rPr>
          <w:rFonts w:hAnsi="Times New Roman" w:ascii="Times New Roman"/>
          <w:sz w:val="22"/>
          <w:szCs w:val="22"/>
        </w:rPr>
        <w:t>, OIB: 24977406612</w:t>
      </w:r>
      <w:r w:rsidR="00C91FB0" w:rsidRPr="006652B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652B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652B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6652B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440F" w:rsidRPr="006652B2">
        <w:rPr>
          <w:rFonts w:hAnsi="Times New Roman" w:ascii="Times New Roman"/>
          <w:sz w:val="22"/>
          <w:szCs w:val="22"/>
        </w:rPr>
        <w:t>MARATON LAĐA d.o.o., Ante Starčevića 5, Metković, OIB: 15968968753</w:t>
      </w:r>
      <w:r w:rsidR="00030C5B" w:rsidRPr="006652B2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652B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A4440F">
        <w:rPr>
          <w:rFonts w:hAnsi="Times New Roman" w:ascii="Times New Roman"/>
          <w:sz w:val="22"/>
          <w:szCs w:val="22"/>
          <w:lang w:val="hr-HR"/>
        </w:rPr>
        <w:t>25. travnja</w:t>
      </w:r>
      <w:r w:rsidR="006C4E43" w:rsidRPr="006652B2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6652B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652B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A4440F">
        <w:rPr>
          <w:rFonts w:hAnsi="Times New Roman" w:ascii="Times New Roman"/>
          <w:sz w:val="22"/>
          <w:szCs w:val="22"/>
          <w:lang w:val="hr-HR"/>
        </w:rPr>
        <w:t>28</w:t>
      </w:r>
      <w:r w:rsidR="006C4E43" w:rsidRPr="006652B2">
        <w:rPr>
          <w:rFonts w:hAnsi="Times New Roman" w:ascii="Times New Roman"/>
          <w:sz w:val="22"/>
          <w:szCs w:val="22"/>
          <w:lang w:val="hr-HR"/>
        </w:rPr>
        <w:t>. travnja 2017</w:t>
      </w:r>
      <w:r w:rsidRPr="006652B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652B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652B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6652B2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6652B2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6652B2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6652B2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6652B2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6652B2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652B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4440F">
        <w:rPr>
          <w:rFonts w:hAnsi="Times New Roman" w:ascii="Times New Roman"/>
          <w:b/>
          <w:sz w:val="22"/>
          <w:szCs w:val="22"/>
          <w:lang w:val="hr-HR"/>
        </w:rPr>
        <w:t>12. lipnja</w:t>
      </w:r>
      <w:r w:rsidR="006E0AE5" w:rsidRPr="006652B2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6652B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652B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652B2">
      <w:pPr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652B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Pr="006652B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652B2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6C4E43" w:rsidRPr="006652B2">
        <w:rPr>
          <w:rFonts w:hAnsi="Times New Roman" w:ascii="Times New Roman"/>
          <w:b/>
          <w:sz w:val="22"/>
          <w:szCs w:val="22"/>
          <w:lang w:val="hr-HR"/>
        </w:rPr>
        <w:t>c</w:t>
      </w:r>
      <w:r w:rsidR="004C631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652B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652B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652B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652B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652B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652B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652B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938A8">
        <w:rPr>
          <w:rFonts w:hAnsi="Times New Roman" w:ascii="Times New Roman"/>
          <w:sz w:val="22"/>
          <w:szCs w:val="22"/>
          <w:lang w:val="hr-HR"/>
        </w:rPr>
        <w:t>Privredna</w:t>
      </w:r>
      <w:r w:rsidR="002D7323" w:rsidRPr="006652B2">
        <w:rPr>
          <w:rFonts w:hAnsi="Times New Roman" w:ascii="Times New Roman"/>
          <w:sz w:val="22"/>
          <w:szCs w:val="22"/>
          <w:lang w:val="hr-HR"/>
        </w:rPr>
        <w:t xml:space="preserve"> banka,</w:t>
      </w:r>
    </w:p>
    <w:p w:rsidRDefault="00004F21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652B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652B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52B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652B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652B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652B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652B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652B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5E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652B2">
      <w:rPr>
        <w:rFonts w:hAnsi="Times New Roman" w:ascii="Times New Roman"/>
        <w:b/>
        <w:sz w:val="22"/>
        <w:szCs w:val="22"/>
        <w:lang w:val="hr-HR"/>
      </w:rPr>
      <w:t>527</w:t>
    </w:r>
    <w:r w:rsidR="006C4E43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652B2">
      <w:rPr>
        <w:rFonts w:hAnsi="Times New Roman" w:ascii="Times New Roman"/>
        <w:b/>
        <w:sz w:val="22"/>
        <w:szCs w:val="22"/>
        <w:lang w:val="hr-HR"/>
      </w:rPr>
      <w:t>527</w:t>
    </w:r>
    <w:r w:rsidR="00362EC7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F21"/>
    <w:rsid w:val="00030C5B"/>
    <w:rsid w:val="00032E63"/>
    <w:rsid w:val="000654F6"/>
    <w:rsid w:val="00074EA1"/>
    <w:rsid w:val="00074FAA"/>
    <w:rsid w:val="0007583D"/>
    <w:rsid w:val="00076E57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100E99"/>
    <w:rsid w:val="00112B50"/>
    <w:rsid w:val="001150DC"/>
    <w:rsid w:val="0012439F"/>
    <w:rsid w:val="001273D2"/>
    <w:rsid w:val="00147E9F"/>
    <w:rsid w:val="001507AE"/>
    <w:rsid w:val="00151701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47D5B"/>
    <w:rsid w:val="00250EE0"/>
    <w:rsid w:val="00281CBA"/>
    <w:rsid w:val="00296BA6"/>
    <w:rsid w:val="002B33BF"/>
    <w:rsid w:val="002C2CEF"/>
    <w:rsid w:val="002C7BC0"/>
    <w:rsid w:val="002D7323"/>
    <w:rsid w:val="002E1597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2EC7"/>
    <w:rsid w:val="00367BDF"/>
    <w:rsid w:val="00372473"/>
    <w:rsid w:val="00377DF3"/>
    <w:rsid w:val="00381A6A"/>
    <w:rsid w:val="003A1F98"/>
    <w:rsid w:val="003B5A12"/>
    <w:rsid w:val="003C01C6"/>
    <w:rsid w:val="003D2F62"/>
    <w:rsid w:val="003E3310"/>
    <w:rsid w:val="003E533B"/>
    <w:rsid w:val="00407ED8"/>
    <w:rsid w:val="004135B9"/>
    <w:rsid w:val="0042162E"/>
    <w:rsid w:val="004252A7"/>
    <w:rsid w:val="004335B8"/>
    <w:rsid w:val="00437BBB"/>
    <w:rsid w:val="0044082D"/>
    <w:rsid w:val="00453EEE"/>
    <w:rsid w:val="00454E5C"/>
    <w:rsid w:val="0045694E"/>
    <w:rsid w:val="004918B5"/>
    <w:rsid w:val="00497EEA"/>
    <w:rsid w:val="004A3B72"/>
    <w:rsid w:val="004A771C"/>
    <w:rsid w:val="004B7141"/>
    <w:rsid w:val="004C2A20"/>
    <w:rsid w:val="004C631E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0638"/>
    <w:rsid w:val="005A2088"/>
    <w:rsid w:val="005B3D80"/>
    <w:rsid w:val="005D2055"/>
    <w:rsid w:val="005E3275"/>
    <w:rsid w:val="006139C8"/>
    <w:rsid w:val="00621AAC"/>
    <w:rsid w:val="006356C5"/>
    <w:rsid w:val="00661FAB"/>
    <w:rsid w:val="006652B2"/>
    <w:rsid w:val="00676A23"/>
    <w:rsid w:val="00697978"/>
    <w:rsid w:val="006B452B"/>
    <w:rsid w:val="006C4E43"/>
    <w:rsid w:val="006D45D8"/>
    <w:rsid w:val="006D5664"/>
    <w:rsid w:val="006D57FB"/>
    <w:rsid w:val="006E0AE5"/>
    <w:rsid w:val="007045BC"/>
    <w:rsid w:val="0070552C"/>
    <w:rsid w:val="00713DC0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3D0C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4440F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21C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C0136F"/>
    <w:rsid w:val="00C03874"/>
    <w:rsid w:val="00C1009E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26164"/>
    <w:rsid w:val="00D36283"/>
    <w:rsid w:val="00D40583"/>
    <w:rsid w:val="00D44D4F"/>
    <w:rsid w:val="00D52F6D"/>
    <w:rsid w:val="00D57391"/>
    <w:rsid w:val="00D625EA"/>
    <w:rsid w:val="00D648F2"/>
    <w:rsid w:val="00D955F3"/>
    <w:rsid w:val="00D95E81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C145F"/>
    <w:rsid w:val="00EE5750"/>
    <w:rsid w:val="00EE69E5"/>
    <w:rsid w:val="00F40CF2"/>
    <w:rsid w:val="00F45478"/>
    <w:rsid w:val="00F55CE1"/>
    <w:rsid w:val="00F60DC8"/>
    <w:rsid w:val="00F62A72"/>
    <w:rsid w:val="00F64B72"/>
    <w:rsid w:val="00F667BC"/>
    <w:rsid w:val="00F76B8F"/>
    <w:rsid w:val="00F86625"/>
    <w:rsid w:val="00F87D60"/>
    <w:rsid w:val="00F938A8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E8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E8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E8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E8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E8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E8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E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E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MARATON LAĐA društvo s ograničenom odgovornošću za sport i kulturu</izvorni_sadrzaj>
    <derivirana_varijabla naziv="DomainObject.Predmet.ProtustrankaFormated_1">  MARATON LAĐA društvo s ograničenom odgovornošću za sport i kulturu</derivirana_varijabla>
  </DomainObject.Predmet.ProtustrankaFormated>
  <DomainObject.Predmet.ProtustrankaFormatedOIB>
    <izvorni_sadrzaj>  MARATON LAĐA društvo s ograničenom odgovornošću za sport i kulturu, OIB 15968968753</izvorni_sadrzaj>
    <derivirana_varijabla naziv="DomainObject.Predmet.ProtustrankaFormatedOIB_1">  MARATON LAĐA društvo s ograničenom odgovornošću za sport i kulturu, OIB 15968968753</derivirana_varijabla>
  </DomainObject.Predmet.ProtustrankaFormatedOIB>
  <DomainObject.Predmet.ProtustrankaFormatedWithAdress>
    <izvorni_sadrzaj> MARATON LAĐA društvo s ograničenom odgovornošću za sport i kulturu, Ante Starčevića 5, 20350 Metković</izvorni_sadrzaj>
    <derivirana_varijabla naziv="DomainObject.Predmet.ProtustrankaFormatedWithAdress_1"> MARATON LAĐA društvo s ograničenom odgovornošću za sport i kulturu, Ante Starčevića 5, 20350 Metković</derivirana_varijabla>
  </DomainObject.Predmet.ProtustrankaFormatedWithAdress>
  <DomainObject.Predmet.ProtustrankaFormatedWithAdressOIB>
    <izvorni_sadrzaj> MARATON LAĐA društvo s ograničenom odgovornošću za sport i kulturu, OIB 15968968753, Ante Starčevića 5, 20350 Metković</izvorni_sadrzaj>
    <derivirana_varijabla naziv="DomainObject.Predmet.ProtustrankaFormatedWithAdressOIB_1"> MARATON LAĐA društvo s ograničenom odgovornošću za sport i kulturu, OIB 15968968753, Ante Starčevića 5, 20350 Metković</derivirana_varijabla>
  </DomainObject.Predmet.ProtustrankaFormatedWithAdressOIB>
  <DomainObject.Predmet.ProtustrankaWithAdress>
    <izvorni_sadrzaj>MARATON LAĐA društvo s ograničenom odgovornošću za sport i kulturu Ante Starčevića 5, 20350 Metković</izvorni_sadrzaj>
    <derivirana_varijabla naziv="DomainObject.Predmet.ProtustrankaWithAdress_1">MARATON LAĐA društvo s ograničenom odgovornošću za sport i kulturu Ante Starčevića 5, 20350 Metković</derivirana_varijabla>
  </DomainObject.Predmet.ProtustrankaWithAdress>
  <DomainObject.Predmet.ProtustrankaWithAdressOIB>
    <izvorni_sadrzaj>MARATON LAĐA društvo s ograničenom odgovornošću za sport i kulturu, OIB 15968968753, Ante Starčevića 5, 20350 Metković</izvorni_sadrzaj>
    <derivirana_varijabla naziv="DomainObject.Predmet.ProtustrankaWithAdressOIB_1">MARATON LAĐA društvo s ograničenom odgovornošću za sport i kulturu, OIB 15968968753, Ante Starčevića 5, 20350 Metković</derivirana_varijabla>
  </DomainObject.Predmet.ProtustrankaWithAdressOIB>
  <DomainObject.Predmet.ProtustrankaNazivFormated>
    <izvorni_sadrzaj>MARATON LAĐA društvo s ograničenom odgovornošću za sport i kulturu</izvorni_sadrzaj>
    <derivirana_varijabla naziv="DomainObject.Predmet.ProtustrankaNazivFormated_1">MARATON LAĐA društvo s ograničenom odgovornošću za sport i kulturu</derivirana_varijabla>
  </DomainObject.Predmet.ProtustrankaNazivFormated>
  <DomainObject.Predmet.ProtustrankaNazivFormatedOIB>
    <izvorni_sadrzaj>MARATON LAĐA društvo s ograničenom odgovornošću za sport i kulturu, OIB 15968968753</izvorni_sadrzaj>
    <derivirana_varijabla naziv="DomainObject.Predmet.ProtustrankaNazivFormatedOIB_1">MARATON LAĐA društvo s ograničenom odgovornošću za sport i kulturu, OIB 15968968753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6867.24</izvorni_sadrzaj>
    <derivirana_varijabla naziv="DomainObject.Predmet.TrenutnaVrijednost_1">6867.24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MARATON LAĐA društvo s ograničenom odgovornošću za sport i kulturu</item>
    </izvorni_sadrzaj>
    <derivirana_varijabla naziv="DomainObject.Predmet.ProtuStrankaListFormated_1">
      <item>MARATON LAĐA društvo s ograničenom odgovornošću za sport i kulturu</item>
    </derivirana_varijabla>
  </DomainObject.Predmet.ProtuStrankaListFormated>
  <DomainObject.Predmet.ProtuStrankaListFormatedOIB>
    <izvorni_sadrzaj>
      <item>MARATON LAĐA društvo s ograničenom odgovornošću za sport i kulturu, OIB 15968968753</item>
    </izvorni_sadrzaj>
    <derivirana_varijabla naziv="DomainObject.Predmet.ProtuStrankaListFormatedOIB_1">
      <item>MARATON LAĐA društvo s ograničenom odgovornošću za sport i kulturu, OIB 15968968753</item>
    </derivirana_varijabla>
  </DomainObject.Predmet.ProtuStrankaListFormatedOIB>
  <DomainObject.Predmet.ProtuStrankaListFormatedWithAdress>
    <izvorni_sadrzaj>
      <item>MARATON LAĐA društvo s ograničenom odgovornošću za sport i kulturu, Ante Starčevića 5, 20350 Metković</item>
    </izvorni_sadrzaj>
    <derivirana_varijabla naziv="DomainObject.Predmet.ProtuStrankaListFormatedWithAdress_1">
      <item>MARATON LAĐA društvo s ograničenom odgovornošću za sport i kulturu, Ante Starčevića 5, 20350 Metković</item>
    </derivirana_varijabla>
  </DomainObject.Predmet.ProtuStrankaListFormatedWithAdress>
  <DomainObject.Predmet.ProtuStrankaListFormatedWithAdressOIB>
    <izvorni_sadrzaj>
      <item>MARATON LAĐA društvo s ograničenom odgovornošću za sport i kulturu, OIB 15968968753, Ante Starčevića 5, 20350 Metković</item>
    </izvorni_sadrzaj>
    <derivirana_varijabla naziv="DomainObject.Predmet.ProtuStrankaListFormatedWithAdressOIB_1">
      <item>MARATON LAĐA društvo s ograničenom odgovornošću za sport i kulturu, OIB 15968968753, Ante Starčevića 5, 20350 Metković</item>
    </derivirana_varijabla>
  </DomainObject.Predmet.ProtuStrankaListFormatedWithAdressOIB>
  <DomainObject.Predmet.ProtuStrankaListNazivFormated>
    <izvorni_sadrzaj>
      <item>MARATON LAĐA društvo s ograničenom odgovornošću za sport i kulturu</item>
    </izvorni_sadrzaj>
    <derivirana_varijabla naziv="DomainObject.Predmet.ProtuStrankaListNazivFormated_1">
      <item>MARATON LAĐA društvo s ograničenom odgovornošću za sport i kulturu</item>
    </derivirana_varijabla>
  </DomainObject.Predmet.ProtuStrankaListNazivFormated>
  <DomainObject.Predmet.ProtuStrankaListNazivFormatedOIB>
    <izvorni_sadrzaj>
      <item>MARATON LAĐA društvo s ograničenom odgovornošću za sport i kulturu, OIB 15968968753</item>
    </izvorni_sadrzaj>
    <derivirana_varijabla naziv="DomainObject.Predmet.ProtuStrankaListNazivFormatedOIB_1">
      <item>MARATON LAĐA društvo s ograničenom odgovornošću za sport i kulturu, OIB 15968968753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MARATON LAĐA društvo s ograničenom odgovornošću za sport i kulturu</izvorni_sadrzaj>
    <derivirana_varijabla naziv="DomainObject.Predmet.ProtustrankaIDrugi_1">MARATON LAĐA društvo s ograničenom odgovornošću za sport i kulturu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MARATON LAĐA društvo s ograničenom odgovornošću za sport i kulturu, OIB 15968968753, Ante Starčevića 5, 20350 Metković</izvorni_sadrzaj>
    <derivirana_varijabla naziv="DomainObject.Predmet.ProtustrankaIDrugiAdressOIB_1">MARATON LAĐA društvo s ograničenom odgovornošću za sport i kulturu, OIB 15968968753,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MARATON LAĐA društvo s ograničenom odgovornošću za sport i kulturu</item>
    </izvorni_sadrzaj>
    <derivirana_varijabla naziv="DomainObject.Predmet.SudioniciListNaziv_1">
      <item>FINA, RC Split, Podružnica Dubrovnik</item>
      <item>MARATON LAĐA društvo s ograničenom odgovornošću za sport i kulturu</item>
    </derivirana_varijabla>
  </DomainObject.Predmet.SudioniciListNaziv>
  <DomainObject.Predmet.SudioniciListAdressOIB>
    <izvorni_sadrzaj>
      <item>FINA, RC Split, Podružnica Dubrovnik, OIB 85821130368, Vukovarska 2,20000 Dubrovnik</item>
      <item>MARATON LAĐA društvo s ograničenom odgovornošću za sport i kulturu, OIB 15968968753, Ante Starčevića 5,20350 Metković</item>
    </izvorni_sadrzaj>
    <derivirana_varijabla naziv="DomainObject.Predmet.SudioniciListAdressOIB_1">
      <item>FINA, RC Split, Podružnica Dubrovnik, OIB 85821130368, Vukovarska 2,20000 Dubrovnik</item>
      <item>MARATON LAĐA društvo s ograničenom odgovornošću za sport i kulturu, OIB 15968968753,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15968968753</item>
    </izvorni_sadrzaj>
    <derivirana_varijabla naziv="DomainObject.Predmet.SudioniciListNazivOIB_1">
      <item>, OIB 85821130368</item>
      <item>, OIB 15968968753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A9C97-61B2-4F74-B3AC-2B16B478F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2668</properties:Characters>
  <properties:Lines>90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2017-05-09T11:23:00Z</dcterms:created>
  <dc:creator>Sudsko vijeæe</dc:creator>
  <cp:lastModifiedBy>Sandra Lazo Oblizalo</cp:lastModifiedBy>
  <cp:lastPrinted>2017-06-12T06:15:00Z</cp:lastPrinted>
  <dcterms:modified xmlns:xsi="http://www.w3.org/2001/XMLSchema-instance" xsi:type="dcterms:W3CDTF">2017-06-12T12:07:00Z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