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81c5" w14:paraId="6f381c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14D08">
        <w:t>5</w:t>
      </w:r>
      <w:r w:rsidR="00BC3A8F">
        <w:t>7</w:t>
      </w:r>
      <w:r w:rsidR="00B36DBB">
        <w:t>82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BC3A8F">
        <w:t>7</w:t>
      </w:r>
      <w:r w:rsidR="00B36DBB">
        <w:t>82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36DBB">
        <w:t xml:space="preserve">KIŠEV BREG d.o.o., OIB 11999074837, </w:t>
      </w:r>
      <w:proofErr w:type="spellStart"/>
      <w:r w:rsidR="00B36DBB">
        <w:t>Ribnica</w:t>
      </w:r>
      <w:proofErr w:type="spellEnd"/>
      <w:r w:rsidR="00B36DBB">
        <w:t xml:space="preserve"> (Grad Velika Gorica), </w:t>
      </w:r>
      <w:proofErr w:type="spellStart"/>
      <w:r w:rsidR="00B36DBB">
        <w:t>Ribnica</w:t>
      </w:r>
      <w:proofErr w:type="spellEnd"/>
      <w:r w:rsidR="00B36DBB">
        <w:t xml:space="preserve"> 47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36DBB">
        <w:t>40.695,39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B339F"/>
    <w:rsid w:val="003C4994"/>
    <w:rsid w:val="00452C66"/>
    <w:rsid w:val="004B4B7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6DBB"/>
    <w:rsid w:val="00B37548"/>
    <w:rsid w:val="00BC1743"/>
    <w:rsid w:val="00BC3A8F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3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3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3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3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3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3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3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3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3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5782</izvorni_sadrzaj>
    <derivirana_varijabla naziv="DomainObject.Predmet.Broj_1">5782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St-5782/2015</izvorni_sadrzaj>
    <derivirana_varijabla naziv="DomainObject.Predmet.OznakaBroj_1">St-5782/2015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KIŠEV BREG d.o.o. zastupanog po punomoćniku Daniel Bašagić</izvorni_sadrzaj>
    <derivirana_varijabla naziv="DomainObject.Predmet.ProtustrankaFormated_1">  KIŠEV BREG d.o.o. zastupanog po punomoćniku Daniel Bašagić</derivirana_varijabla>
  </DomainObject.Predmet.ProtustrankaFormated>
  <DomainObject.Predmet.ProtustrankaFormatedOIB>
    <izvorni_sadrzaj>  KIŠEV BREG d.o.o., OIB 11999074837 zastupanog po punomoćniku Daniel Bašagić</izvorni_sadrzaj>
    <derivirana_varijabla naziv="DomainObject.Predmet.ProtustrankaFormatedOIB_1">  KIŠEV BREG d.o.o., OIB 11999074837 zastupanog po punomoćniku Daniel Bašagić</derivirana_varijabla>
  </DomainObject.Predmet.ProtustrankaFormatedOIB>
  <DomainObject.Predmet.ProtustrankaFormatedWithAdress>
    <izvorni_sadrzaj> KIŠEV BREG d.o.o., Ribnica 47, 10415 Ribnica zastupanog po punomoćniku Daniel Bašagić</izvorni_sadrzaj>
    <derivirana_varijabla naziv="DomainObject.Predmet.ProtustrankaFormatedWithAdress_1"> KIŠEV BREG d.o.o., Ribnica 47, 10415 Ribnica zastupanog po punomoćniku Daniel Bašagić</derivirana_varijabla>
  </DomainObject.Predmet.ProtustrankaFormatedWithAdress>
  <DomainObject.Predmet.ProtustrankaFormatedWithAdressOIB>
    <izvorni_sadrzaj> KIŠEV BREG d.o.o., OIB 11999074837, Ribnica 47, 10415 Ribnica zastupanog po punomoćniku Daniel Bašagić</izvorni_sadrzaj>
    <derivirana_varijabla naziv="DomainObject.Predmet.ProtustrankaFormatedWithAdressOIB_1"> KIŠEV BREG d.o.o., OIB 11999074837, Ribnica 47, 10415 Ribnica zastupanog po punomoćniku Daniel Bašagić</derivirana_varijabla>
  </DomainObject.Predmet.ProtustrankaFormatedWithAdressOIB>
  <DomainObject.Predmet.ProtustrankaWithAdress>
    <izvorni_sadrzaj>KIŠEV BREG d.o.o. Ribnica 47, 10415 Ribnica</izvorni_sadrzaj>
    <derivirana_varijabla naziv="DomainObject.Predmet.ProtustrankaWithAdress_1">KIŠEV BREG d.o.o. Ribnica 47, 10415 Ribnica</derivirana_varijabla>
  </DomainObject.Predmet.ProtustrankaWithAdress>
  <DomainObject.Predmet.ProtustrankaWithAdressOIB>
    <izvorni_sadrzaj>KIŠEV BREG d.o.o., OIB 11999074837, Ribnica 47, 10415 Ribnica</izvorni_sadrzaj>
    <derivirana_varijabla naziv="DomainObject.Predmet.ProtustrankaWithAdressOIB_1">KIŠEV BREG d.o.o., OIB 11999074837, Ribnica 47, 10415 Ribnica</derivirana_varijabla>
  </DomainObject.Predmet.ProtustrankaWithAdressOIB>
  <DomainObject.Predmet.ProtustrankaNazivFormated>
    <izvorni_sadrzaj>KIŠEV BREG d.o.o.</izvorni_sadrzaj>
    <derivirana_varijabla naziv="DomainObject.Predmet.ProtustrankaNazivFormated_1">KIŠEV BREG d.o.o.</derivirana_varijabla>
  </DomainObject.Predmet.ProtustrankaNazivFormated>
  <DomainObject.Predmet.ProtustrankaNazivFormatedOIB>
    <izvorni_sadrzaj>KIŠEV BREG d.o.o., OIB 11999074837</izvorni_sadrzaj>
    <derivirana_varijabla naziv="DomainObject.Predmet.ProtustrankaNazivFormatedOIB_1">KIŠEV BREG d.o.o., OIB 11999074837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KIŠEV BREG d.o.o. zastupanog po punomoćniku Daniel Bašagić</item>
    </izvorni_sadrzaj>
    <derivirana_varijabla naziv="DomainObject.Predmet.ProtuStrankaListFormated_1">
      <item>KIŠEV BREG d.o.o. zastupanog po punomoćniku Daniel Bašagić</item>
    </derivirana_varijabla>
  </DomainObject.Predmet.ProtuStrankaListFormated>
  <DomainObject.Predmet.ProtuStrankaListFormatedOIB>
    <izvorni_sadrzaj>
      <item>KIŠEV BREG d.o.o., OIB 11999074837 zastupanog po punomoćniku Daniel Bašagić</item>
    </izvorni_sadrzaj>
    <derivirana_varijabla naziv="DomainObject.Predmet.ProtuStrankaListFormatedOIB_1">
      <item>KIŠEV BREG d.o.o., OIB 11999074837 zastupanog po punomoćniku Daniel Bašagić</item>
    </derivirana_varijabla>
  </DomainObject.Predmet.ProtuStrankaListFormatedOIB>
  <DomainObject.Predmet.ProtuStrankaListFormatedWithAdress>
    <izvorni_sadrzaj>
      <item>KIŠEV BREG d.o.o., Ribnica 47, 10415 Ribnica zastupanog po punomoćniku Daniel Bašagić</item>
    </izvorni_sadrzaj>
    <derivirana_varijabla naziv="DomainObject.Predmet.ProtuStrankaListFormatedWithAdress_1">
      <item>KIŠEV BREG d.o.o., Ribnica 47, 10415 Ribnica zastupanog po punomoćniku Daniel Bašagić</item>
    </derivirana_varijabla>
  </DomainObject.Predmet.ProtuStrankaListFormatedWithAdress>
  <DomainObject.Predmet.ProtuStrankaListFormatedWithAdressOIB>
    <izvorni_sadrzaj>
      <item>KIŠEV BREG d.o.o., OIB 11999074837, Ribnica 47, 10415 Ribnica zastupanog po punomoćniku Daniel Bašagić</item>
    </izvorni_sadrzaj>
    <derivirana_varijabla naziv="DomainObject.Predmet.ProtuStrankaListFormatedWithAdressOIB_1">
      <item>KIŠEV BREG d.o.o., OIB 11999074837, Ribnica 47, 10415 Ribnica zastupanog po punomoćniku Daniel Bašagić</item>
    </derivirana_varijabla>
  </DomainObject.Predmet.ProtuStrankaListFormatedWithAdressOIB>
  <DomainObject.Predmet.ProtuStrankaListNazivFormated>
    <izvorni_sadrzaj>
      <item>KIŠEV BREG d.o.o.</item>
    </izvorni_sadrzaj>
    <derivirana_varijabla naziv="DomainObject.Predmet.ProtuStrankaListNazivFormated_1">
      <item>KIŠEV BREG d.o.o.</item>
    </derivirana_varijabla>
  </DomainObject.Predmet.ProtuStrankaListNazivFormated>
  <DomainObject.Predmet.ProtuStrankaListNazivFormatedOIB>
    <izvorni_sadrzaj>
      <item>KIŠEV BREG d.o.o., OIB 11999074837</item>
    </izvorni_sadrzaj>
    <derivirana_varijabla naziv="DomainObject.Predmet.ProtuStrankaListNazivFormatedOIB_1">
      <item>KIŠEV BREG d.o.o., OIB 11999074837</item>
    </derivirana_varijabla>
  </DomainObject.Predmet.ProtuStrankaListNazivFormatedOIB>
  <DomainObject.Predmet.OstaliListFormated>
    <izvorni_sadrzaj>
      <item>Daniel Bašagić punomoćnik sudionika u postupku KIŠEV BREG d.o.o.</item>
    </izvorni_sadrzaj>
    <derivirana_varijabla naziv="DomainObject.Predmet.OstaliListFormated_1">
      <item>Daniel Bašagić punomoćnik sudionika u postupku KIŠEV BREG d.o.o.</item>
    </derivirana_varijabla>
  </DomainObject.Predmet.OstaliListFormated>
  <DomainObject.Predmet.OstaliListFormatedOIB>
    <izvorni_sadrzaj>
      <item>Daniel Bašagić, OIB 90804312025 punomoćnik sudionika u postupku KIŠEV BREG d.o.o.</item>
    </izvorni_sadrzaj>
    <derivirana_varijabla naziv="DomainObject.Predmet.OstaliListFormatedOIB_1">
      <item>Daniel Bašagić, OIB 90804312025 punomoćnik sudionika u postupku KIŠEV BREG d.o.o.</item>
    </derivirana_varijabla>
  </DomainObject.Predmet.OstaliListFormatedOIB>
  <DomainObject.Predmet.OstaliListFormatedWithAdress>
    <izvorni_sadrzaj>
      <item>Daniel Bašagić, Ribnica 47, 10410 Ribnica punomoćnik sudionika u postupku KIŠEV BREG d.o.o.</item>
    </izvorni_sadrzaj>
    <derivirana_varijabla naziv="DomainObject.Predmet.OstaliListFormatedWithAdress_1">
      <item>Daniel Bašagić, Ribnica 47, 10410 Ribnica punomoćnik sudionika u postupku KIŠEV BREG d.o.o.</item>
    </derivirana_varijabla>
  </DomainObject.Predmet.OstaliListFormatedWithAdress>
  <DomainObject.Predmet.OstaliListFormatedWithAdressOIB>
    <izvorni_sadrzaj>
      <item>Daniel Bašagić, OIB 90804312025, Ribnica 47, 10410 Ribnica punomoćnik sudionika u postupku KIŠEV BREG d.o.o.</item>
    </izvorni_sadrzaj>
    <derivirana_varijabla naziv="DomainObject.Predmet.OstaliListFormatedWithAdressOIB_1">
      <item>Daniel Bašagić, OIB 90804312025, Ribnica 47, 10410 Ribnica punomoćnik sudionika u postupku KIŠEV BREG d.o.o.</item>
    </derivirana_varijabla>
  </DomainObject.Predmet.OstaliListFormatedWithAdressOIB>
  <DomainObject.Predmet.OstaliListNazivFormated>
    <izvorni_sadrzaj>
      <item>Daniel Bašagić</item>
    </izvorni_sadrzaj>
    <derivirana_varijabla naziv="DomainObject.Predmet.OstaliListNazivFormated_1">
      <item>Daniel Bašagić</item>
    </derivirana_varijabla>
  </DomainObject.Predmet.OstaliListNazivFormated>
  <DomainObject.Predmet.OstaliListNazivFormatedOIB>
    <izvorni_sadrzaj>
      <item>Daniel Bašagić, OIB 90804312025</item>
    </izvorni_sadrzaj>
    <derivirana_varijabla naziv="DomainObject.Predmet.OstaliListNazivFormatedOIB_1">
      <item>Daniel Bašagić, OIB 90804312025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KIŠEV BREG d.o.o.</izvorni_sadrzaj>
    <derivirana_varijabla naziv="DomainObject.Predmet.ProtustrankaIDrugi_1">KIŠEV BREG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KIŠEV BREG d.o.o., OIB 11999074837, Ribnica 47, 10415 Ribnica</izvorni_sadrzaj>
    <derivirana_varijabla naziv="DomainObject.Predmet.ProtustrankaIDrugiAdressOIB_1">KIŠEV BREG d.o.o., OIB 11999074837, Ribnica 47, 10415 Ribnica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KIŠEV BREG d.o.o.</item>
      <item>Daniel Bašagić</item>
    </izvorni_sadrzaj>
    <derivirana_varijabla naziv="DomainObject.Predmet.SudioniciListNaziv_1">
      <item>FINA Regionalni centar Zagreb</item>
      <item>KIŠEV BREG d.o.o.</item>
      <item>Daniel Bašagić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KIŠEV BREG d.o.o., OIB 11999074837, Ribnica 47,10415 Ribnica</item>
      <item>Daniel Bašagić, OIB 90804312025, Ribnica 47,10410 Ribnica</item>
    </izvorni_sadrzaj>
    <derivirana_varijabla naziv="DomainObject.Predmet.SudioniciListAdressOIB_1">
      <item>FINA Regionalni centar Zagreb, OIB 85821130368, Trg svibanjskih žrtava 1995. 1,10000 Zagreb</item>
      <item>KIŠEV BREG d.o.o., OIB 11999074837, Ribnica 47,10415 Ribnica</item>
      <item>Daniel Bašagić, OIB 90804312025, Ribnica 47,10410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11999074837</item>
      <item>, OIB 90804312025</item>
    </izvorni_sadrzaj>
    <derivirana_varijabla naziv="DomainObject.Predmet.SudioniciListNazivOIB_1">
      <item>, OIB 85821130368</item>
      <item>, OIB 11999074837</item>
      <item>, OIB 90804312025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A6F1F-B060-4355-B14F-44372CFFBC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1336</properties:Characters>
  <properties:Lines>48</properties:Lines>
  <properties:Paragraphs>17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2016-01-15T10:50:00Z</cp:lastPrinted>
  <dcterms:modified xmlns:xsi="http://www.w3.org/2001/XMLSchema-instance" xsi:type="dcterms:W3CDTF">2016-01-15T10:50:00Z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