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640f" w14:paraId="e1b640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2251B">
        <w:rPr>
          <w:rFonts w:cs="Times New Roman" w:hAnsi="Times New Roman" w:ascii="Times New Roman"/>
          <w:b w:val="false"/>
          <w:sz w:val="24"/>
          <w:szCs w:val="24"/>
        </w:rPr>
        <w:t>1505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D2251B">
        <w:t>THERMAL ZONE j.d.o.o., Sesvete, Mostarska ulica 40, OIB: 99366112219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D2251B">
        <w:t>THERMAL ZONE j.d.o.o., Sesvete, Mostarska ulica 40, OIB: 99366112219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D2251B">
        <w:t>THERMAL ZONE j.d.o.o., Sesvete, Mostarska ulica 40, OIB: 99366112219</w:t>
      </w:r>
      <w:r w:rsidR="00A13EE1">
        <w:t>,</w:t>
      </w:r>
      <w:r w:rsidR="006C4C3C">
        <w:t xml:space="preserve"> </w:t>
      </w:r>
      <w:r w:rsidR="00D2251B">
        <w:t>Robertu Totiću, Sesvete, MOstarska 40, OIB: 86304276274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2251B">
        <w:rPr>
          <w:b/>
        </w:rPr>
        <w:t>10,00</w:t>
      </w:r>
      <w:r w:rsidR="00A13EE1">
        <w:rPr>
          <w:b/>
        </w:rPr>
        <w:t xml:space="preserve"> </w:t>
      </w:r>
      <w:r w:rsidR="00607035">
        <w:rPr>
          <w:b/>
        </w:rPr>
        <w:t>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D2251B">
        <w:t>18.</w:t>
      </w:r>
      <w:r w:rsidR="002467A7">
        <w:t xml:space="preserve"> svibnja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D2251B">
        <w:t>THERMAL ZONE j.d.o.o., Sesvete, Mostarska ulica 40, OIB: 99366112219</w:t>
      </w:r>
      <w:r w:rsidR="00A13EE1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9E1" w:rsidR="00B279E1">
      <w:r>
        <w:separator/>
      </w:r>
    </w:p>
  </w:endnote>
  <w:endnote w:id="0" w:type="continuationSeparator">
    <w:p w:rsidRDefault="00B279E1" w:rsidR="00B27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9E1" w:rsidR="00B279E1">
      <w:r>
        <w:separator/>
      </w:r>
    </w:p>
  </w:footnote>
  <w:footnote w:id="0" w:type="continuationSeparator">
    <w:p w:rsidRDefault="00B279E1" w:rsidR="00B27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9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2251B">
      <w:rPr>
        <w:rFonts w:hAnsi="Verdana" w:ascii="Verdana"/>
        <w:b w:val="false"/>
        <w:sz w:val="24"/>
        <w:szCs w:val="24"/>
      </w:rPr>
      <w:t>1505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467A7"/>
    <w:rsid w:val="00283EB7"/>
    <w:rsid w:val="0028452C"/>
    <w:rsid w:val="002B2DD7"/>
    <w:rsid w:val="002B565F"/>
    <w:rsid w:val="002C4255"/>
    <w:rsid w:val="002C5A29"/>
    <w:rsid w:val="002D3D0F"/>
    <w:rsid w:val="002E1DB1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0965"/>
    <w:rsid w:val="00A02C8C"/>
    <w:rsid w:val="00A0682A"/>
    <w:rsid w:val="00A10442"/>
    <w:rsid w:val="00A128AE"/>
    <w:rsid w:val="00A13EE1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279E1"/>
    <w:rsid w:val="00B63ABA"/>
    <w:rsid w:val="00B6425F"/>
    <w:rsid w:val="00B65B21"/>
    <w:rsid w:val="00B81F47"/>
    <w:rsid w:val="00B918B5"/>
    <w:rsid w:val="00B924A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2251B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9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9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9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9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9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9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9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9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 zastupanog po punomoćniku Robert Totić</izvorni_sadrzaj>
    <derivirana_varijabla naziv="DomainObject.Predmet.ProtustrankaFormated_1">  Thermal Zone j.d.o.o. zastupanog po punomoćniku Robert Totić</derivirana_varijabla>
  </DomainObject.Predmet.ProtustrankaFormated>
  <DomainObject.Predmet.ProtustrankaFormatedOIB>
    <izvorni_sadrzaj>  Thermal Zone j.d.o.o., OIB 99366112219 zastupanog po punomoćniku Robert Totić</izvorni_sadrzaj>
    <derivirana_varijabla naziv="DomainObject.Predmet.ProtustrankaFormatedOIB_1">  Thermal Zone j.d.o.o., OIB 99366112219 zastupanog po punomoćniku Robert Totić</derivirana_varijabla>
  </DomainObject.Predmet.ProtustrankaFormatedOIB>
  <DomainObject.Predmet.ProtustrankaFormatedWithAdress>
    <izvorni_sadrzaj> Thermal Zone j.d.o.o., Mostarska ulica 40, 10360 Sesvete zastupanog po punomoćniku Robert Totić</izvorni_sadrzaj>
    <derivirana_varijabla naziv="DomainObject.Predmet.ProtustrankaFormatedWithAdress_1"> Thermal Zone j.d.o.o., Mostarska ulica 40, 10360 Sesvete zastupanog po punomoćniku Robert Totić</derivirana_varijabla>
  </DomainObject.Predmet.ProtustrankaFormatedWithAdress>
  <DomainObject.Predmet.ProtustrankaFormatedWithAdressOIB>
    <izvorni_sadrzaj> Thermal Zone j.d.o.o., OIB 99366112219, Mostarska ulica 40, 10360 Sesvete zastupanog po punomoćniku Robert Totić</izvorni_sadrzaj>
    <derivirana_varijabla naziv="DomainObject.Predmet.ProtustrankaFormatedWithAdressOIB_1"> Thermal Zone j.d.o.o., OIB 99366112219, Mostarska ulica 40, 10360 Sesvete zastupanog po punomoćniku Robert Totić</derivirana_varijabla>
  </DomainObject.Predmet.ProtustrankaFormatedWithAdressOIB>
  <DomainObject.Predmet.ProtustrankaWithAdress>
    <izvorni_sadrzaj>Thermal Zone j.d.o.o. Mostarska ulica 40, 10360 Sesvete</izvorni_sadrzaj>
    <derivirana_varijabla naziv="DomainObject.Predmet.ProtustrankaWithAdress_1">Thermal Zone j.d.o.o. Mostarska ulica 40, 10360 Sesvete</derivirana_varijabla>
  </DomainObject.Predmet.ProtustrankaWithAdress>
  <DomainObject.Predmet.ProtustrankaWithAdressOIB>
    <izvorni_sadrzaj>Thermal Zone j.d.o.o., OIB 99366112219, Mostarska ulica 40, 10360 Sesvete</izvorni_sadrzaj>
    <derivirana_varijabla naziv="DomainObject.Predmet.ProtustrankaWithAdressOIB_1">Thermal Zone j.d.o.o., OIB 99366112219, Mostarska ulica 40, 10360 Sesvete</derivirana_varijabla>
  </DomainObject.Predmet.ProtustrankaWithAdressOIB>
  <DomainObject.Predmet.ProtustrankaNazivFormated>
    <izvorni_sadrzaj>Thermal Zone j.d.o.o.</izvorni_sadrzaj>
    <derivirana_varijabla naziv="DomainObject.Predmet.ProtustrankaNazivFormated_1">Thermal Zone j.d.o.o.</derivirana_varijabla>
  </DomainObject.Predmet.ProtustrankaNazivFormated>
  <DomainObject.Predmet.ProtustrankaNazivFormatedOIB>
    <izvorni_sadrzaj>Thermal Zone j.d.o.o., OIB 99366112219</izvorni_sadrzaj>
    <derivirana_varijabla naziv="DomainObject.Predmet.ProtustrankaNazivFormatedOIB_1">Thermal Zone j.d.o.o.,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zastupanog po punomoćniku Robert Totić</item>
    </izvorni_sadrzaj>
    <derivirana_varijabla naziv="DomainObject.Predmet.ProtuStrankaListFormated_1">
      <item>Thermal Zone j.d.o.o. zastupanog po punomoćniku Robert Totić</item>
    </derivirana_varijabla>
  </DomainObject.Predmet.ProtuStrankaListFormated>
  <DomainObject.Predmet.ProtuStrankaListFormatedOIB>
    <izvorni_sadrzaj>
      <item>Thermal Zone j.d.o.o., OIB 99366112219 zastupanog po punomoćniku Robert Totić</item>
    </izvorni_sadrzaj>
    <derivirana_varijabla naziv="DomainObject.Predmet.ProtuStrankaListFormatedOIB_1">
      <item>Thermal Zone j.d.o.o., OIB 99366112219 zastupanog po punomoćniku Robert Totić</item>
    </derivirana_varijabla>
  </DomainObject.Predmet.ProtuStrankaListFormatedOIB>
  <DomainObject.Predmet.ProtuStrankaListFormatedWithAdress>
    <izvorni_sadrzaj>
      <item>Thermal Zone j.d.o.o., Mostarska ulica 40, 10360 Sesvete zastupanog po punomoćniku Robert Totić</item>
    </izvorni_sadrzaj>
    <derivirana_varijabla naziv="DomainObject.Predmet.ProtuStrankaListFormatedWithAdress_1">
      <item>Thermal Zone j.d.o.o.,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j.d.o.o., OIB 99366112219, Mostarska ulica 40, 10360 Sesvete zastupanog po punomoćniku Robert Totić</item>
    </izvorni_sadrzaj>
    <derivirana_varijabla naziv="DomainObject.Predmet.ProtuStrankaListFormatedWithAdressOIB_1">
      <item>Thermal Zone j.d.o.o.,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</item>
    </izvorni_sadrzaj>
    <derivirana_varijabla naziv="DomainObject.Predmet.ProtuStrankaListNazivFormated_1">
      <item>Thermal Zone j.d.o.o.</item>
    </derivirana_varijabla>
  </DomainObject.Predmet.ProtuStrankaListNazivFormated>
  <DomainObject.Predmet.ProtuStrankaListNazivFormatedOIB>
    <izvorni_sadrzaj>
      <item>Thermal Zone j.d.o.o., OIB 99366112219</item>
    </izvorni_sadrzaj>
    <derivirana_varijabla naziv="DomainObject.Predmet.ProtuStrankaListNazivFormatedOIB_1">
      <item>Thermal Zone j.d.o.o., OIB 99366112219</item>
    </derivirana_varijabla>
  </DomainObject.Predmet.ProtuStrankaListNazivFormatedOIB>
  <DomainObject.Predmet.OstaliListFormated>
    <izvorni_sadrzaj>
      <item>Robert Totić punomoćnik sudionika u postupku Thermal Zone j.d.o.o.</item>
    </izvorni_sadrzaj>
    <derivirana_varijabla naziv="DomainObject.Predmet.OstaliListFormated_1">
      <item>Robert Totić punomoćnik sudionika u postupku Thermal Zone j.d.o.o.</item>
    </derivirana_varijabla>
  </DomainObject.Predmet.OstaliListFormated>
  <DomainObject.Predmet.OstaliListFormatedOIB>
    <izvorni_sadrzaj>
      <item>Robert Totić, OIB 86304276274 punomoćnik sudionika u postupku Thermal Zone j.d.o.o.</item>
    </izvorni_sadrzaj>
    <derivirana_varijabla naziv="DomainObject.Predmet.OstaliListFormatedOIB_1">
      <item>Robert Totić, OIB 86304276274 punomoćnik sudionika u postupku Thermal Zone j.d.o.o.</item>
    </derivirana_varijabla>
  </DomainObject.Predmet.OstaliListFormatedOIB>
  <DomainObject.Predmet.OstaliListFormatedWithAdress>
    <izvorni_sadrzaj>
      <item>Robert Totić, Mostarska 40, 10360 Sesvete punomoćnik sudionika u postupku Thermal Zone j.d.o.o.</item>
    </izvorni_sadrzaj>
    <derivirana_varijabla naziv="DomainObject.Predmet.OstaliListFormatedWithAdress_1">
      <item>Robert Totić, Mostarska 40, 10360 Sesvete punomoćnik sudionika u postupku Thermal Zone j.d.o.o.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</item>
    </izvorni_sadrzaj>
    <derivirana_varijabla naziv="DomainObject.Predmet.OstaliListFormatedWithAdressOIB_1">
      <item>Robert Totić, OIB 86304276274, Mostarska 40, 10360 Sesvete punomoćnik sudionika u postupku Thermal Zone j.d.o.o.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</izvorni_sadrzaj>
    <derivirana_varijabla naziv="DomainObject.Predmet.ProtustrankaIDrugi_1">Thermal Zone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j.d.o.o., OIB 99366112219, Mostarska ulica 40, 10360 Sesvete</izvorni_sadrzaj>
    <derivirana_varijabla naziv="DomainObject.Predmet.ProtustrankaIDrugiAdressOIB_1">Thermal Zone j.d.o.o.,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</item>
      <item>FINA Regionalni centar Zagreb</item>
      <item>Robert Totić</item>
    </izvorni_sadrzaj>
    <derivirana_varijabla naziv="DomainObject.Predmet.SudioniciListNaziv_1">
      <item>Thermal Zone j.d.o.o.</item>
      <item>FINA Regionalni centar Zagreb</item>
      <item>Robert Totić</item>
    </derivirana_varijabla>
  </DomainObject.Predmet.SudioniciListNaziv>
  <DomainObject.Predmet.SudioniciListAdressOIB>
    <izvorni_sadrzaj>
      <item>Thermal Zone j.d.o.o.,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  <item>, OIB 86304276274</item>
    </izvorni_sadrzaj>
    <derivirana_varijabla naziv="DomainObject.Predmet.SudioniciListNazivOIB_1">
      <item>, OIB 99366112219</item>
      <item>, OIB 85821130368</item>
      <item>, OIB 86304276274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64BBE-F50C-450F-8893-266C488AD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4642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2017-12-07T09:49:00Z</dcterms:created>
  <dc:creator>Korisnik</dc:creator>
  <cp:lastModifiedBy>Draženka Prpić</cp:lastModifiedBy>
  <cp:lastPrinted>2017-12-07T09:50:00Z</cp:lastPrinted>
  <dcterms:modified xmlns:xsi="http://www.w3.org/2001/XMLSchema-instance" xsi:type="dcterms:W3CDTF">2017-12-07T09:50:00Z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